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ee217e6" w14:paraId="ee217e6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B01482">
        <w:t>1090</w:t>
      </w:r>
      <w:r w:rsidR="00817957">
        <w:t>/201</w:t>
      </w:r>
      <w:r w:rsidR="009558CB">
        <w:t>7</w:t>
      </w:r>
      <w:r w:rsidR="00817957">
        <w:t>-</w:t>
      </w:r>
      <w:r w:rsidR="00B01482">
        <w:t>16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9558CB">
        <w:t xml:space="preserve">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B01482">
        <w:t>LELAS SISTEMI d.o.o. Omiš, Vukovarska cesta 4, OIB: 33281436868</w:t>
      </w:r>
      <w:r w:rsidR="0015753C">
        <w:t xml:space="preserve">, </w:t>
      </w:r>
      <w:r w:rsidR="009558CB">
        <w:t>30. listopada</w:t>
      </w:r>
      <w:r w:rsidR="002C5D34">
        <w:t xml:space="preserve">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9558CB">
        <w:t>stečajnog suca</w:t>
      </w:r>
      <w:r>
        <w:t xml:space="preserve"> </w:t>
      </w:r>
      <w:r w:rsidR="00817957">
        <w:t>ročišt</w:t>
      </w:r>
      <w:r w:rsidR="009558CB">
        <w:t>e</w:t>
      </w:r>
      <w:r w:rsidR="00817957">
        <w:t xml:space="preserve"> određen</w:t>
      </w:r>
      <w:r w:rsidR="009558CB">
        <w:t>o</w:t>
      </w:r>
      <w:r w:rsidR="00817957">
        <w:t xml:space="preserve"> za dan </w:t>
      </w:r>
      <w:r w:rsidR="009558CB">
        <w:t>6. studenog</w:t>
      </w:r>
      <w:r w:rsidR="00817957">
        <w:t xml:space="preserve"> 2018. s početkom u 09:</w:t>
      </w:r>
      <w:r w:rsidR="00B01482">
        <w:t>15</w:t>
      </w:r>
      <w:r w:rsidR="00817957">
        <w:t xml:space="preserve"> sati </w:t>
      </w:r>
      <w:r w:rsidR="009558CB">
        <w:t>se odgađa</w:t>
      </w:r>
      <w:r w:rsidR="00817957">
        <w:t>, a slijedeć</w:t>
      </w:r>
      <w:r w:rsidR="009558CB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9558CB">
        <w:t>,</w:t>
      </w:r>
      <w:r w:rsidR="002C5D34">
        <w:t xml:space="preserve"> </w:t>
      </w:r>
      <w:r w:rsidR="009558CB">
        <w:t>30. listopada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BC0606">
        <w:rPr>
          <w:bCs/>
        </w:rPr>
        <w:t>,v.r.</w:t>
      </w:r>
    </w:p>
    <w:p w:rsidRDefault="00BC0606" w:rsidP="0071700F" w:rsidR="00BC060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BC0606" w:rsidP="0071700F" w:rsidR="00BC060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0606" w:rsidP="00E74386" w:rsidR="00BC0606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8CB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01482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606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0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0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St-1090/2017</izvorni_sadrzaj>
    <derivirana_varijabla naziv="DomainObject.Predmet.OznakaBroj_1">St-1090/2017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LELAS SISTEMI društvo s ograničenom odgovornošću, za trgovinu i usluge, turistička agencija</izvorni_sadrzaj>
    <derivirana_varijabla naziv="DomainObject.Predmet.ProtustrankaFormated_1">  LELAS SISTEMI društvo s ograničenom odgovornošću, za trgovinu i usluge, turistička agencija</derivirana_varijabla>
  </DomainObject.Predmet.ProtustrankaFormated>
  <DomainObject.Predmet.ProtustrankaFormatedOIB>
    <izvorni_sadrzaj>  LELAS SISTEMI društvo s ograničenom odgovornošću, za trgovinu i usluge, turistička agencija, OIB 33281436868</izvorni_sadrzaj>
    <derivirana_varijabla naziv="DomainObject.Predmet.ProtustrankaFormatedOIB_1">  LELAS SISTEMI društvo s ograničenom odgovornošću, za trgovinu i usluge, turistička agencija, OIB 33281436868</derivirana_varijabla>
  </DomainObject.Predmet.ProtustrankaFormatedOIB>
  <DomainObject.Predmet.ProtustrankaFormatedWithAdress>
    <izvorni_sadrzaj> LELAS SISTEMI društvo s ograničenom odgovornošću, za trgovinu i usluge, turistička agencija, Vukovarska cesta 4, 21310 Omiš</izvorni_sadrzaj>
    <derivirana_varijabla naziv="DomainObject.Predmet.ProtustrankaFormatedWithAdress_1"> LELAS SISTEMI društvo s ograničenom odgovornošću, za trgovinu i usluge, turistička agencija, Vukovarska cesta 4, 21310 Omiš</derivirana_varijabla>
  </DomainObject.Predmet.ProtustrankaFormatedWithAdress>
  <DomainObject.Predmet.ProtustrankaFormatedWithAdressOIB>
    <izvorni_sadrzaj> LELAS SISTEMI društvo s ograničenom odgovornošću, za trgovinu i usluge, turistička agencija, OIB 33281436868, Vukovarska cesta 4, 21310 Omiš</izvorni_sadrzaj>
    <derivirana_varijabla naziv="DomainObject.Predmet.ProtustrankaFormatedWithAdressOIB_1"> LELAS SISTEMI društvo s ograničenom odgovornošću, za trgovinu i usluge, turistička agencija, OIB 33281436868, Vukovarska cesta 4, 21310 Omiš</derivirana_varijabla>
  </DomainObject.Predmet.ProtustrankaFormatedWithAdressOIB>
  <DomainObject.Predmet.ProtustrankaWithAdress>
    <izvorni_sadrzaj>LELAS SISTEMI društvo s ograničenom odgovornošću, za trgovinu i usluge, turistička agencija Vukovarska cesta 4, 21310 Omiš</izvorni_sadrzaj>
    <derivirana_varijabla naziv="DomainObject.Predmet.ProtustrankaWithAdress_1">LELAS SISTEMI društvo s ograničenom odgovornošću, za trgovinu i usluge, turistička agencija Vukovarska cesta 4, 21310 Omiš</derivirana_varijabla>
  </DomainObject.Predmet.ProtustrankaWithAdress>
  <DomainObject.Predmet.ProtustrankaWithAdressOIB>
    <izvorni_sadrzaj>LELAS SISTEMI društvo s ograničenom odgovornošću, za trgovinu i usluge, turistička agencija, OIB 33281436868, Vukovarska cesta 4, 21310 Omiš</izvorni_sadrzaj>
    <derivirana_varijabla naziv="DomainObject.Predmet.ProtustrankaWithAdressOIB_1">LELAS SISTEMI društvo s ograničenom odgovornošću, za trgovinu i usluge, turistička agencija, OIB 33281436868, Vukovarska cesta 4, 21310 Omiš</derivirana_varijabla>
  </DomainObject.Predmet.ProtustrankaWithAdressOIB>
  <DomainObject.Predmet.ProtustrankaNazivFormated>
    <izvorni_sadrzaj>LELAS SISTEMI društvo s ograničenom odgovornošću, za trgovinu i usluge, turistička agencija</izvorni_sadrzaj>
    <derivirana_varijabla naziv="DomainObject.Predmet.ProtustrankaNazivFormated_1">LELAS SISTEMI društvo s ograničenom odgovornošću, za trgovinu i usluge, turistička agencija</derivirana_varijabla>
  </DomainObject.Predmet.ProtustrankaNazivFormated>
  <DomainObject.Predmet.ProtustrankaNazivFormatedOIB>
    <izvorni_sadrzaj>LELAS SISTEMI društvo s ograničenom odgovornošću, za trgovinu i usluge, turistička agencija, OIB 33281436868</izvorni_sadrzaj>
    <derivirana_varijabla naziv="DomainObject.Predmet.ProtustrankaNazivFormatedOIB_1">LELAS SISTEMI društvo s ograničenom odgovornošću, za trgovinu i usluge, turistička agencija, OIB 33281436868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LELAS SISTEMI društvo s ograničenom odgovornošću, za trgovinu i usluge, turistička agencija</item>
    </izvorni_sadrzaj>
    <derivirana_varijabla naziv="DomainObject.Predmet.ProtuStrankaListFormated_1">
      <item>LELAS SISTEMI društvo s ograničenom odgovornošću, za trgovinu i usluge, turistička agencija</item>
    </derivirana_varijabla>
  </DomainObject.Predmet.ProtuStrankaListFormated>
  <DomainObject.Predmet.ProtuStrankaListFormatedOIB>
    <izvorni_sadrzaj>
      <item>LELAS SISTEMI društvo s ograničenom odgovornošću, za trgovinu i usluge, turistička agencija, OIB 33281436868</item>
    </izvorni_sadrzaj>
    <derivirana_varijabla naziv="DomainObject.Predmet.ProtuStrankaListFormatedOIB_1">
      <item>LELAS SISTEMI društvo s ograničenom odgovornošću, za trgovinu i usluge, turistička agencija, OIB 33281436868</item>
    </derivirana_varijabla>
  </DomainObject.Predmet.ProtuStrankaListFormatedOIB>
  <DomainObject.Predmet.ProtuStrankaListFormatedWithAdress>
    <izvorni_sadrzaj>
      <item>LELAS SISTEMI društvo s ograničenom odgovornošću, za trgovinu i usluge, turistička agencija, Vukovarska cesta 4, 21310 Omiš</item>
    </izvorni_sadrzaj>
    <derivirana_varijabla naziv="DomainObject.Predmet.ProtuStrankaListFormatedWithAdress_1">
      <item>LELAS SISTEMI društvo s ograničenom odgovornošću, za trgovinu i usluge, turistička agencija, Vukovarska cesta 4, 21310 Omiš</item>
    </derivirana_varijabla>
  </DomainObject.Predmet.ProtuStrankaListFormatedWithAdress>
  <DomainObject.Predmet.ProtuStrankaListFormatedWithAdressOIB>
    <izvorni_sadrzaj>
      <item>LELAS SISTEMI društvo s ograničenom odgovornošću, za trgovinu i usluge, turistička agencija, OIB 33281436868, Vukovarska cesta 4, 21310 Omiš</item>
    </izvorni_sadrzaj>
    <derivirana_varijabla naziv="DomainObject.Predmet.ProtuStrankaListFormatedWithAdressOIB_1">
      <item>LELAS SISTEMI društvo s ograničenom odgovornošću, za trgovinu i usluge, turistička agencija, OIB 33281436868, Vukovarska cesta 4, 21310 Omiš</item>
    </derivirana_varijabla>
  </DomainObject.Predmet.ProtuStrankaListFormatedWithAdressOIB>
  <DomainObject.Predmet.ProtuStrankaListNazivFormated>
    <izvorni_sadrzaj>
      <item>LELAS SISTEMI društvo s ograničenom odgovornošću, za trgovinu i usluge, turistička agencija</item>
    </izvorni_sadrzaj>
    <derivirana_varijabla naziv="DomainObject.Predmet.ProtuStrankaListNazivFormated_1">
      <item>LELAS SISTEMI društvo s ograničenom odgovornošću, za trgovinu i usluge, turistička agencija</item>
    </derivirana_varijabla>
  </DomainObject.Predmet.ProtuStrankaListNazivFormated>
  <DomainObject.Predmet.ProtuStrankaListNazivFormatedOIB>
    <izvorni_sadrzaj>
      <item>LELAS SISTEMI društvo s ograničenom odgovornošću, za trgovinu i usluge, turistička agencija, OIB 33281436868</item>
    </izvorni_sadrzaj>
    <derivirana_varijabla naziv="DomainObject.Predmet.ProtuStrankaListNazivFormatedOIB_1">
      <item>LELAS SISTEMI društvo s ograničenom odgovornošću, za trgovinu i usluge, turistička agencija, OIB 33281436868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Ivana Lelas</item>
    </izvorni_sadrzaj>
    <derivirana_varijabla naziv="DomainObject.Predmet.OstaliListFormated_1">
      <item>Županijsko državno odvjetništvo punomoćnik sudionika u postupku RH, Ministarstvo financija</item>
      <item>Ivana Lelas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Ivana Lelas, OIB 51100012321</item>
    </izvorni_sadrzaj>
    <derivirana_varijabla naziv="DomainObject.Predmet.OstaliListFormatedOIB_1">
      <item>Županijsko državno odvjetništvo, OIB 70793241859 punomoćnik sudionika u postupku RH, Ministarstvo financija</item>
      <item>Ivana Lelas, OIB 51100012321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Ivana Lelas, Vukovarska Cesta 4, 21310 Omiš</item>
    </izvorni_sadrzaj>
    <derivirana_varijabla naziv="DomainObject.Predmet.OstaliListFormatedWithAdress_1">
      <item>Županijsko državno odvjetništvo, Gundulićeva 29a, 21000 Split punomoćnik sudionika u postupku RH, Ministarstvo financija</item>
      <item>Ivana Lelas, Vukovarska Cesta 4, 21310 Omiš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Ivana Lelas, OIB 51100012321, Vukovarska Cesta 4, 21310 Omiš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Ivana Lelas, OIB 51100012321, Vukovarska Cesta 4, 21310 Omiš</item>
    </derivirana_varijabla>
  </DomainObject.Predmet.OstaliListFormatedWithAdressOIB>
  <DomainObject.Predmet.OstaliListNazivFormated>
    <izvorni_sadrzaj>
      <item>Županijsko državno odvjetništvo</item>
      <item>Ivana Lelas</item>
    </izvorni_sadrzaj>
    <derivirana_varijabla naziv="DomainObject.Predmet.OstaliListNazivFormated_1">
      <item>Županijsko državno odvjetništvo</item>
      <item>Ivana Lelas</item>
    </derivirana_varijabla>
  </DomainObject.Predmet.OstaliListNazivFormated>
  <DomainObject.Predmet.OstaliListNazivFormatedOIB>
    <izvorni_sadrzaj>
      <item>Županijsko državno odvjetništvo, OIB 70793241859</item>
      <item>Ivana Lelas, OIB 51100012321</item>
    </izvorni_sadrzaj>
    <derivirana_varijabla naziv="DomainObject.Predmet.OstaliListNazivFormatedOIB_1">
      <item>Županijsko državno odvjetništvo, OIB 70793241859</item>
      <item>Ivana Lelas, OIB 51100012321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LELAS SISTEMI društvo s ograničenom odgovornošću, za trgovinu i usluge, turistička agencija</izvorni_sadrzaj>
    <derivirana_varijabla naziv="DomainObject.Predmet.ProtustrankaIDrugi_1">LELAS SISTEMI društvo s ograničenom odgovornošću, za trgovinu i usluge, turistička agencija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LELAS SISTEMI društvo s ograničenom odgovornošću, za trgovinu i usluge, turistička agencija, OIB 33281436868, Vukovarska cesta 4, 21310 Omiš</izvorni_sadrzaj>
    <derivirana_varijabla naziv="DomainObject.Predmet.ProtustrankaIDrugiAdressOIB_1">LELAS SISTEMI društvo s ograničenom odgovornošću, za trgovinu i usluge, turistička agencija, OIB 33281436868, Vukovarska cesta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LELAS SISTEMI društvo s ograničenom odgovornošću, za trgovinu i usluge, turistička agencija</item>
      <item>RH, Ministarstvo financija</item>
      <item>Županijsko državno odvjetništvo</item>
      <item>Ivana Lelas</item>
    </izvorni_sadrzaj>
    <derivirana_varijabla naziv="DomainObject.Predmet.SudioniciListNaziv_1">
      <item>LELAS SISTEMI društvo s ograničenom odgovornošću, za trgovinu i usluge, turistička agencija</item>
      <item>RH, Ministarstvo financija</item>
      <item>Županijsko državno odvjetništvo</item>
      <item>Ivana Lelas</item>
    </derivirana_varijabla>
  </DomainObject.Predmet.SudioniciListNaziv>
  <DomainObject.Predmet.SudioniciListAdressOIB>
    <izvorni_sadrzaj>
      <item>LELAS SISTEMI društvo s ograničenom odgovornošću, za trgovinu i usluge, turistička agencija, OIB 33281436868, Vukovarska cesta 4,21310 Omiš</item>
      <item>RH, Ministarstvo financija, OIB 18683136487</item>
      <item>Županijsko državno odvjetništvo, OIB 70793241859, Gundulićeva 29a,21000 Split</item>
      <item>Ivana Lelas, OIB 51100012321, Vukovarska Cesta 4,21310 Omiš</item>
    </izvorni_sadrzaj>
    <derivirana_varijabla naziv="DomainObject.Predmet.SudioniciListAdressOIB_1">
      <item>LELAS SISTEMI društvo s ograničenom odgovornošću, za trgovinu i usluge, turistička agencija, OIB 33281436868, Vukovarska cesta 4,21310 Omiš</item>
      <item>RH, Ministarstvo financija, OIB 18683136487</item>
      <item>Županijsko državno odvjetništvo, OIB 70793241859, Gundulićeva 29a,21000 Split</item>
      <item>Ivana Lelas, OIB 51100012321, Vukovarska Cesta 4,21310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33281436868</item>
      <item>, OIB 18683136487</item>
      <item>, OIB 70793241859</item>
      <item>, OIB 51100012321</item>
    </izvorni_sadrzaj>
    <derivirana_varijabla naziv="DomainObject.Predmet.SudioniciListNazivOIB_1">
      <item>, OIB 33281436868</item>
      <item>, OIB 18683136487</item>
      <item>, OIB 70793241859</item>
      <item>, OIB 51100012321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St-1090/2017-6</izvorni_sadrzaj>
    <derivirana_varijabla naziv="DomainObject.PredzadnjaOdlukaIzPredmeta.Oznaka_1">St-1090/2017-6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149</properties:Words>
  <properties:Characters>741</properties:Characters>
  <properties:Lines>35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2018-10-30T08:25:00Z</cp:lastPrinted>
  <dcterms:modified xmlns:xsi="http://www.w3.org/2001/XMLSchema-instance" xsi:type="dcterms:W3CDTF">2018-10-30T08:25:00Z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