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2132" w14:paraId="4c1213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664C8">
        <w:rPr>
          <w:rStyle w:val="Naglaeno"/>
          <w:b w:val="false"/>
        </w:rPr>
        <w:t>171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546659">
        <w:rPr>
          <w:rStyle w:val="Naglaeno"/>
          <w:b w:val="false"/>
        </w:rPr>
        <w:t>5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AE20D5" w:rsidR="00443F69" w:rsidRPr="005662E7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</w:t>
      </w:r>
      <w:r w:rsidR="004A0D7B" w:rsidRPr="005662E7">
        <w:t>povodom zahtjeva Financijske agencije</w:t>
      </w:r>
      <w:r w:rsidR="00A24CDC" w:rsidRPr="005662E7">
        <w:t xml:space="preserve"> OIB: 85821130368</w:t>
      </w:r>
      <w:r w:rsidR="00F564E3" w:rsidRPr="005662E7">
        <w:t>,</w:t>
      </w:r>
      <w:r w:rsidR="00EA1A0E" w:rsidRPr="005662E7">
        <w:t xml:space="preserve"> Regionalni centar Zagreb</w:t>
      </w:r>
      <w:r w:rsidR="00F564E3" w:rsidRPr="005662E7">
        <w:t>,</w:t>
      </w:r>
      <w:r w:rsidR="00EA1A0E" w:rsidRPr="005662E7">
        <w:t xml:space="preserve"> Podružnica Zagreb, Trg svibanjskih žrtava 1995. 1, </w:t>
      </w:r>
      <w:r w:rsidR="009F1473" w:rsidRPr="005662E7">
        <w:t xml:space="preserve">Zagreb, </w:t>
      </w:r>
      <w:r w:rsidR="00EA1A0E" w:rsidRPr="005662E7">
        <w:t>za provedbu</w:t>
      </w:r>
      <w:r w:rsidR="00867612" w:rsidRPr="005662E7">
        <w:t xml:space="preserve"> skraćenog stečajnog postupka </w:t>
      </w:r>
      <w:r w:rsidR="00525799" w:rsidRPr="005662E7">
        <w:t xml:space="preserve">nad dužnikom </w:t>
      </w:r>
      <w:r w:rsidR="00136EE2" w:rsidRPr="005662E7">
        <w:t>OPORTUNITAS NEKRETNINE d.o.o.</w:t>
      </w:r>
      <w:r w:rsidR="00BB3D58" w:rsidRPr="005662E7">
        <w:t xml:space="preserve">, </w:t>
      </w:r>
      <w:r w:rsidR="0048560E" w:rsidRPr="005662E7">
        <w:t>Zagreb</w:t>
      </w:r>
      <w:r w:rsidR="00AE20D5" w:rsidRPr="005662E7">
        <w:t xml:space="preserve">, </w:t>
      </w:r>
      <w:proofErr w:type="spellStart"/>
      <w:r w:rsidR="005662E7" w:rsidRPr="005662E7">
        <w:t>Jurišićeva</w:t>
      </w:r>
      <w:proofErr w:type="spellEnd"/>
      <w:r w:rsidR="005662E7" w:rsidRPr="005662E7">
        <w:t xml:space="preserve"> 2/a</w:t>
      </w:r>
      <w:r w:rsidR="00331402" w:rsidRPr="005662E7">
        <w:t xml:space="preserve">, </w:t>
      </w:r>
      <w:r w:rsidR="0048560E" w:rsidRPr="005662E7">
        <w:t xml:space="preserve">MBS: </w:t>
      </w:r>
      <w:r w:rsidR="005662E7" w:rsidRPr="005662E7">
        <w:t>080702646</w:t>
      </w:r>
      <w:r w:rsidR="00331402" w:rsidRPr="005662E7">
        <w:t xml:space="preserve">, </w:t>
      </w:r>
      <w:r w:rsidR="00AE20D5" w:rsidRPr="005662E7">
        <w:t xml:space="preserve">OIB: </w:t>
      </w:r>
      <w:r w:rsidR="005662E7" w:rsidRPr="005662E7">
        <w:t>79396559037</w:t>
      </w:r>
      <w:r w:rsidR="004A0D7B" w:rsidRPr="005662E7">
        <w:t>, temeljem</w:t>
      </w:r>
      <w:r w:rsidR="0068612D" w:rsidRPr="005662E7">
        <w:t xml:space="preserve"> članka 430. Stečajnog zakona (</w:t>
      </w:r>
      <w:r w:rsidR="004D3C2C" w:rsidRPr="005662E7">
        <w:t>NN</w:t>
      </w:r>
      <w:r w:rsidR="008A40C2" w:rsidRPr="005662E7">
        <w:t xml:space="preserve"> 71/15</w:t>
      </w:r>
      <w:r w:rsidR="004545C4" w:rsidRPr="005662E7">
        <w:t>, dalje: SZ</w:t>
      </w:r>
      <w:r w:rsidR="008A40C2" w:rsidRPr="005662E7">
        <w:t xml:space="preserve">), </w:t>
      </w:r>
      <w:r w:rsidR="00224AFF" w:rsidRPr="005662E7">
        <w:t xml:space="preserve">dana </w:t>
      </w:r>
      <w:r w:rsidR="00595903">
        <w:t>10</w:t>
      </w:r>
      <w:r w:rsidR="00BB3D58" w:rsidRPr="005662E7">
        <w:t xml:space="preserve">. </w:t>
      </w:r>
      <w:r w:rsidR="00C86E90" w:rsidRPr="005662E7">
        <w:t>veljače</w:t>
      </w:r>
      <w:r w:rsidR="00BB3D58" w:rsidRPr="005662E7">
        <w:t xml:space="preserve"> </w:t>
      </w:r>
      <w:r w:rsidR="00224AFF" w:rsidRPr="005662E7">
        <w:t>20</w:t>
      </w:r>
      <w:r w:rsidR="008A40C2" w:rsidRPr="005662E7">
        <w:t>1</w:t>
      </w:r>
      <w:r w:rsidR="00C86E90" w:rsidRPr="005662E7">
        <w:t>7</w:t>
      </w:r>
      <w:r w:rsidR="008A40C2" w:rsidRPr="005662E7">
        <w:t>.</w:t>
      </w:r>
      <w:r w:rsidR="00224AFF" w:rsidRPr="005662E7">
        <w:t>, objavljuje sljedeći</w:t>
      </w:r>
    </w:p>
    <w:p w:rsidRDefault="00023DBD" w:rsidP="00530A9B" w:rsidR="00023DBD" w:rsidRPr="005662E7">
      <w:pPr>
        <w:ind w:firstLine="708"/>
        <w:jc w:val="both"/>
      </w:pPr>
    </w:p>
    <w:p w:rsidRDefault="00224AFF" w:rsidP="00224AFF" w:rsidR="00224AFF" w:rsidRPr="005662E7">
      <w:pPr>
        <w:pStyle w:val="Naslov1"/>
        <w:rPr>
          <w:b w:val="false"/>
          <w:sz w:val="24"/>
        </w:rPr>
      </w:pPr>
      <w:r w:rsidRPr="005662E7">
        <w:rPr>
          <w:b w:val="false"/>
          <w:sz w:val="24"/>
        </w:rPr>
        <w:t>O G L A S</w:t>
      </w:r>
    </w:p>
    <w:p w:rsidRDefault="00DB4D59" w:rsidP="00047A8F" w:rsidR="00DB4D59" w:rsidRPr="005662E7">
      <w:pPr>
        <w:jc w:val="both"/>
        <w:rPr>
          <w:bCs/>
        </w:rPr>
      </w:pPr>
    </w:p>
    <w:p w:rsidRDefault="00224AFF" w:rsidP="00495AC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r w:rsidR="005662E7" w:rsidRPr="005662E7">
        <w:t xml:space="preserve">OPORTUNITAS NEKRETNINE d.o.o., Zagreb, </w:t>
      </w:r>
      <w:proofErr w:type="spellStart"/>
      <w:r w:rsidR="005662E7" w:rsidRPr="005662E7">
        <w:t>Jurišićeva</w:t>
      </w:r>
      <w:proofErr w:type="spellEnd"/>
      <w:r w:rsidR="005662E7" w:rsidRPr="005662E7">
        <w:t xml:space="preserve"> 2/a, MBS: 080702646, OIB: 79396559037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5662E7">
        <w:t>20.409,31</w:t>
      </w:r>
      <w:r w:rsidR="00495AC7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8664C8">
        <w:t>71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595903">
        <w:t>10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F0395E" w:rsidP="00F0395E" w:rsidR="008B0E56">
      <w:pPr>
        <w:ind w:firstLine="708" w:left="5664"/>
        <w:jc w:val="both"/>
        <w:rPr>
          <w:bCs/>
        </w:rPr>
      </w:pPr>
      <w:r>
        <w:rPr>
          <w:bCs/>
        </w:rPr>
        <w:t xml:space="preserve">       </w:t>
      </w:r>
      <w:r w:rsidR="008B0E56"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DD6" w:rsidR="00DE1DD6">
      <w:r>
        <w:separator/>
      </w:r>
    </w:p>
  </w:endnote>
  <w:endnote w:id="0" w:type="continuationSeparator">
    <w:p w:rsidRDefault="00DE1DD6" w:rsidR="00DE1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DD6" w:rsidR="00DE1DD6">
      <w:r>
        <w:separator/>
      </w:r>
    </w:p>
  </w:footnote>
  <w:footnote w:id="0" w:type="continuationSeparator">
    <w:p w:rsidRDefault="00DE1DD6" w:rsidR="00DE1D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A2546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022FE"/>
    <w:rsid w:val="0012059F"/>
    <w:rsid w:val="001219D5"/>
    <w:rsid w:val="0012454C"/>
    <w:rsid w:val="00124EB1"/>
    <w:rsid w:val="001347E8"/>
    <w:rsid w:val="001366E1"/>
    <w:rsid w:val="00136EE2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A15D3"/>
    <w:rsid w:val="001B4101"/>
    <w:rsid w:val="001B49A2"/>
    <w:rsid w:val="001B5F20"/>
    <w:rsid w:val="001B70D9"/>
    <w:rsid w:val="001C1653"/>
    <w:rsid w:val="001C73F4"/>
    <w:rsid w:val="001C785B"/>
    <w:rsid w:val="001C7F1E"/>
    <w:rsid w:val="001E04AE"/>
    <w:rsid w:val="001E2000"/>
    <w:rsid w:val="001E375C"/>
    <w:rsid w:val="001F6686"/>
    <w:rsid w:val="001F78A3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6874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C74A9"/>
    <w:rsid w:val="002D2610"/>
    <w:rsid w:val="002D7681"/>
    <w:rsid w:val="002F0859"/>
    <w:rsid w:val="002F2EC7"/>
    <w:rsid w:val="002F4899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19E3"/>
    <w:rsid w:val="003A3755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1E8A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54F0"/>
    <w:rsid w:val="0048560E"/>
    <w:rsid w:val="0048747B"/>
    <w:rsid w:val="00494742"/>
    <w:rsid w:val="00495563"/>
    <w:rsid w:val="00495AC7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1633"/>
    <w:rsid w:val="00532E0A"/>
    <w:rsid w:val="00534964"/>
    <w:rsid w:val="00534AC1"/>
    <w:rsid w:val="0053545A"/>
    <w:rsid w:val="00540160"/>
    <w:rsid w:val="0054259D"/>
    <w:rsid w:val="005437AE"/>
    <w:rsid w:val="00546659"/>
    <w:rsid w:val="005475AB"/>
    <w:rsid w:val="005476EE"/>
    <w:rsid w:val="00550133"/>
    <w:rsid w:val="00550138"/>
    <w:rsid w:val="00554CD6"/>
    <w:rsid w:val="00556098"/>
    <w:rsid w:val="00561CA0"/>
    <w:rsid w:val="00565043"/>
    <w:rsid w:val="005662E7"/>
    <w:rsid w:val="00567F63"/>
    <w:rsid w:val="005868D0"/>
    <w:rsid w:val="005931E7"/>
    <w:rsid w:val="00595903"/>
    <w:rsid w:val="005A4992"/>
    <w:rsid w:val="005A757C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06CE6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752DC"/>
    <w:rsid w:val="0078009A"/>
    <w:rsid w:val="00790717"/>
    <w:rsid w:val="00794242"/>
    <w:rsid w:val="00796006"/>
    <w:rsid w:val="00796AED"/>
    <w:rsid w:val="007A4540"/>
    <w:rsid w:val="007A5699"/>
    <w:rsid w:val="007A5B3D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64C8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04B6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9F319A"/>
    <w:rsid w:val="009F3D96"/>
    <w:rsid w:val="00A07CA2"/>
    <w:rsid w:val="00A1285B"/>
    <w:rsid w:val="00A214C9"/>
    <w:rsid w:val="00A24CDC"/>
    <w:rsid w:val="00A33BE1"/>
    <w:rsid w:val="00A405B5"/>
    <w:rsid w:val="00A40FA5"/>
    <w:rsid w:val="00A4152B"/>
    <w:rsid w:val="00A41F76"/>
    <w:rsid w:val="00A43FC6"/>
    <w:rsid w:val="00A46436"/>
    <w:rsid w:val="00A50EC5"/>
    <w:rsid w:val="00A519A5"/>
    <w:rsid w:val="00A56ACB"/>
    <w:rsid w:val="00A57AB7"/>
    <w:rsid w:val="00A633F9"/>
    <w:rsid w:val="00A63F24"/>
    <w:rsid w:val="00A66EC4"/>
    <w:rsid w:val="00A6757C"/>
    <w:rsid w:val="00A81194"/>
    <w:rsid w:val="00A82CBA"/>
    <w:rsid w:val="00A8702F"/>
    <w:rsid w:val="00AA6B6E"/>
    <w:rsid w:val="00AB7B53"/>
    <w:rsid w:val="00AC2127"/>
    <w:rsid w:val="00AD0676"/>
    <w:rsid w:val="00AD251E"/>
    <w:rsid w:val="00AE20D5"/>
    <w:rsid w:val="00AE3893"/>
    <w:rsid w:val="00B00E40"/>
    <w:rsid w:val="00B05A06"/>
    <w:rsid w:val="00B24B41"/>
    <w:rsid w:val="00B32948"/>
    <w:rsid w:val="00B33434"/>
    <w:rsid w:val="00B40E36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B679A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3D65"/>
    <w:rsid w:val="00C54B1E"/>
    <w:rsid w:val="00C56925"/>
    <w:rsid w:val="00C66216"/>
    <w:rsid w:val="00C72520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01955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5E7E"/>
    <w:rsid w:val="00DD6682"/>
    <w:rsid w:val="00DE1523"/>
    <w:rsid w:val="00DE1DD6"/>
    <w:rsid w:val="00DE2399"/>
    <w:rsid w:val="00DE5A1F"/>
    <w:rsid w:val="00DE5F69"/>
    <w:rsid w:val="00E23AF8"/>
    <w:rsid w:val="00E27BF4"/>
    <w:rsid w:val="00E30220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971DA"/>
    <w:rsid w:val="00EA028A"/>
    <w:rsid w:val="00EA1A0E"/>
    <w:rsid w:val="00EA5AA8"/>
    <w:rsid w:val="00EB3D63"/>
    <w:rsid w:val="00EB6D07"/>
    <w:rsid w:val="00EC0019"/>
    <w:rsid w:val="00EC10C5"/>
    <w:rsid w:val="00ED05B5"/>
    <w:rsid w:val="00ED3017"/>
    <w:rsid w:val="00ED4C16"/>
    <w:rsid w:val="00ED68FE"/>
    <w:rsid w:val="00EE7396"/>
    <w:rsid w:val="00EF4F71"/>
    <w:rsid w:val="00F00C28"/>
    <w:rsid w:val="00F00CBB"/>
    <w:rsid w:val="00F02A50"/>
    <w:rsid w:val="00F0395E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0738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90934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5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725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25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52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52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5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725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25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52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52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OPORTUNITAS NEKRETNINE d.o.o.</izvorni_sadrzaj>
    <derivirana_varijabla naziv="DomainObject.Predmet.ProtustrankaFormated_1">  OPORTUNITAS NEKRETNINE d.o.o.</derivirana_varijabla>
  </DomainObject.Predmet.ProtustrankaFormated>
  <DomainObject.Predmet.ProtustrankaFormatedOIB>
    <izvorni_sadrzaj>  OPORTUNITAS NEKRETNINE d.o.o., OIB 79396559037</izvorni_sadrzaj>
    <derivirana_varijabla naziv="DomainObject.Predmet.ProtustrankaFormatedOIB_1">  OPORTUNITAS NEKRETNINE d.o.o., OIB 79396559037</derivirana_varijabla>
  </DomainObject.Predmet.ProtustrankaFormatedOIB>
  <DomainObject.Predmet.ProtustrankaFormatedWithAdress>
    <izvorni_sadrzaj> OPORTUNITAS NEKRETNINE d.o.o., Jurišićeva 2/a, 10000 Zagreb</izvorni_sadrzaj>
    <derivirana_varijabla naziv="DomainObject.Predmet.ProtustrankaFormatedWithAdress_1"> OPORTUNITAS NEKRETNINE d.o.o., Jurišićeva 2/a, 10000 Zagreb</derivirana_varijabla>
  </DomainObject.Predmet.ProtustrankaFormatedWithAdress>
  <DomainObject.Predmet.ProtustrankaFormatedWithAdressOIB>
    <izvorni_sadrzaj> OPORTUNITAS NEKRETNINE d.o.o., OIB 79396559037, Jurišićeva 2/a, 10000 Zagreb</izvorni_sadrzaj>
    <derivirana_varijabla naziv="DomainObject.Predmet.ProtustrankaFormatedWithAdressOIB_1"> OPORTUNITAS NEKRETNINE d.o.o., OIB 79396559037, Jurišićeva 2/a, 10000 Zagreb</derivirana_varijabla>
  </DomainObject.Predmet.ProtustrankaFormatedWithAdressOIB>
  <DomainObject.Predmet.ProtustrankaWithAdress>
    <izvorni_sadrzaj>OPORTUNITAS NEKRETNINE d.o.o. Jurišićeva 2/a, 10000 Zagreb</izvorni_sadrzaj>
    <derivirana_varijabla naziv="DomainObject.Predmet.ProtustrankaWithAdress_1">OPORTUNITAS NEKRETNINE d.o.o. Jurišićeva 2/a, 10000 Zagreb</derivirana_varijabla>
  </DomainObject.Predmet.ProtustrankaWithAdress>
  <DomainObject.Predmet.ProtustrankaWithAdressOIB>
    <izvorni_sadrzaj>OPORTUNITAS NEKRETNINE d.o.o., OIB 79396559037, Jurišićeva 2/a, 10000 Zagreb</izvorni_sadrzaj>
    <derivirana_varijabla naziv="DomainObject.Predmet.ProtustrankaWithAdressOIB_1">OPORTUNITAS NEKRETNINE d.o.o., OIB 79396559037, Jurišićeva 2/a, 10000 Zagreb</derivirana_varijabla>
  </DomainObject.Predmet.ProtustrankaWithAdressOIB>
  <DomainObject.Predmet.ProtustrankaNazivFormated>
    <izvorni_sadrzaj>OPORTUNITAS NEKRETNINE d.o.o.</izvorni_sadrzaj>
    <derivirana_varijabla naziv="DomainObject.Predmet.ProtustrankaNazivFormated_1">OPORTUNITAS NEKRETNINE d.o.o.</derivirana_varijabla>
  </DomainObject.Predmet.ProtustrankaNazivFormated>
  <DomainObject.Predmet.ProtustrankaNazivFormatedOIB>
    <izvorni_sadrzaj>OPORTUNITAS NEKRETNINE d.o.o., OIB 79396559037</izvorni_sadrzaj>
    <derivirana_varijabla naziv="DomainObject.Predmet.ProtustrankaNazivFormatedOIB_1">OPORTUNITAS NEKRETNINE d.o.o., OIB 79396559037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OPORTUNITAS NEKRETNINE d.o.o.</item>
    </izvorni_sadrzaj>
    <derivirana_varijabla naziv="DomainObject.Predmet.ProtuStrankaListFormated_1">
      <item>OPORTUNITAS NEKRETNINE d.o.o.</item>
    </derivirana_varijabla>
  </DomainObject.Predmet.ProtuStrankaListFormated>
  <DomainObject.Predmet.ProtuStrankaListFormatedOIB>
    <izvorni_sadrzaj>
      <item>OPORTUNITAS NEKRETNINE d.o.o., OIB 79396559037</item>
    </izvorni_sadrzaj>
    <derivirana_varijabla naziv="DomainObject.Predmet.ProtuStrankaListFormatedOIB_1">
      <item>OPORTUNITAS NEKRETNINE d.o.o., OIB 79396559037</item>
    </derivirana_varijabla>
  </DomainObject.Predmet.ProtuStrankaListFormatedOIB>
  <DomainObject.Predmet.ProtuStrankaListFormatedWithAdress>
    <izvorni_sadrzaj>
      <item>OPORTUNITAS NEKRETNINE d.o.o., Jurišićeva 2/a, 10000 Zagreb</item>
    </izvorni_sadrzaj>
    <derivirana_varijabla naziv="DomainObject.Predmet.ProtuStrankaListFormatedWithAdress_1">
      <item>OPORTUNITAS NEKRETNINE d.o.o., Jurišićeva 2/a, 10000 Zagreb</item>
    </derivirana_varijabla>
  </DomainObject.Predmet.ProtuStrankaListFormatedWithAdress>
  <DomainObject.Predmet.ProtuStrankaListFormatedWithAdressOIB>
    <izvorni_sadrzaj>
      <item>OPORTUNITAS NEKRETNINE d.o.o., OIB 79396559037, Jurišićeva 2/a, 10000 Zagreb</item>
    </izvorni_sadrzaj>
    <derivirana_varijabla naziv="DomainObject.Predmet.ProtuStrankaListFormatedWithAdressOIB_1">
      <item>OPORTUNITAS NEKRETNINE d.o.o., OIB 79396559037, Jurišićeva 2/a, 10000 Zagreb</item>
    </derivirana_varijabla>
  </DomainObject.Predmet.ProtuStrankaListFormatedWithAdressOIB>
  <DomainObject.Predmet.ProtuStrankaListNazivFormated>
    <izvorni_sadrzaj>
      <item>OPORTUNITAS NEKRETNINE d.o.o.</item>
    </izvorni_sadrzaj>
    <derivirana_varijabla naziv="DomainObject.Predmet.ProtuStrankaListNazivFormated_1">
      <item>OPORTUNITAS NEKRETNINE d.o.o.</item>
    </derivirana_varijabla>
  </DomainObject.Predmet.ProtuStrankaListNazivFormated>
  <DomainObject.Predmet.ProtuStrankaListNazivFormatedOIB>
    <izvorni_sadrzaj>
      <item>OPORTUNITAS NEKRETNINE d.o.o., OIB 79396559037</item>
    </izvorni_sadrzaj>
    <derivirana_varijabla naziv="DomainObject.Predmet.ProtuStrankaListNazivFormatedOIB_1">
      <item>OPORTUNITAS NEKRETNINE d.o.o., OIB 79396559037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OPORTUNITAS NEKRETNINE d.o.o.</izvorni_sadrzaj>
    <derivirana_varijabla naziv="DomainObject.Predmet.ProtustrankaIDrugi_1">OPORTUNITAS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OPORTUNITAS NEKRETNINE d.o.o., OIB 79396559037, Jurišićeva 2/a, 10000 Zagreb</izvorni_sadrzaj>
    <derivirana_varijabla naziv="DomainObject.Predmet.ProtustrankaIDrugiAdressOIB_1">OPORTUNITAS NEKRETNINE d.o.o., OIB 79396559037, Jurišićeva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NEKRETNINE d.o.o.</item>
      <item>FINA Regionalni centar Zagreb</item>
    </izvorni_sadrzaj>
    <derivirana_varijabla naziv="DomainObject.Predmet.SudioniciListNaziv_1">
      <item>OPORTUNITAS NEKRETNINE d.o.o.</item>
      <item>FINA Regionalni centar Zagreb</item>
    </derivirana_varijabla>
  </DomainObject.Predmet.SudioniciListNaziv>
  <DomainObject.Predmet.SudioniciListAdressOIB>
    <izvorni_sadrzaj>
      <item>OPORTUNITAS NEKRETNINE d.o.o., OIB 79396559037, Jurišićeva 2/a,10000 Zagreb</item>
      <item>FINA Regionalni centar Zagreb, OIB 85821130368, Trg svibanjskih žrtava 1995. 1,10000 Zagreb</item>
    </izvorni_sadrzaj>
    <derivirana_varijabla naziv="DomainObject.Predmet.SudioniciListAdressOIB_1">
      <item>OPORTUNITAS NEKRETNINE d.o.o., OIB 79396559037, Jurišićeva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79396559037</item>
      <item>, OIB 85821130368</item>
    </izvorni_sadrzaj>
    <derivirana_varijabla naziv="DomainObject.Predmet.SudioniciListNazivOIB_1">
      <item>, OIB 79396559037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98715-DBD8-4952-AEFE-464568CE0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2062</properties:Characters>
  <properties:Lines>54</properties:Lines>
  <properties:Paragraphs>16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2017-02-09T07:24:00Z</cp:lastPrinted>
  <dcterms:modified xmlns:xsi="http://www.w3.org/2001/XMLSchema-instance" xsi:type="dcterms:W3CDTF">2017-02-10T12:09:00Z</dcterms:modified>
  <cp:revision>369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