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ca9c" w14:paraId="478ca9c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A44D78">
        <w:rPr>
          <w:rFonts w:hAnsi="Times New Roman" w:ascii="Times New Roman"/>
          <w:noProof/>
          <w:szCs w:val="24"/>
          <w:lang w:val="hr-HR"/>
        </w:rPr>
        <w:t>2174/2017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2354A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>Aleksandri Krolo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A44D78" w:rsidRPr="00A44D78">
        <w:t xml:space="preserve"> </w:t>
      </w:r>
      <w:r w:rsidR="00A44D78" w:rsidRPr="00A44D78">
        <w:rPr>
          <w:rFonts w:hAnsi="Times New Roman" w:ascii="Times New Roman"/>
        </w:rPr>
        <w:t>DAI d.o.o., OIB: 30372413989, MBS: 080383863, Velika Gorica, Trg kralja Petra Krešimira IV 15</w:t>
      </w:r>
      <w:r w:rsidR="0022354A">
        <w:rPr>
          <w:rFonts w:hAnsi="Times New Roman" w:ascii="Times New Roman"/>
          <w:szCs w:val="24"/>
          <w:lang w:val="hr-HR"/>
        </w:rPr>
        <w:t xml:space="preserve">, 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873520">
        <w:rPr>
          <w:rFonts w:hAnsi="Times New Roman" w:ascii="Times New Roman"/>
          <w:lang w:val="hr-HR"/>
        </w:rPr>
        <w:t>15. veljače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A44D78" w:rsidRPr="00A44D78">
        <w:rPr>
          <w:rFonts w:hAnsi="Times New Roman" w:ascii="Times New Roman"/>
        </w:rPr>
        <w:t xml:space="preserve"> DAI d.o.o., OIB: 30372413989, MBS: 080383863, Velika Gorica, Trg kralja Petra Krešimira IV 15</w:t>
      </w:r>
      <w:r w:rsidR="006B3704">
        <w:rPr>
          <w:rFonts w:hAnsi="Times New Roman" w:ascii="Times New Roman"/>
        </w:rPr>
        <w:t>.</w:t>
      </w:r>
      <w:r w:rsidR="0022354A">
        <w:rPr>
          <w:rFonts w:hAnsi="Times New Roman" w:ascii="Times New Roman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873520">
        <w:rPr>
          <w:rFonts w:hAnsi="Times New Roman" w:ascii="Times New Roman"/>
          <w:szCs w:val="24"/>
        </w:rPr>
        <w:t>15. veljače 2018.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873520">
        <w:rPr>
          <w:rFonts w:hAnsi="Times New Roman" w:ascii="Times New Roman"/>
          <w:szCs w:val="24"/>
        </w:rPr>
        <w:t>13,30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873520">
        <w:rPr>
          <w:rFonts w:hAnsi="Times New Roman" w:ascii="Times New Roman"/>
          <w:szCs w:val="24"/>
        </w:rPr>
        <w:t>Valentino Koščak, OIB: 83789090520, Marijana Dragmana 4, Zagreb.</w:t>
      </w:r>
    </w:p>
    <w:p w:rsidRDefault="00AB2EFE" w:rsidP="00AB2EFE" w:rsidR="00AB2EFE">
      <w:pPr>
        <w:pStyle w:val="Odlomakpopisa"/>
        <w:ind w:left="567"/>
        <w:rPr>
          <w:rFonts w:hAnsi="Times New Roman" w:ascii="Times New Roman"/>
          <w:szCs w:val="24"/>
        </w:rPr>
      </w:pPr>
    </w:p>
    <w:p w:rsidRDefault="00EE69E5" w:rsidP="006825E3" w:rsidR="006825E3" w:rsidRPr="006B370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6B3704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6B3704">
        <w:rPr>
          <w:rFonts w:hAnsi="Times New Roman" w:ascii="Times New Roman"/>
        </w:rPr>
        <w:t xml:space="preserve"> </w:t>
      </w:r>
      <w:r w:rsidR="00A44D78" w:rsidRPr="00A44D78">
        <w:rPr>
          <w:rFonts w:hAnsi="Times New Roman" w:ascii="Times New Roman"/>
        </w:rPr>
        <w:t>DAI d.o.o., OIB: 30372413989, MBS: 080383863, Velika Gorica, Trg kralja Petra Krešimira IV 15</w:t>
      </w:r>
      <w:r w:rsidR="00A44D78">
        <w:rPr>
          <w:rFonts w:hAnsi="Times New Roman" w:ascii="Times New Roman"/>
        </w:rPr>
        <w:t>.</w:t>
      </w:r>
    </w:p>
    <w:p w:rsidRDefault="006B3704" w:rsidP="006B3704" w:rsidR="006B3704" w:rsidRPr="006B370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5A0B1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873520">
        <w:rPr>
          <w:rFonts w:hAnsi="Times New Roman" w:ascii="Times New Roman"/>
          <w:lang w:val="hr-HR"/>
        </w:rPr>
        <w:t>15. veljače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 Krolo</w:t>
      </w:r>
      <w:r w:rsidR="00EC4C69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Šanetk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EC4C69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A44D78">
      <w:rPr>
        <w:rFonts w:hAnsi="Times New Roman" w:ascii="Times New Roman"/>
      </w:rPr>
      <w:t>2174/2017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E37"/>
    <w:rsid w:val="00071CAA"/>
    <w:rsid w:val="000B609B"/>
    <w:rsid w:val="000C47B3"/>
    <w:rsid w:val="00100028"/>
    <w:rsid w:val="00100AE0"/>
    <w:rsid w:val="0010186D"/>
    <w:rsid w:val="00112B50"/>
    <w:rsid w:val="00182088"/>
    <w:rsid w:val="00194433"/>
    <w:rsid w:val="00194DD7"/>
    <w:rsid w:val="0022354A"/>
    <w:rsid w:val="002678AE"/>
    <w:rsid w:val="00282835"/>
    <w:rsid w:val="002E41EF"/>
    <w:rsid w:val="00307776"/>
    <w:rsid w:val="00343C82"/>
    <w:rsid w:val="003D5FF2"/>
    <w:rsid w:val="003E6C35"/>
    <w:rsid w:val="00400431"/>
    <w:rsid w:val="0042162E"/>
    <w:rsid w:val="00442A14"/>
    <w:rsid w:val="00473872"/>
    <w:rsid w:val="00493516"/>
    <w:rsid w:val="004C7C93"/>
    <w:rsid w:val="00532B71"/>
    <w:rsid w:val="0058023B"/>
    <w:rsid w:val="005940E9"/>
    <w:rsid w:val="005A0B18"/>
    <w:rsid w:val="00623A6F"/>
    <w:rsid w:val="006356C5"/>
    <w:rsid w:val="00636876"/>
    <w:rsid w:val="006825E3"/>
    <w:rsid w:val="006B3704"/>
    <w:rsid w:val="006C2E0C"/>
    <w:rsid w:val="006D4444"/>
    <w:rsid w:val="00713CF9"/>
    <w:rsid w:val="00730EAB"/>
    <w:rsid w:val="00735CBA"/>
    <w:rsid w:val="007A29F9"/>
    <w:rsid w:val="007C7A57"/>
    <w:rsid w:val="007D7DBF"/>
    <w:rsid w:val="00840E3D"/>
    <w:rsid w:val="00867439"/>
    <w:rsid w:val="00867F16"/>
    <w:rsid w:val="00873520"/>
    <w:rsid w:val="00894987"/>
    <w:rsid w:val="008E6B76"/>
    <w:rsid w:val="0090185C"/>
    <w:rsid w:val="009044FD"/>
    <w:rsid w:val="009240EB"/>
    <w:rsid w:val="00997BA9"/>
    <w:rsid w:val="009A6D70"/>
    <w:rsid w:val="009D5EB4"/>
    <w:rsid w:val="009F01F2"/>
    <w:rsid w:val="009F5765"/>
    <w:rsid w:val="00A162B7"/>
    <w:rsid w:val="00A319FE"/>
    <w:rsid w:val="00A440F2"/>
    <w:rsid w:val="00A44D78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E5464"/>
    <w:rsid w:val="00BE56CC"/>
    <w:rsid w:val="00BF1FE8"/>
    <w:rsid w:val="00C57CAF"/>
    <w:rsid w:val="00C70B79"/>
    <w:rsid w:val="00C93291"/>
    <w:rsid w:val="00CA02CB"/>
    <w:rsid w:val="00CB4703"/>
    <w:rsid w:val="00CF2939"/>
    <w:rsid w:val="00D226FF"/>
    <w:rsid w:val="00D2573D"/>
    <w:rsid w:val="00D44D4F"/>
    <w:rsid w:val="00D5648E"/>
    <w:rsid w:val="00D955F3"/>
    <w:rsid w:val="00DB29D2"/>
    <w:rsid w:val="00DB4528"/>
    <w:rsid w:val="00DF0F09"/>
    <w:rsid w:val="00E91D4E"/>
    <w:rsid w:val="00EB1184"/>
    <w:rsid w:val="00EC4C69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4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C6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C6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C6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C6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4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C6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C6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C6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C6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2174</izvorni_sadrzaj>
    <derivirana_varijabla naziv="DomainObject.Predmet.Broj_1">2174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St-2174/2017</izvorni_sadrzaj>
    <derivirana_varijabla naziv="DomainObject.Predmet.OznakaBroj_1">St-2174/2017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DAI d.o.o. zastupanog po punomoćniku Cuizhu Wang</izvorni_sadrzaj>
    <derivirana_varijabla naziv="DomainObject.Predmet.ProtustrankaFormated_1">  DAI d.o.o. zastupanog po punomoćniku Cuizhu Wang</derivirana_varijabla>
  </DomainObject.Predmet.ProtustrankaFormated>
  <DomainObject.Predmet.ProtustrankaFormatedOIB>
    <izvorni_sadrzaj>  DAI d.o.o., OIB 30372413989 zastupanog po punomoćniku Cuizhu Wang</izvorni_sadrzaj>
    <derivirana_varijabla naziv="DomainObject.Predmet.ProtustrankaFormatedOIB_1">  DAI d.o.o., OIB 30372413989 zastupanog po punomoćniku Cuizhu Wang</derivirana_varijabla>
  </DomainObject.Predmet.ProtustrankaFormatedOIB>
  <DomainObject.Predmet.ProtustrankaFormatedWithAdress>
    <izvorni_sadrzaj> DAI d.o.o., Trg kralja Petra Krešimira IV 15, 10410 Velika Gorica zastupanog po punomoćniku Cuizhu Wang</izvorni_sadrzaj>
    <derivirana_varijabla naziv="DomainObject.Predmet.ProtustrankaFormatedWithAdress_1"> DAI d.o.o., Trg kralja Petra Krešimira IV 15, 10410 Velika Gorica zastupanog po punomoćniku Cuizhu Wang</derivirana_varijabla>
  </DomainObject.Predmet.ProtustrankaFormatedWithAdress>
  <DomainObject.Predmet.ProtustrankaFormatedWithAdressOIB>
    <izvorni_sadrzaj> DAI d.o.o., OIB 30372413989, Trg kralja Petra Krešimira IV 15, 10410 Velika Gorica zastupanog po punomoćniku Cuizhu Wang</izvorni_sadrzaj>
    <derivirana_varijabla naziv="DomainObject.Predmet.ProtustrankaFormatedWithAdressOIB_1"> DAI d.o.o., OIB 30372413989, Trg kralja Petra Krešimira IV 15, 10410 Velika Gorica zastupanog po punomoćniku Cuizhu Wang</derivirana_varijabla>
  </DomainObject.Predmet.ProtustrankaFormatedWithAdressOIB>
  <DomainObject.Predmet.ProtustrankaWithAdress>
    <izvorni_sadrzaj>DAI d.o.o. Trg kralja Petra Krešimira IV 15, 10410 Velika Gorica</izvorni_sadrzaj>
    <derivirana_varijabla naziv="DomainObject.Predmet.ProtustrankaWithAdress_1">DAI d.o.o. Trg kralja Petra Krešimira IV 15, 10410 Velika Gorica</derivirana_varijabla>
  </DomainObject.Predmet.ProtustrankaWithAdress>
  <DomainObject.Predmet.ProtustrankaWithAdressOIB>
    <izvorni_sadrzaj>DAI d.o.o., OIB 30372413989, Trg kralja Petra Krešimira IV 15, 10410 Velika Gorica</izvorni_sadrzaj>
    <derivirana_varijabla naziv="DomainObject.Predmet.ProtustrankaWithAdressOIB_1">DAI d.o.o., OIB 30372413989, Trg kralja Petra Krešimira IV 15, 10410 Velika Gorica</derivirana_varijabla>
  </DomainObject.Predmet.ProtustrankaWithAdressOIB>
  <DomainObject.Predmet.ProtustrankaNazivFormated>
    <izvorni_sadrzaj>DAI d.o.o.</izvorni_sadrzaj>
    <derivirana_varijabla naziv="DomainObject.Predmet.ProtustrankaNazivFormated_1">DAI d.o.o.</derivirana_varijabla>
  </DomainObject.Predmet.ProtustrankaNazivFormated>
  <DomainObject.Predmet.ProtustrankaNazivFormatedOIB>
    <izvorni_sadrzaj>DAI d.o.o., OIB 30372413989</izvorni_sadrzaj>
    <derivirana_varijabla naziv="DomainObject.Predmet.ProtustrankaNazivFormatedOIB_1">DAI d.o.o., OIB 30372413989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DAI d.o.o. zastupanog po punomoćniku Cuizhu Wang</item>
    </izvorni_sadrzaj>
    <derivirana_varijabla naziv="DomainObject.Predmet.ProtuStrankaListFormated_1">
      <item>DAI d.o.o. zastupanog po punomoćniku Cuizhu Wang</item>
    </derivirana_varijabla>
  </DomainObject.Predmet.ProtuStrankaListFormated>
  <DomainObject.Predmet.ProtuStrankaListFormatedOIB>
    <izvorni_sadrzaj>
      <item>DAI d.o.o., OIB 30372413989 zastupanog po punomoćniku Cuizhu Wang</item>
    </izvorni_sadrzaj>
    <derivirana_varijabla naziv="DomainObject.Predmet.ProtuStrankaListFormatedOIB_1">
      <item>DAI d.o.o., OIB 30372413989 zastupanog po punomoćniku Cuizhu Wang</item>
    </derivirana_varijabla>
  </DomainObject.Predmet.ProtuStrankaListFormatedOIB>
  <DomainObject.Predmet.ProtuStrankaListFormatedWithAdress>
    <izvorni_sadrzaj>
      <item>DAI d.o.o., Trg kralja Petra Krešimira IV 15, 10410 Velika Gorica zastupanog po punomoćniku Cuizhu Wang</item>
    </izvorni_sadrzaj>
    <derivirana_varijabla naziv="DomainObject.Predmet.ProtuStrankaListFormatedWithAdress_1">
      <item>DAI d.o.o., Trg kralja Petra Krešimira IV 15, 10410 Velika Gorica zastupanog po punomoćniku Cuizhu Wang</item>
    </derivirana_varijabla>
  </DomainObject.Predmet.ProtuStrankaListFormatedWithAdress>
  <DomainObject.Predmet.ProtuStrankaListFormatedWithAdressOIB>
    <izvorni_sadrzaj>
      <item>DAI d.o.o., OIB 30372413989, Trg kralja Petra Krešimira IV 15, 10410 Velika Gorica zastupanog po punomoćniku Cuizhu Wang</item>
    </izvorni_sadrzaj>
    <derivirana_varijabla naziv="DomainObject.Predmet.ProtuStrankaListFormatedWithAdressOIB_1">
      <item>DAI d.o.o., OIB 30372413989, Trg kralja Petra Krešimira IV 15, 10410 Velika Gorica zastupanog po punomoćniku Cuizhu Wang</item>
    </derivirana_varijabla>
  </DomainObject.Predmet.ProtuStrankaListFormatedWithAdressOIB>
  <DomainObject.Predmet.ProtuStrankaListNazivFormated>
    <izvorni_sadrzaj>
      <item>DAI d.o.o.</item>
    </izvorni_sadrzaj>
    <derivirana_varijabla naziv="DomainObject.Predmet.ProtuStrankaListNazivFormated_1">
      <item>DAI d.o.o.</item>
    </derivirana_varijabla>
  </DomainObject.Predmet.ProtuStrankaListNazivFormated>
  <DomainObject.Predmet.ProtuStrankaListNazivFormatedOIB>
    <izvorni_sadrzaj>
      <item>DAI d.o.o., OIB 30372413989</item>
    </izvorni_sadrzaj>
    <derivirana_varijabla naziv="DomainObject.Predmet.ProtuStrankaListNazivFormatedOIB_1">
      <item>DAI d.o.o., OIB 30372413989</item>
    </derivirana_varijabla>
  </DomainObject.Predmet.ProtuStrankaListNazivFormatedOIB>
  <DomainObject.Predmet.OstaliListFormated>
    <izvorni_sadrzaj>
      <item>Cuizhu Wang punomoćnik sudionika u postupku DAI d.o.o.</item>
    </izvorni_sadrzaj>
    <derivirana_varijabla naziv="DomainObject.Predmet.OstaliListFormated_1">
      <item>Cuizhu Wang punomoćnik sudionika u postupku DAI d.o.o.</item>
    </derivirana_varijabla>
  </DomainObject.Predmet.OstaliListFormated>
  <DomainObject.Predmet.OstaliListFormatedOIB>
    <izvorni_sadrzaj>
      <item>Cuizhu Wang, OIB 48704390444 punomoćnik sudionika u postupku DAI d.o.o.</item>
    </izvorni_sadrzaj>
    <derivirana_varijabla naziv="DomainObject.Predmet.OstaliListFormatedOIB_1">
      <item>Cuizhu Wang, OIB 48704390444 punomoćnik sudionika u postupku DAI d.o.o.</item>
    </derivirana_varijabla>
  </DomainObject.Predmet.OstaliListFormatedOIB>
  <DomainObject.Predmet.OstaliListFormatedWithAdress>
    <izvorni_sadrzaj>
      <item>Cuizhu Wang punomoćnik sudionika u postupku DAI d.o.o.</item>
    </izvorni_sadrzaj>
    <derivirana_varijabla naziv="DomainObject.Predmet.OstaliListFormatedWithAdress_1">
      <item>Cuizhu Wang punomoćnik sudionika u postupku DAI d.o.o.</item>
    </derivirana_varijabla>
  </DomainObject.Predmet.OstaliListFormatedWithAdress>
  <DomainObject.Predmet.OstaliListFormatedWithAdressOIB>
    <izvorni_sadrzaj>
      <item>Cuizhu Wang, OIB 48704390444 punomoćnik sudionika u postupku DAI d.o.o.</item>
    </izvorni_sadrzaj>
    <derivirana_varijabla naziv="DomainObject.Predmet.OstaliListFormatedWithAdressOIB_1">
      <item>Cuizhu Wang, OIB 48704390444 punomoćnik sudionika u postupku DAI d.o.o.</item>
    </derivirana_varijabla>
  </DomainObject.Predmet.OstaliListFormatedWithAdressOIB>
  <DomainObject.Predmet.OstaliListNazivFormated>
    <izvorni_sadrzaj>
      <item>Cuizhu Wang</item>
    </izvorni_sadrzaj>
    <derivirana_varijabla naziv="DomainObject.Predmet.OstaliListNazivFormated_1">
      <item>Cuizhu Wang</item>
    </derivirana_varijabla>
  </DomainObject.Predmet.OstaliListNazivFormated>
  <DomainObject.Predmet.OstaliListNazivFormatedOIB>
    <izvorni_sadrzaj>
      <item>Cuizhu Wang, OIB 48704390444</item>
    </izvorni_sadrzaj>
    <derivirana_varijabla naziv="DomainObject.Predmet.OstaliListNazivFormatedOIB_1">
      <item>Cuizhu Wang, OIB 48704390444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DAI d.o.o.</izvorni_sadrzaj>
    <derivirana_varijabla naziv="DomainObject.Predmet.ProtustrankaIDrugi_1">DAI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DAI d.o.o., OIB 30372413989, Trg kralja Petra Krešimira IV 15, 10410 Velika Gorica</izvorni_sadrzaj>
    <derivirana_varijabla naziv="DomainObject.Predmet.ProtustrankaIDrugiAdressOIB_1">DAI d.o.o., OIB 30372413989, Trg kralja Petra Krešimira IV 15,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DAI d.o.o.</item>
      <item>Cuizhu Wang</item>
    </izvorni_sadrzaj>
    <derivirana_varijabla naziv="DomainObject.Predmet.SudioniciListNaziv_1">
      <item>FINA Regionalni centar Zagreb</item>
      <item>DAI d.o.o.</item>
      <item>Cuizhu Wang</item>
    </derivirana_varijabla>
  </DomainObject.Predmet.SudioniciListNaziv>
  <DomainObject.Predmet.SudioniciListAdressOIB>
    <izvorni_sadrzaj>
      <item>FINA Regionalni centar Zagreb, OIB 85821130368, Trg svibanjskih žrtava 1995. 1,10000 Zagreb</item>
      <item>DAI d.o.o., OIB 30372413989, Trg kralja Petra Krešimira IV 15,10410 Velika Gorica</item>
      <item>Cuizhu Wang, OIB 48704390444</item>
    </izvorni_sadrzaj>
    <derivirana_varijabla naziv="DomainObject.Predmet.SudioniciListAdressOIB_1">
      <item>FINA Regionalni centar Zagreb, OIB 85821130368, Trg svibanjskih žrtava 1995. 1,10000 Zagreb</item>
      <item>DAI d.o.o., OIB 30372413989, Trg kralja Petra Krešimira IV 15,10410 Velika Gorica</item>
      <item>Cuizhu Wang, OIB 48704390444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30372413989</item>
      <item>, OIB 48704390444</item>
    </izvorni_sadrzaj>
    <derivirana_varijabla naziv="DomainObject.Predmet.SudioniciListNazivOIB_1">
      <item>, OIB 85821130368</item>
      <item>, OIB 30372413989</item>
      <item>, OIB 48704390444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2224</properties:Characters>
  <properties:Lines>67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2018-02-07T09:44:00Z</dcterms:created>
  <dc:creator>Sudsko vijeæe</dc:creator>
  <cp:lastModifiedBy>Mirela Šantek</cp:lastModifiedBy>
  <cp:lastPrinted>2018-02-15T08:42:00Z</cp:lastPrinted>
  <dcterms:modified xmlns:xsi="http://www.w3.org/2001/XMLSchema-instance" xsi:type="dcterms:W3CDTF">2018-02-15T12:16:00Z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