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515ca" w14:paraId="76515ca" w:rsidRDefault="00CA72E3" w:rsidP="00CA72E3" w:rsidR="00CA72E3">
      <w:pPr>
        <w:spacing w:after="0"/>
        <w:jc w:val="both"/>
        <w15:collapsed w:val="false"/>
        <w:rPr>
          <w:rFonts w:cs="Times New Roman"/>
          <w:lang w:val="pt-BR"/>
        </w:rPr>
      </w:pPr>
      <w:bookmarkStart w:name="_GoBack" w:id="0"/>
      <w:bookmarkEnd w:id="0"/>
      <w:r>
        <w:rPr>
          <w:rFonts w:cs="Times New Roman"/>
        </w:rPr>
        <w:t xml:space="preserve">      </w:t>
      </w:r>
    </w:p>
    <w:tbl>
      <w:tblPr>
        <w:tblW w:type="auto" w:w="0"/>
        <w:tblCellMar>
          <w:left w:type="dxa" w:w="0"/>
          <w:right w:type="dxa" w:w="0"/>
        </w:tblCellMar>
        <w:tblLook w:val="04A0" w:noVBand="1" w:noHBand="0" w:lastColumn="0" w:firstColumn="1" w:lastRow="0" w:firstRow="1"/>
      </w:tblPr>
      <w:tblGrid>
        <w:gridCol w:w="2829"/>
      </w:tblGrid>
      <w:tr w:rsidTr="00CA72E3" w:rsidR="00CA72E3">
        <w:tc>
          <w:tcPr>
            <w:tcW w:type="dxa" w:w="2829"/>
            <w:hideMark/>
          </w:tcPr>
          <w:p w:rsidRDefault="00CA72E3" w:rsidR="00CA72E3">
            <w:pPr>
              <w:spacing w:lineRule="auto" w:line="276" w:after="0"/>
              <w:jc w:val="center"/>
              <w:rPr>
                <w:rFonts w:cs="Times New Roman" w:eastAsia="Calibri"/>
              </w:rPr>
            </w:pPr>
            <w:r>
              <w:rPr>
                <w:rFonts w:cs="Times New Roman" w:eastAsia="Calibri"/>
                <w:noProof/>
                <w:lang w:eastAsia="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CA72E3" w:rsidR="00CA72E3">
            <w:pPr>
              <w:spacing w:lineRule="auto" w:line="276" w:after="0" w:before="120"/>
              <w:jc w:val="center"/>
              <w:rPr>
                <w:rFonts w:cs="Times New Roman" w:eastAsia="Calibri"/>
              </w:rPr>
            </w:pPr>
            <w:r>
              <w:rPr>
                <w:rFonts w:cs="Times New Roman" w:eastAsia="Calibri"/>
              </w:rPr>
              <w:t>Republika Hrvatska</w:t>
            </w:r>
          </w:p>
          <w:p w:rsidRDefault="00CA72E3" w:rsidR="00CA72E3">
            <w:pPr>
              <w:spacing w:lineRule="auto" w:line="276" w:after="0"/>
              <w:jc w:val="center"/>
              <w:rPr>
                <w:rFonts w:cs="Times New Roman" w:eastAsia="Calibri"/>
              </w:rPr>
            </w:pPr>
            <w:r>
              <w:rPr>
                <w:rFonts w:cs="Times New Roman" w:eastAsia="Calibri"/>
              </w:rPr>
              <w:t>Trgovački sud u Varaždinu</w:t>
            </w:r>
          </w:p>
          <w:p w:rsidRDefault="00CA72E3" w:rsidR="00CA72E3">
            <w:pPr>
              <w:spacing w:lineRule="auto" w:line="276" w:after="0"/>
              <w:jc w:val="center"/>
              <w:rPr>
                <w:rFonts w:cs="Times New Roman" w:eastAsia="Calibri"/>
              </w:rPr>
            </w:pPr>
            <w:r>
              <w:rPr>
                <w:rFonts w:cs="Times New Roman" w:eastAsia="Calibri"/>
              </w:rPr>
              <w:t>Varaždin, Braće Radić 2</w:t>
            </w:r>
          </w:p>
        </w:tc>
      </w:tr>
    </w:tbl>
    <w:p w:rsidRDefault="00CA72E3" w:rsidP="00CA72E3" w:rsidR="00CA72E3">
      <w:pPr>
        <w:tabs>
          <w:tab w:pos="516" w:val="left"/>
        </w:tabs>
        <w:spacing w:after="0"/>
        <w:rPr>
          <w:rFonts w:cs="Times New Roman"/>
          <w:bCs/>
        </w:rPr>
      </w:pPr>
      <w:r>
        <w:rPr>
          <w:rFonts w:cs="Times New Roman"/>
          <w:bCs/>
        </w:rPr>
        <w:tab/>
      </w:r>
    </w:p>
    <w:p w:rsidRDefault="00CA72E3" w:rsidP="00CA72E3" w:rsidR="00CA72E3">
      <w:pPr>
        <w:spacing w:after="0"/>
        <w:jc w:val="right"/>
        <w:rPr>
          <w:rFonts w:cs="Times New Roman"/>
        </w:rPr>
      </w:pPr>
      <w:r>
        <w:rPr>
          <w:rFonts w:cs="Times New Roman"/>
        </w:rPr>
        <w:tab/>
      </w:r>
      <w:r>
        <w:rPr>
          <w:rFonts w:cs="Times New Roman"/>
        </w:rPr>
        <w:tab/>
        <w:t>Poslovni broj. 7 St-570/2017-20</w:t>
      </w:r>
    </w:p>
    <w:p w:rsidRDefault="00CA72E3" w:rsidP="00CA72E3" w:rsidR="00CA72E3">
      <w:pPr>
        <w:spacing w:after="0"/>
        <w:jc w:val="center"/>
        <w:rPr>
          <w:rFonts w:cs="Times New Roman"/>
        </w:rPr>
      </w:pPr>
    </w:p>
    <w:p w:rsidRDefault="00CA72E3" w:rsidP="00CA72E3" w:rsidR="00CA72E3">
      <w:pPr>
        <w:spacing w:after="0"/>
        <w:jc w:val="center"/>
        <w:rPr>
          <w:rFonts w:cs="Times New Roman"/>
        </w:rPr>
      </w:pPr>
    </w:p>
    <w:p w:rsidRDefault="00CA72E3" w:rsidP="00CA72E3" w:rsidR="00CA72E3">
      <w:pPr>
        <w:spacing w:after="0"/>
        <w:jc w:val="center"/>
        <w:rPr>
          <w:rFonts w:cs="Times New Roman"/>
        </w:rPr>
      </w:pPr>
    </w:p>
    <w:p w:rsidRDefault="00CA72E3" w:rsidP="00CA72E3" w:rsidR="00CA72E3">
      <w:pPr>
        <w:spacing w:after="0"/>
        <w:jc w:val="center"/>
        <w:rPr>
          <w:rFonts w:cs="Times New Roman"/>
        </w:rPr>
      </w:pPr>
      <w:r>
        <w:rPr>
          <w:rFonts w:cs="Times New Roman"/>
        </w:rPr>
        <w:t>U    I M E    R E P U B L I K E    H R V A T S K E</w:t>
      </w:r>
    </w:p>
    <w:p w:rsidRDefault="00CA72E3" w:rsidP="00CA72E3" w:rsidR="00CA72E3">
      <w:pPr>
        <w:spacing w:after="0"/>
        <w:jc w:val="center"/>
        <w:rPr>
          <w:rFonts w:cs="Times New Roman"/>
        </w:rPr>
      </w:pPr>
    </w:p>
    <w:p w:rsidRDefault="00CA72E3" w:rsidP="00CA72E3" w:rsidR="00CA72E3">
      <w:pPr>
        <w:pStyle w:val="Naslov2"/>
        <w:spacing w:after="0"/>
        <w:jc w:val="center"/>
        <w:rPr>
          <w:rFonts w:cs="Times New Roman"/>
          <w:b w:val="false"/>
          <w:sz w:val="24"/>
          <w:szCs w:val="24"/>
        </w:rPr>
      </w:pPr>
      <w:r>
        <w:rPr>
          <w:rFonts w:cs="Times New Roman"/>
          <w:b w:val="false"/>
          <w:sz w:val="24"/>
          <w:szCs w:val="24"/>
        </w:rPr>
        <w:t>R J E Š E NJ E</w:t>
      </w:r>
    </w:p>
    <w:p w:rsidRDefault="00CA72E3" w:rsidP="00CA72E3" w:rsidR="00CA72E3">
      <w:pPr>
        <w:spacing w:after="0"/>
        <w:jc w:val="both"/>
        <w:rPr>
          <w:rFonts w:cs="Times New Roman"/>
        </w:rPr>
      </w:pPr>
    </w:p>
    <w:p w:rsidRDefault="00CA72E3" w:rsidP="00CA72E3" w:rsidR="00CA72E3">
      <w:pPr>
        <w:tabs>
          <w:tab w:pos="516" w:val="left"/>
        </w:tabs>
        <w:spacing w:after="0"/>
        <w:jc w:val="both"/>
        <w:rPr>
          <w:rFonts w:cs="Times New Roman"/>
        </w:rPr>
      </w:pPr>
      <w:r>
        <w:rPr>
          <w:rFonts w:cs="Times New Roman"/>
        </w:rPr>
        <w:tab/>
        <w:t xml:space="preserve">Trgovački sud u Varaždinu, po sucu toga suda Mariji Levanić-Škerbić, kao stečajnom sucu, u stečajnom predmetu povodom prijedloga predlagatelja </w:t>
      </w:r>
      <w:r>
        <w:rPr>
          <w:rFonts w:cs="Times New Roman" w:eastAsia="Times New Roman"/>
          <w:szCs w:val="20"/>
          <w:lang w:eastAsia="hr-HR"/>
        </w:rPr>
        <w:t>Financijske agencije Regionalni centar Zagreb, Podružnica Varaždin, Augusta Cesarca 2, Varaždin</w:t>
      </w:r>
      <w:r>
        <w:rPr>
          <w:rFonts w:cs="Times New Roman"/>
        </w:rPr>
        <w:t>, za pokretanje stečajnog postupka nad dužnikom DAMA d.o.o.Sveta Marija, Trg bana Jelačića 25, OIB: 71928655682, 10. prosinca 2018.,</w:t>
      </w:r>
    </w:p>
    <w:p w:rsidRDefault="00CA72E3" w:rsidP="00CA72E3" w:rsidR="00CA72E3">
      <w:pPr>
        <w:spacing w:after="0"/>
        <w:jc w:val="both"/>
        <w:rPr>
          <w:rFonts w:cs="Times New Roman"/>
        </w:rPr>
      </w:pPr>
    </w:p>
    <w:p w:rsidRDefault="00CA72E3" w:rsidP="00CA72E3" w:rsidR="00CA72E3">
      <w:pPr>
        <w:spacing w:after="0"/>
        <w:jc w:val="center"/>
        <w:rPr>
          <w:rFonts w:cs="Times New Roman"/>
        </w:rPr>
      </w:pPr>
      <w:r>
        <w:rPr>
          <w:rFonts w:cs="Times New Roman"/>
        </w:rPr>
        <w:t>r i j e š i o    j e</w:t>
      </w:r>
    </w:p>
    <w:p w:rsidRDefault="00CA72E3" w:rsidP="00CA72E3" w:rsidR="00CA72E3">
      <w:pPr>
        <w:spacing w:after="0"/>
        <w:jc w:val="center"/>
        <w:rPr>
          <w:rFonts w:cs="Times New Roman"/>
        </w:rPr>
      </w:pPr>
    </w:p>
    <w:p w:rsidRDefault="00CA72E3" w:rsidP="00CA72E3" w:rsidR="00CA72E3">
      <w:pPr>
        <w:spacing w:after="0"/>
        <w:jc w:val="center"/>
        <w:rPr>
          <w:rFonts w:cs="Times New Roman"/>
        </w:rPr>
      </w:pPr>
    </w:p>
    <w:p w:rsidRDefault="00CA72E3" w:rsidP="00CA72E3" w:rsidR="00CA72E3">
      <w:pPr>
        <w:numPr>
          <w:ilvl w:val="0"/>
          <w:numId w:val="47"/>
        </w:numPr>
        <w:tabs>
          <w:tab w:pos="1263" w:val="num"/>
        </w:tabs>
        <w:spacing w:after="0"/>
        <w:ind w:hanging="555" w:left="1263"/>
        <w:jc w:val="both"/>
        <w:rPr>
          <w:rFonts w:cs="Times New Roman"/>
        </w:rPr>
      </w:pPr>
      <w:r>
        <w:rPr>
          <w:rFonts w:cs="Times New Roman"/>
        </w:rPr>
        <w:t>Otvara se stečajni postupak nad stečajnim dužnikom DAMA d.o.o.Sveta Marija, Trg bana Jelačića 25, OIB: 71928655682, s danom 10. prosinca 2018. u 14,00 sati.</w:t>
      </w:r>
    </w:p>
    <w:p w:rsidRDefault="00CA72E3" w:rsidP="00CA72E3" w:rsidR="00CA72E3">
      <w:pPr>
        <w:spacing w:after="0"/>
        <w:jc w:val="both"/>
        <w:rPr>
          <w:rFonts w:cs="Times New Roman"/>
        </w:rPr>
      </w:pPr>
    </w:p>
    <w:p w:rsidRDefault="00CA72E3" w:rsidP="00CA72E3" w:rsidR="00CA72E3">
      <w:pPr>
        <w:pStyle w:val="Odlomakpopisa"/>
        <w:numPr>
          <w:ilvl w:val="0"/>
          <w:numId w:val="47"/>
        </w:numPr>
        <w:tabs>
          <w:tab w:pos="1276" w:val="num"/>
        </w:tabs>
        <w:ind w:hanging="571" w:left="1276"/>
        <w:rPr>
          <w:rFonts w:cs="Times New Roman"/>
        </w:rPr>
      </w:pPr>
      <w:r>
        <w:t>Za stečajnog upravitelja imenuje se Ines Mošmondor, Varaždin, Trakošćanska 18, OIB: 82918904482.</w:t>
      </w:r>
    </w:p>
    <w:p w:rsidRDefault="00CA72E3" w:rsidP="00CA72E3" w:rsidR="00CA72E3">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DAMA d.o.o.Sveta Marija, Trg bana Jelačića 25, OIB: 71928655682.</w:t>
      </w:r>
    </w:p>
    <w:p w:rsidRDefault="00CA72E3" w:rsidP="00CA72E3" w:rsidR="00CA72E3">
      <w:pPr>
        <w:spacing w:after="0"/>
        <w:ind w:left="1260"/>
        <w:jc w:val="both"/>
        <w:rPr>
          <w:rFonts w:cs="Times New Roman"/>
        </w:rPr>
      </w:pPr>
    </w:p>
    <w:p w:rsidRDefault="00CA72E3" w:rsidP="00CA72E3" w:rsidR="00CA72E3">
      <w:pPr>
        <w:numPr>
          <w:ilvl w:val="0"/>
          <w:numId w:val="47"/>
        </w:numPr>
        <w:tabs>
          <w:tab w:pos="1260" w:val="num"/>
        </w:tabs>
        <w:spacing w:after="0"/>
        <w:ind w:hanging="555" w:left="1260"/>
        <w:jc w:val="both"/>
        <w:rPr>
          <w:rFonts w:cs="Times New Roman"/>
        </w:rPr>
      </w:pPr>
      <w:r>
        <w:rPr>
          <w:rFonts w:cs="Times New Roman"/>
        </w:rPr>
        <w:t>Ovo rješenje objavit će se na e-Oglasnoj ploči suda.</w:t>
      </w:r>
    </w:p>
    <w:p w:rsidRDefault="00CA72E3" w:rsidP="00CA72E3" w:rsidR="00CA72E3">
      <w:pPr>
        <w:spacing w:after="0"/>
        <w:ind w:left="1260"/>
        <w:jc w:val="both"/>
        <w:rPr>
          <w:rFonts w:cs="Times New Roman"/>
        </w:rPr>
      </w:pPr>
    </w:p>
    <w:p w:rsidRDefault="00CA72E3" w:rsidP="00CA72E3" w:rsidR="00CA72E3">
      <w:pPr>
        <w:numPr>
          <w:ilvl w:val="0"/>
          <w:numId w:val="47"/>
        </w:numPr>
        <w:tabs>
          <w:tab w:pos="1260" w:val="num"/>
        </w:tabs>
        <w:spacing w:after="0"/>
        <w:ind w:hanging="555" w:left="1260"/>
        <w:jc w:val="both"/>
        <w:rPr>
          <w:rFonts w:cs="Times New Roman"/>
        </w:rPr>
      </w:pPr>
      <w:r>
        <w:rPr>
          <w:rFonts w:cs="Times New Roman"/>
        </w:rPr>
        <w:t>Po pravomoćnosti ovoga rješenja stečajni dužnik DAMA d.o.o.Sveta Marija, Trg bana Jelačića 25, OIB: 71928655682, biti će brisan iz sudskog registra.</w:t>
      </w:r>
      <w:r>
        <w:rPr>
          <w:rFonts w:cs="Times New Roman"/>
        </w:rPr>
        <w:tab/>
      </w:r>
    </w:p>
    <w:p w:rsidRDefault="00CA72E3" w:rsidP="00CA72E3" w:rsidR="00CA72E3">
      <w:pPr>
        <w:spacing w:after="0"/>
        <w:jc w:val="both"/>
        <w:rPr>
          <w:rFonts w:cs="Times New Roman"/>
        </w:rPr>
      </w:pPr>
    </w:p>
    <w:p w:rsidRDefault="00CA72E3" w:rsidP="00CA72E3" w:rsidR="00CA72E3">
      <w:pPr>
        <w:spacing w:after="0"/>
        <w:jc w:val="both"/>
        <w:rPr>
          <w:rFonts w:cs="Times New Roman"/>
        </w:rPr>
      </w:pPr>
    </w:p>
    <w:p w:rsidRDefault="00CA72E3" w:rsidP="00CA72E3" w:rsidR="00CA72E3">
      <w:pPr>
        <w:pStyle w:val="Naslov2"/>
        <w:spacing w:after="0"/>
        <w:jc w:val="center"/>
        <w:rPr>
          <w:rFonts w:cs="Times New Roman"/>
          <w:b w:val="false"/>
          <w:sz w:val="24"/>
          <w:szCs w:val="24"/>
        </w:rPr>
      </w:pPr>
      <w:r>
        <w:rPr>
          <w:rFonts w:cs="Times New Roman"/>
          <w:b w:val="false"/>
          <w:sz w:val="24"/>
          <w:szCs w:val="24"/>
        </w:rPr>
        <w:t>Obrazloženje</w:t>
      </w:r>
    </w:p>
    <w:p w:rsidRDefault="00CA72E3" w:rsidP="00CA72E3" w:rsidR="00CA72E3"/>
    <w:p w:rsidRDefault="00CA72E3" w:rsidP="00CA72E3" w:rsidR="00CA72E3">
      <w:pPr>
        <w:spacing w:after="0"/>
        <w:rPr>
          <w:rFonts w:cs="Times New Roman"/>
        </w:rPr>
      </w:pPr>
    </w:p>
    <w:p w:rsidRDefault="00CA72E3" w:rsidP="00CA72E3" w:rsidR="00CA72E3" w:rsidRPr="00CA72E3">
      <w:pPr>
        <w:ind w:firstLine="708"/>
        <w:jc w:val="both"/>
        <w:rPr>
          <w:rStyle w:val="Naglaeno"/>
          <w:b w:val="false"/>
        </w:rPr>
      </w:pPr>
      <w:r w:rsidRPr="00CA72E3">
        <w:rPr>
          <w:rStyle w:val="Naglaeno"/>
          <w:b w:val="false"/>
        </w:rPr>
        <w:t>Predlagatelj Financijska agencija, Podružnica Varaždin podnio je ovome sudu 20. studenoga 2017. prijedlog za pokretanje stečajnog postupka nad dužnikom</w:t>
      </w:r>
      <w:r w:rsidRPr="00CA72E3">
        <w:rPr>
          <w:rFonts w:cs="Times New Roman"/>
          <w:b/>
        </w:rPr>
        <w:t xml:space="preserve"> </w:t>
      </w:r>
      <w:r w:rsidRPr="00CA72E3">
        <w:rPr>
          <w:rFonts w:cs="Times New Roman"/>
        </w:rPr>
        <w:t xml:space="preserve">DAMA </w:t>
      </w:r>
      <w:r w:rsidRPr="00CA72E3">
        <w:rPr>
          <w:rFonts w:cs="Times New Roman"/>
        </w:rPr>
        <w:lastRenderedPageBreak/>
        <w:t>d.o.o.Sveta Marija, Trg bana Jelačića 25, OIB: 71928655682</w:t>
      </w:r>
      <w:r w:rsidRPr="00CA72E3">
        <w:rPr>
          <w:rFonts w:cs="Times New Roman"/>
          <w:b/>
        </w:rPr>
        <w:t xml:space="preserve">, </w:t>
      </w:r>
      <w:r w:rsidRPr="00CA72E3">
        <w:rPr>
          <w:rStyle w:val="Naglaeno"/>
          <w:b w:val="false"/>
        </w:rPr>
        <w:t xml:space="preserve">u kojem je navedeno da na dan 16. studenoga 2017. dužnik u očevidniku redoslijeda osnova za plaćanje ima evidentirane neizvršene osnove za plaćanje u neprekidnom razdoblju od 120 dana u ukupnom iznosu od 76.701,57 kuna. </w:t>
      </w:r>
    </w:p>
    <w:p w:rsidRDefault="00CA72E3" w:rsidP="00CA72E3" w:rsidR="00CA72E3" w:rsidRPr="00CA72E3">
      <w:pPr>
        <w:jc w:val="both"/>
        <w:rPr>
          <w:rStyle w:val="Naglaeno"/>
          <w:b w:val="false"/>
        </w:rPr>
      </w:pPr>
      <w:r w:rsidRPr="00CA72E3">
        <w:rPr>
          <w:rStyle w:val="Naglaeno"/>
          <w:b w:val="false"/>
        </w:rPr>
        <w:tab/>
        <w:t xml:space="preserve">Postupajući po navedenom prijedlogu sud je rješenjem od 9. srpnja 2018. temeljem čl. 115. st. 1. SZ-a pokrenuo prethodni postupak radi utvrđivanja pretpostavki za otvaranje stečajnog postupka, te je dana 30. kolovoza 2018. održano ročište radi očitovanja o prijedlogu za otvaranje stečajnog postupka te radi rasprave i odlučivanja o otvaranju stečajnog postupka (čl. 123. i 128. SZ-a). </w:t>
      </w:r>
    </w:p>
    <w:p w:rsidRDefault="00CA72E3" w:rsidP="00CA72E3" w:rsidR="00CA72E3">
      <w:pPr>
        <w:spacing w:after="0"/>
        <w:ind w:firstLine="708"/>
        <w:jc w:val="both"/>
        <w:rPr>
          <w:rFonts w:cs="Times New Roman"/>
        </w:rPr>
      </w:pPr>
      <w:r>
        <w:rPr>
          <w:rFonts w:cs="Times New Roman"/>
        </w:rPr>
        <w:t xml:space="preserve">Na ročištu je direktor dužnika iskazao da se društvo bavilo ugostiteljstvo u iznajmljenom prostoru, a poslovanje je obustavljeno u siječnju 2018. zbog trajne blokade, te nema zaposlenih. Dostavio je u spis popis imovine iz kojeg se vidi da dužnik osim zastarjelog inventara (fiskalna kasa, mobitel), koji sada više ništa ne vrijedi, te je naveo je da </w:t>
      </w:r>
      <w:r>
        <w:rPr>
          <w:rFonts w:cs="Times New Roman" w:eastAsia="Times New Roman"/>
          <w:lang w:eastAsia="hr-HR"/>
        </w:rPr>
        <w:t>pod punom odgovornošću izjavljuje da društvu nema u vlasništvu nikakve imovine, niti pokretnina, niti nekretnina.</w:t>
      </w:r>
      <w:r>
        <w:rPr>
          <w:rFonts w:cs="Times New Roman" w:eastAsia="Times New Roman"/>
          <w:i/>
          <w:lang w:eastAsia="hr-HR"/>
        </w:rPr>
        <w:t xml:space="preserve"> </w:t>
      </w:r>
    </w:p>
    <w:p w:rsidRDefault="00CA72E3" w:rsidP="00CA72E3" w:rsidR="00CA72E3">
      <w:pPr>
        <w:spacing w:after="0"/>
        <w:ind w:firstLine="708"/>
        <w:jc w:val="both"/>
        <w:rPr>
          <w:rFonts w:cs="Times New Roman" w:eastAsia="Times New Roman"/>
          <w:lang w:eastAsia="hr-HR"/>
        </w:rPr>
      </w:pPr>
    </w:p>
    <w:p w:rsidRDefault="00CA72E3" w:rsidP="00CA72E3" w:rsidR="00CA72E3">
      <w:pPr>
        <w:spacing w:after="0"/>
        <w:ind w:firstLine="708"/>
        <w:jc w:val="both"/>
        <w:rPr>
          <w:rFonts w:cs="Times New Roman" w:eastAsia="Times New Roman"/>
          <w:lang w:eastAsia="hr-HR"/>
        </w:rPr>
      </w:pPr>
      <w:r>
        <w:rPr>
          <w:rFonts w:cs="Times New Roman" w:eastAsia="Times New Roman"/>
          <w:lang w:eastAsia="hr-HR"/>
        </w:rPr>
        <w:t>Na ročištu je sud izvršio uvid u dokumentaciju u spisu iz koje proizlazi da društvo nema imovine.</w:t>
      </w:r>
    </w:p>
    <w:p w:rsidRDefault="00CA72E3" w:rsidP="00CA72E3" w:rsidR="00CA72E3">
      <w:pPr>
        <w:spacing w:after="0"/>
        <w:ind w:firstLine="708"/>
        <w:jc w:val="both"/>
        <w:rPr>
          <w:rFonts w:cs="Times New Roman" w:eastAsia="Times New Roman"/>
          <w:lang w:eastAsia="hr-HR"/>
        </w:rPr>
      </w:pPr>
    </w:p>
    <w:p w:rsidRDefault="00CA72E3" w:rsidP="00CA72E3" w:rsidR="00CA72E3">
      <w:pPr>
        <w:spacing w:after="0"/>
        <w:ind w:firstLine="708"/>
        <w:jc w:val="both"/>
        <w:rPr>
          <w:rFonts w:cs="Times New Roman"/>
        </w:rPr>
      </w:pPr>
      <w:r>
        <w:rPr>
          <w:rFonts w:cs="Times New Roman" w:eastAsia="Times New Roman"/>
          <w:lang w:eastAsia="hr-HR"/>
        </w:rPr>
        <w:t>Iz navedenog proizlazi zaključak da dužnik nema u vlasništvu imovinu dovoljnu niti za pokriće troškova stečajnog postupka.</w:t>
      </w:r>
    </w:p>
    <w:p w:rsidRDefault="00CA72E3" w:rsidP="00CA72E3" w:rsidR="00CA72E3">
      <w:pPr>
        <w:spacing w:after="0"/>
        <w:jc w:val="both"/>
        <w:rPr>
          <w:rFonts w:cs="Times New Roman" w:eastAsia="Times New Roman"/>
          <w:lang w:eastAsia="hr-HR"/>
        </w:rPr>
      </w:pPr>
      <w:r>
        <w:rPr>
          <w:rFonts w:cs="Times New Roman" w:eastAsia="Times New Roman"/>
          <w:i/>
          <w:lang w:eastAsia="hr-HR"/>
        </w:rPr>
        <w:tab/>
      </w:r>
      <w:r>
        <w:rPr>
          <w:rFonts w:cs="Times New Roman" w:eastAsia="Times New Roman"/>
          <w:lang w:eastAsia="hr-HR"/>
        </w:rPr>
        <w:tab/>
      </w:r>
    </w:p>
    <w:p w:rsidRDefault="00CA72E3" w:rsidP="00CA72E3" w:rsidR="00CA72E3">
      <w:pPr>
        <w:spacing w:after="0"/>
        <w:ind w:firstLine="708"/>
        <w:jc w:val="both"/>
        <w:rPr>
          <w:rFonts w:cs="Times New Roman"/>
        </w:rPr>
      </w:pPr>
      <w:r>
        <w:rPr>
          <w:rFonts w:cs="Times New Roman"/>
        </w:rPr>
        <w:t xml:space="preserve">Prema odredbi članka 5. SZ-a stečaj se može otvoriti ako sud utvrdi postojanje stečajnog razloga, odnosno ako se utvrdi da je stečajni dužnik nesposoban za plaćanje ili je prezadužen. </w:t>
      </w:r>
    </w:p>
    <w:p w:rsidRDefault="00CA72E3" w:rsidP="00CA72E3" w:rsidR="00CA72E3">
      <w:pPr>
        <w:spacing w:after="0"/>
        <w:jc w:val="both"/>
        <w:rPr>
          <w:rFonts w:cs="Times New Roman"/>
          <w:lang w:val="en-AU"/>
        </w:rPr>
      </w:pPr>
    </w:p>
    <w:p w:rsidRDefault="00CA72E3" w:rsidP="00CA72E3" w:rsidR="00CA72E3">
      <w:pPr>
        <w:spacing w:after="0"/>
        <w:jc w:val="both"/>
        <w:rPr>
          <w:rFonts w:cs="Times New Roman"/>
        </w:rPr>
      </w:pPr>
      <w:r>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CA72E3" w:rsidP="00CA72E3" w:rsidR="00CA72E3">
      <w:pPr>
        <w:spacing w:after="0"/>
        <w:ind w:firstLine="708"/>
        <w:jc w:val="both"/>
        <w:rPr>
          <w:rFonts w:cs="Times New Roman"/>
        </w:rPr>
      </w:pPr>
    </w:p>
    <w:p w:rsidRDefault="00CA72E3" w:rsidP="00CA72E3" w:rsidR="00CA72E3">
      <w:pPr>
        <w:spacing w:after="0"/>
        <w:ind w:firstLine="708"/>
        <w:jc w:val="both"/>
        <w:rPr>
          <w:rFonts w:cs="Times New Roman"/>
        </w:rPr>
      </w:pPr>
      <w:r>
        <w:rPr>
          <w:rFonts w:cs="Times New Roman"/>
        </w:rPr>
        <w:t>Tijekom prethodnog postupka nesporno je utvrđeno da je dužnik nesposoban za plaćanje s obzirom iz Potvrde o blokadi računa i novčanih sredstava ovršenika na dan 16. studenoga 2017. proizlazi da dužnik ima evidentirane neizvršene osnove za plaćanje  u ukupnom iznosu od 76.701,57 kn, u neprekinutom razdoblju od 120 dana, iz čega proizlazi da je ispunjen stečajni razlog iz čl. 5. st. 2. SZ-a.</w:t>
      </w:r>
    </w:p>
    <w:p w:rsidRDefault="00CA72E3" w:rsidP="00CA72E3" w:rsidR="00CA72E3">
      <w:pPr>
        <w:spacing w:after="0"/>
        <w:ind w:firstLine="708"/>
        <w:jc w:val="both"/>
        <w:rPr>
          <w:rFonts w:cs="Times New Roman"/>
        </w:rPr>
      </w:pPr>
    </w:p>
    <w:p w:rsidRDefault="00CA72E3" w:rsidP="00CA72E3" w:rsidR="00CA72E3">
      <w:pPr>
        <w:spacing w:after="0"/>
        <w:ind w:firstLine="720"/>
        <w:jc w:val="both"/>
        <w:rPr>
          <w:rFonts w:cs="Times New Roman"/>
        </w:rPr>
      </w:pPr>
      <w:r>
        <w:rPr>
          <w:rFonts w:cs="Times New Roman"/>
        </w:rPr>
        <w:t>Kako je prije otvaranja stečajnog postupka utvrđeno da dužnika nema imovinu, tako da imovina dužnika koja bi ušla u stečajnu masu nije dovoljna ni za namirenje troškova stečajnog postupka, sud je temeljem članka 132. stavak 1. SZ donio rješenje od 5.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CA72E3" w:rsidP="00CA72E3" w:rsidR="00CA72E3">
      <w:pPr>
        <w:spacing w:after="0"/>
        <w:ind w:firstLine="720"/>
        <w:jc w:val="both"/>
        <w:rPr>
          <w:rFonts w:cs="Times New Roman"/>
        </w:rPr>
      </w:pPr>
    </w:p>
    <w:p w:rsidRDefault="00CA72E3" w:rsidP="00CA72E3" w:rsidR="00CA72E3">
      <w:pPr>
        <w:spacing w:after="0"/>
        <w:ind w:firstLine="708"/>
        <w:jc w:val="both"/>
        <w:rPr>
          <w:rFonts w:cs="Times New Roman"/>
        </w:rPr>
      </w:pPr>
      <w:r>
        <w:rPr>
          <w:rFonts w:cs="Times New Roman"/>
        </w:rPr>
        <w:t>Budući nitko u ostavljenom roku nije uplatio predujam za pokriće troškova prethodnog i otvorenog stečajnog postupka, sud je temeljem čl. 132. st. 2. SZ donio ovo rješenje o otvaranju i zaključenju stečajnog postupka.</w:t>
      </w:r>
    </w:p>
    <w:p w:rsidRDefault="00CA72E3" w:rsidP="00CA72E3" w:rsidR="00CA72E3">
      <w:pPr>
        <w:spacing w:after="0"/>
        <w:jc w:val="center"/>
        <w:rPr>
          <w:rFonts w:cs="Times New Roman"/>
        </w:rPr>
      </w:pPr>
    </w:p>
    <w:p w:rsidRDefault="00CA72E3" w:rsidP="00CA72E3" w:rsidR="00CA72E3">
      <w:pPr>
        <w:spacing w:after="0"/>
        <w:jc w:val="center"/>
        <w:rPr>
          <w:rFonts w:cs="Times New Roman"/>
        </w:rPr>
      </w:pPr>
    </w:p>
    <w:p w:rsidRDefault="00CA72E3" w:rsidP="00CA72E3" w:rsidR="00CA72E3">
      <w:pPr>
        <w:spacing w:after="0"/>
        <w:jc w:val="center"/>
        <w:rPr>
          <w:rFonts w:cs="Times New Roman"/>
        </w:rPr>
      </w:pPr>
      <w:r>
        <w:rPr>
          <w:rFonts w:cs="Times New Roman"/>
        </w:rPr>
        <w:t>U Varaždinu 10. prosinca 2018.</w:t>
      </w:r>
    </w:p>
    <w:p w:rsidRDefault="00CA72E3" w:rsidP="00CA72E3" w:rsidR="00CA72E3">
      <w:pPr>
        <w:spacing w:after="0"/>
        <w:ind w:firstLine="708" w:left="4248"/>
        <w:jc w:val="both"/>
        <w:rPr>
          <w:rFonts w:cs="Times New Roman"/>
        </w:rPr>
      </w:pPr>
    </w:p>
    <w:p w:rsidRDefault="00CA72E3" w:rsidP="00CA72E3" w:rsidR="00CA72E3">
      <w:pPr>
        <w:spacing w:after="0"/>
        <w:ind w:firstLine="708" w:left="4248"/>
        <w:jc w:val="both"/>
        <w:rPr>
          <w:rFonts w:cs="Times New Roman"/>
        </w:rPr>
      </w:pPr>
      <w:r>
        <w:rPr>
          <w:rFonts w:cs="Times New Roman"/>
        </w:rPr>
        <w:tab/>
        <w:t xml:space="preserve">              Sudac:</w:t>
      </w:r>
    </w:p>
    <w:p w:rsidRDefault="00CA72E3" w:rsidP="00CA72E3" w:rsidR="00CA72E3">
      <w:pPr>
        <w:spacing w:after="0"/>
        <w:ind w:firstLine="708" w:left="4248"/>
        <w:jc w:val="both"/>
        <w:rPr>
          <w:rFonts w:cs="Times New Roman"/>
        </w:rPr>
      </w:pPr>
    </w:p>
    <w:p w:rsidRDefault="00CA72E3" w:rsidP="00CA72E3" w:rsidR="00CA72E3">
      <w:pPr>
        <w:spacing w:after="0"/>
        <w:ind w:firstLine="708" w:left="4248"/>
        <w:jc w:val="both"/>
        <w:rPr>
          <w:rFonts w:cs="Times New Roman"/>
        </w:rPr>
      </w:pPr>
      <w:r>
        <w:rPr>
          <w:rFonts w:cs="Times New Roman"/>
        </w:rPr>
        <w:t xml:space="preserve">              Marija Levanić-Škerbić,v. r. </w:t>
      </w:r>
    </w:p>
    <w:p w:rsidRDefault="00CA72E3" w:rsidP="00CA72E3" w:rsidR="00CA72E3">
      <w:pPr>
        <w:spacing w:after="0"/>
        <w:ind w:firstLine="708" w:left="4248"/>
        <w:jc w:val="both"/>
        <w:rPr>
          <w:rFonts w:cs="Times New Roman"/>
        </w:rPr>
      </w:pPr>
    </w:p>
    <w:p w:rsidRDefault="00CA72E3" w:rsidP="00CA72E3" w:rsidR="00CA72E3">
      <w:pPr>
        <w:spacing w:after="0"/>
        <w:ind w:firstLine="708" w:left="4248"/>
        <w:jc w:val="both"/>
        <w:rPr>
          <w:rFonts w:cs="Times New Roman"/>
        </w:rPr>
      </w:pPr>
    </w:p>
    <w:p w:rsidRDefault="00CA72E3" w:rsidP="00CA72E3" w:rsidR="00CA72E3">
      <w:pPr>
        <w:spacing w:after="0"/>
        <w:ind w:firstLine="708" w:left="4248"/>
        <w:jc w:val="both"/>
        <w:rPr>
          <w:rFonts w:cs="Times New Roman"/>
        </w:rPr>
      </w:pPr>
      <w:r>
        <w:rPr>
          <w:rFonts w:cs="Times New Roman"/>
        </w:rPr>
        <w:t xml:space="preserve">   Za točnost otpravka-ovlašteni službenik:</w:t>
      </w:r>
    </w:p>
    <w:p w:rsidRDefault="00CA72E3" w:rsidP="00CA72E3" w:rsidR="00CA72E3">
      <w:pPr>
        <w:spacing w:after="0"/>
        <w:ind w:firstLine="708" w:left="4248"/>
        <w:jc w:val="both"/>
        <w:rPr>
          <w:rFonts w:cs="Times New Roman"/>
        </w:rPr>
      </w:pPr>
    </w:p>
    <w:p w:rsidRDefault="00CA72E3" w:rsidP="00CA72E3" w:rsidR="00CA72E3">
      <w:pPr>
        <w:spacing w:after="0"/>
        <w:ind w:firstLine="708" w:left="4248"/>
        <w:jc w:val="both"/>
        <w:rPr>
          <w:rFonts w:cs="Times New Roman"/>
        </w:rPr>
      </w:pPr>
      <w:r>
        <w:rPr>
          <w:rFonts w:cs="Times New Roman"/>
        </w:rPr>
        <w:t xml:space="preserve">   </w:t>
      </w:r>
    </w:p>
    <w:p w:rsidRDefault="00CA72E3" w:rsidP="00CA72E3" w:rsidR="00CA72E3">
      <w:pPr>
        <w:pStyle w:val="Podnaslov"/>
        <w:spacing w:after="0"/>
        <w:ind w:left="0"/>
        <w:rPr>
          <w:rFonts w:cs="Times New Roman" w:hAnsi="Times New Roman" w:ascii="Times New Roman"/>
          <w:i w:val="false"/>
          <w:color w:val="auto"/>
        </w:rPr>
      </w:pPr>
      <w:r>
        <w:rPr>
          <w:rFonts w:cs="Times New Roman" w:hAnsi="Times New Roman" w:ascii="Times New Roman"/>
          <w:i w:val="false"/>
          <w:color w:val="auto"/>
        </w:rPr>
        <w:t>Uputa o pravnom lijeku:</w:t>
      </w:r>
    </w:p>
    <w:p w:rsidRDefault="00CA72E3" w:rsidP="00CA72E3" w:rsidR="00CA72E3">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CA72E3" w:rsidP="00CA72E3" w:rsidR="00CA72E3">
      <w:pPr>
        <w:spacing w:after="0"/>
        <w:jc w:val="both"/>
        <w:rPr>
          <w:rFonts w:cs="Times New Roman"/>
        </w:rPr>
      </w:pPr>
    </w:p>
    <w:p w:rsidRDefault="00CA72E3" w:rsidP="00CA72E3" w:rsidR="00CA72E3">
      <w:pPr>
        <w:spacing w:after="0"/>
        <w:jc w:val="both"/>
        <w:rPr>
          <w:rFonts w:cs="Times New Roman"/>
        </w:rPr>
      </w:pPr>
      <w:r>
        <w:rPr>
          <w:rFonts w:cs="Times New Roman"/>
        </w:rPr>
        <w:t xml:space="preserve">DNA:  </w:t>
      </w:r>
    </w:p>
    <w:p w:rsidRDefault="00CA72E3" w:rsidP="00CA72E3" w:rsidR="00CA72E3">
      <w:pPr>
        <w:pStyle w:val="Odlomakpopisa"/>
        <w:numPr>
          <w:ilvl w:val="0"/>
          <w:numId w:val="48"/>
        </w:numPr>
        <w:spacing w:after="0"/>
        <w:rPr>
          <w:rFonts w:cs="Times New Roman"/>
        </w:rPr>
      </w:pPr>
      <w:r>
        <w:t>predlagatelj, FINANCIJSKA AGENCIJA, Podružnica Varaždin, Augusta Cesarca 2</w:t>
      </w:r>
    </w:p>
    <w:p w:rsidRDefault="00CA72E3" w:rsidP="00CA72E3" w:rsidR="00CA72E3">
      <w:pPr>
        <w:numPr>
          <w:ilvl w:val="0"/>
          <w:numId w:val="48"/>
        </w:numPr>
        <w:spacing w:after="0"/>
        <w:jc w:val="both"/>
        <w:rPr>
          <w:rFonts w:cs="Times New Roman"/>
        </w:rPr>
      </w:pPr>
      <w:r>
        <w:rPr>
          <w:rFonts w:cs="Times New Roman"/>
        </w:rPr>
        <w:t>dužnik- DAMA d.o.o.Sveta Marija, Trg bana Jelačića 25</w:t>
      </w:r>
    </w:p>
    <w:p w:rsidRDefault="00CA72E3" w:rsidP="00CA72E3" w:rsidR="00CA72E3">
      <w:pPr>
        <w:numPr>
          <w:ilvl w:val="0"/>
          <w:numId w:val="48"/>
        </w:numPr>
        <w:spacing w:after="0"/>
        <w:jc w:val="both"/>
        <w:rPr>
          <w:rFonts w:cs="Times New Roman"/>
        </w:rPr>
      </w:pPr>
      <w:r>
        <w:rPr>
          <w:rFonts w:cs="Times New Roman"/>
        </w:rPr>
        <w:t>stečajni upravitelj- Ines Mošmondor, Varaždin, Trakošćanska 18</w:t>
      </w:r>
    </w:p>
    <w:p w:rsidRDefault="00CA72E3" w:rsidP="00CA72E3" w:rsidR="00CA72E3">
      <w:pPr>
        <w:numPr>
          <w:ilvl w:val="0"/>
          <w:numId w:val="48"/>
        </w:numPr>
        <w:spacing w:after="0"/>
        <w:jc w:val="both"/>
        <w:rPr>
          <w:rFonts w:cs="Times New Roman"/>
        </w:rPr>
      </w:pPr>
      <w:r>
        <w:rPr>
          <w:rFonts w:cs="Times New Roman"/>
        </w:rPr>
        <w:t>direktor dužnika- Damir Poljak, Sveta Marija, Trg bana Jelačića 25, 40 320 Donji Kraljevec</w:t>
      </w:r>
    </w:p>
    <w:p w:rsidRDefault="00CA72E3" w:rsidP="00CA72E3" w:rsidR="00CA72E3">
      <w:pPr>
        <w:numPr>
          <w:ilvl w:val="0"/>
          <w:numId w:val="48"/>
        </w:numPr>
        <w:spacing w:after="0"/>
        <w:jc w:val="both"/>
        <w:rPr>
          <w:rFonts w:cs="Times New Roman"/>
        </w:rPr>
      </w:pPr>
      <w:r>
        <w:rPr>
          <w:rFonts w:cs="Times New Roman"/>
        </w:rPr>
        <w:t>Porezna uprava, Područni ured Čakovec</w:t>
      </w:r>
    </w:p>
    <w:p w:rsidRDefault="00CA72E3" w:rsidP="00CA72E3" w:rsidR="00CA72E3">
      <w:pPr>
        <w:numPr>
          <w:ilvl w:val="0"/>
          <w:numId w:val="48"/>
        </w:numPr>
        <w:spacing w:after="0"/>
        <w:jc w:val="both"/>
        <w:rPr>
          <w:rFonts w:cs="Times New Roman"/>
        </w:rPr>
      </w:pPr>
      <w:r>
        <w:rPr>
          <w:rFonts w:cs="Times New Roman"/>
        </w:rPr>
        <w:t>Županijsko državno odvjetništvo u Varaždinu, Građansko upravni odjel</w:t>
      </w:r>
    </w:p>
    <w:p w:rsidRDefault="00CA72E3" w:rsidP="00CA72E3" w:rsidR="00CA72E3">
      <w:pPr>
        <w:numPr>
          <w:ilvl w:val="0"/>
          <w:numId w:val="48"/>
        </w:numPr>
        <w:spacing w:after="0"/>
        <w:jc w:val="both"/>
        <w:rPr>
          <w:rFonts w:cs="Times New Roman"/>
        </w:rPr>
      </w:pPr>
      <w:r>
        <w:rPr>
          <w:rFonts w:cs="Times New Roman"/>
        </w:rPr>
        <w:t>Sudski registar ovoga suda, radi zabilježbe</w:t>
      </w:r>
    </w:p>
    <w:p w:rsidRDefault="00CA72E3" w:rsidP="00CA72E3" w:rsidR="00CA72E3">
      <w:pPr>
        <w:numPr>
          <w:ilvl w:val="0"/>
          <w:numId w:val="48"/>
        </w:numPr>
        <w:spacing w:after="0"/>
        <w:jc w:val="both"/>
        <w:rPr>
          <w:rFonts w:cs="Times New Roman"/>
        </w:rPr>
      </w:pPr>
      <w:r>
        <w:rPr>
          <w:rFonts w:cs="Times New Roman"/>
        </w:rPr>
        <w:t>Sudski registar ovoga suda, nakon pravomoćnosti rješenja</w:t>
      </w:r>
    </w:p>
    <w:p w:rsidRDefault="00CA72E3" w:rsidP="00CA72E3" w:rsidR="00CA72E3">
      <w:pPr>
        <w:numPr>
          <w:ilvl w:val="0"/>
          <w:numId w:val="48"/>
        </w:numPr>
        <w:spacing w:after="0"/>
        <w:jc w:val="both"/>
        <w:rPr>
          <w:rFonts w:cs="Times New Roman"/>
        </w:rPr>
      </w:pPr>
      <w:r>
        <w:rPr>
          <w:rFonts w:cs="Times New Roman"/>
        </w:rPr>
        <w:t xml:space="preserve">Oglasna ploča suda </w:t>
      </w:r>
    </w:p>
    <w:p w:rsidRDefault="00CA72E3" w:rsidP="00CA72E3" w:rsidR="00CA72E3">
      <w:pPr>
        <w:spacing w:after="0"/>
        <w:jc w:val="both"/>
        <w:rPr>
          <w:rFonts w:cs="Times New Roman"/>
        </w:rPr>
      </w:pPr>
    </w:p>
    <w:p w:rsidRDefault="00CA72E3" w:rsidP="00CA72E3" w:rsidR="00CA72E3">
      <w:pPr>
        <w:spacing w:after="0"/>
        <w:rPr>
          <w:rFonts w:cs="Times New Roman"/>
        </w:rPr>
      </w:pPr>
    </w:p>
    <w:p w:rsidRDefault="00CA72E3" w:rsidP="00CA72E3" w:rsidR="00CA72E3">
      <w:pPr>
        <w:spacing w:after="0"/>
        <w:jc w:val="both"/>
        <w:rPr>
          <w:rFonts w:cs="Times New Roman"/>
        </w:rPr>
      </w:pPr>
    </w:p>
    <w:p w:rsidRDefault="00AE649C" w:rsidP="00A41121" w:rsidR="00AE649C" w:rsidRPr="00A41121"/>
    <w:sectPr w:rsidSect="0032366B" w:rsidR="00AE649C" w:rsidRPr="00A4112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121"/>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2E3"/>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A72E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A72E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11904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St-570/2017-20</izvorni_sadrzaj>
    <derivirana_varijabla naziv="DomainObject.Oznaka_1">St-570/2017-20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izvorni_sadrzaj>
    <derivirana_varijabla naziv="DomainObject.Predmet.Broj_1">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St-570/2017</izvorni_sadrzaj>
    <derivirana_varijabla naziv="DomainObject.Predmet.OznakaBroj_1">St-570/2017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DAMA društvo s ograničenom odgovornošću za ugostiteljstvo i turizam zastupanog po punomoćniku Damir Poljak; Marijana Poljak</izvorni_sadrzaj>
    <derivirana_varijabla naziv="DomainObject.Predmet.ProtustrankaFormated_1">  DAMA društvo s ograničenom odgovornošću za ugostiteljstvo i turizam zastupanog po punomoćniku Damir Poljak; Marijana Poljak</derivirana_varijabla>
  </DomainObject.Predmet.ProtustrankaFormated>
  <DomainObject.Predmet.ProtustrankaFormatedOIB>
    <izvorni_sadrzaj>  DAMA društvo s ograničenom odgovornošću za ugostiteljstvo i turizam, OIB 71928655682 zastupanog po punomoćniku Damir Poljak; Marijana Poljak</izvorni_sadrzaj>
    <derivirana_varijabla naziv="DomainObject.Predmet.ProtustrankaFormatedOIB_1">  DAMA društvo s ograničenom odgovornošću za ugostiteljstvo i turizam, OIB 71928655682 zastupanog po punomoćniku Damir Poljak; Marijana Poljak</derivirana_varijabla>
  </DomainObject.Predmet.ProtustrankaFormatedOIB>
  <DomainObject.Predmet.ProtustrankaFormatedWithAdress>
    <izvorni_sadrzaj> DAMA društvo s ograničenom odgovornošću za ugostiteljstvo i turizam, Trg bana Jelačića 25, 40320 Sveta Marija zastupanog po punomoćniku Damir Poljak; Marijana Poljak</izvorni_sadrzaj>
    <derivirana_varijabla naziv="DomainObject.Predmet.ProtustrankaFormatedWithAdress_1"> DAMA društvo s ograničenom odgovornošću za ugostiteljstvo i turizam, Trg bana Jelačića 25, 40320 Sveta Marija zastupanog po punomoćniku Damir Poljak; Marijana Poljak</derivirana_varijabla>
  </DomainObject.Predmet.ProtustrankaFormatedWithAdress>
  <DomainObject.Predmet.ProtustrankaFormatedWithAdressOIB>
    <izvorni_sadrzaj> DAMA društvo s ograničenom odgovornošću za ugostiteljstvo i turizam, OIB 71928655682, Trg bana Jelačića 25, 40320 Sveta Marija zastupanog po punomoćniku Damir Poljak; Marijana Poljak</izvorni_sadrzaj>
    <derivirana_varijabla naziv="DomainObject.Predmet.ProtustrankaFormatedWithAdressOIB_1"> DAMA društvo s ograničenom odgovornošću za ugostiteljstvo i turizam, OIB 71928655682, Trg bana Jelačića 25, 40320 Sveta Marija zastupanog po punomoćniku Damir Poljak; Marijana Poljak</derivirana_varijabla>
  </DomainObject.Predmet.ProtustrankaFormatedWithAdressOIB>
  <DomainObject.Predmet.ProtustrankaWithAdress>
    <izvorni_sadrzaj>DAMA društvo s ograničenom odgovornošću za ugostiteljstvo i turizam Trg bana Jelačića 25, 40320 Sveta Marija</izvorni_sadrzaj>
    <derivirana_varijabla naziv="DomainObject.Predmet.ProtustrankaWithAdress_1">DAMA društvo s ograničenom odgovornošću za ugostiteljstvo i turizam Trg bana Jelačića 25, 40320 Sveta Marija</derivirana_varijabla>
  </DomainObject.Predmet.ProtustrankaWithAdress>
  <DomainObject.Predmet.ProtustrankaWithAdressOIB>
    <izvorni_sadrzaj>DAMA društvo s ograničenom odgovornošću za ugostiteljstvo i turizam, OIB 71928655682, Trg bana Jelačića 25, 40320 Sveta Marija</izvorni_sadrzaj>
    <derivirana_varijabla naziv="DomainObject.Predmet.ProtustrankaWithAdressOIB_1">DAMA društvo s ograničenom odgovornošću za ugostiteljstvo i turizam, OIB 71928655682, Trg bana Jelačića 25, 40320 Sveta Marija</derivirana_varijabla>
  </DomainObject.Predmet.ProtustrankaWithAdressOIB>
  <DomainObject.Predmet.ProtustrankaNazivFormated>
    <izvorni_sadrzaj>DAMA društvo s ograničenom odgovornošću za ugostiteljstvo i turizam</izvorni_sadrzaj>
    <derivirana_varijabla naziv="DomainObject.Predmet.ProtustrankaNazivFormated_1">DAMA društvo s ograničenom odgovornošću za ugostiteljstvo i turizam</derivirana_varijabla>
  </DomainObject.Predmet.ProtustrankaNazivFormated>
  <DomainObject.Predmet.ProtustrankaNazivFormatedOIB>
    <izvorni_sadrzaj>DAMA društvo s ograničenom odgovornošću za ugostiteljstvo i turizam, OIB 71928655682</izvorni_sadrzaj>
    <derivirana_varijabla naziv="DomainObject.Predmet.ProtustrankaNazivFormatedOIB_1">DAMA društvo s ograničenom odgovornošću za ugostiteljstvo i turizam, OIB 71928655682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76701.57</izvorni_sadrzaj>
    <derivirana_varijabla naziv="DomainObject.Predmet.TrenutnaVrijednost_1">76701.57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DAMA društvo s ograničenom odgovornošću za ugostiteljstvo i turizam zastupanog po punomoćniku Damir Poljak; Marijana Poljak</item>
    </izvorni_sadrzaj>
    <derivirana_varijabla naziv="DomainObject.Predmet.ProtuStrankaListFormated_1">
      <item>DAMA društvo s ograničenom odgovornošću za ugostiteljstvo i turizam zastupanog po punomoćniku Damir Poljak; Marijana Poljak</item>
    </derivirana_varijabla>
  </DomainObject.Predmet.ProtuStrankaListFormated>
  <DomainObject.Predmet.ProtuStrankaListFormatedOIB>
    <izvorni_sadrzaj>
      <item>DAMA društvo s ograničenom odgovornošću za ugostiteljstvo i turizam, OIB 71928655682 zastupanog po punomoćniku Damir Poljak; Marijana Poljak</item>
    </izvorni_sadrzaj>
    <derivirana_varijabla naziv="DomainObject.Predmet.ProtuStrankaListFormatedOIB_1">
      <item>DAMA društvo s ograničenom odgovornošću za ugostiteljstvo i turizam, OIB 71928655682 zastupanog po punomoćniku Damir Poljak; Marijana Poljak</item>
    </derivirana_varijabla>
  </DomainObject.Predmet.ProtuStrankaListFormatedOIB>
  <DomainObject.Predmet.ProtuStrankaListFormatedWithAdress>
    <izvorni_sadrzaj>
      <item>DAMA društvo s ograničenom odgovornošću za ugostiteljstvo i turizam, Trg bana Jelačića 25, 40320 Sveta Marija zastupanog po punomoćniku Damir Poljak; Marijana Poljak</item>
    </izvorni_sadrzaj>
    <derivirana_varijabla naziv="DomainObject.Predmet.ProtuStrankaListFormatedWithAdress_1">
      <item>DAMA društvo s ograničenom odgovornošću za ugostiteljstvo i turizam, Trg bana Jelačića 25, 40320 Sveta Marija zastupanog po punomoćniku Damir Poljak; Marijana Poljak</item>
    </derivirana_varijabla>
  </DomainObject.Predmet.ProtuStrankaListFormatedWithAdress>
  <DomainObject.Predmet.ProtuStrankaListFormatedWithAdressOIB>
    <izvorni_sadrzaj>
      <item>DAMA društvo s ograničenom odgovornošću za ugostiteljstvo i turizam, OIB 71928655682, Trg bana Jelačića 25, 40320 Sveta Marija zastupanog po punomoćniku Damir Poljak; Marijana Poljak</item>
    </izvorni_sadrzaj>
    <derivirana_varijabla naziv="DomainObject.Predmet.ProtuStrankaListFormatedWithAdressOIB_1">
      <item>DAMA društvo s ograničenom odgovornošću za ugostiteljstvo i turizam, OIB 71928655682, Trg bana Jelačića 25, 40320 Sveta Marija zastupanog po punomoćniku Damir Poljak; Marijana Poljak</item>
    </derivirana_varijabla>
  </DomainObject.Predmet.ProtuStrankaListFormatedWithAdressOIB>
  <DomainObject.Predmet.ProtuStrankaListNazivFormated>
    <izvorni_sadrzaj>
      <item>DAMA društvo s ograničenom odgovornošću za ugostiteljstvo i turizam</item>
    </izvorni_sadrzaj>
    <derivirana_varijabla naziv="DomainObject.Predmet.ProtuStrankaListNazivFormated_1">
      <item>DAMA društvo s ograničenom odgovornošću za ugostiteljstvo i turizam</item>
    </derivirana_varijabla>
  </DomainObject.Predmet.ProtuStrankaListNazivFormated>
  <DomainObject.Predmet.ProtuStrankaListNazivFormatedOIB>
    <izvorni_sadrzaj>
      <item>DAMA društvo s ograničenom odgovornošću za ugostiteljstvo i turizam, OIB 71928655682</item>
    </izvorni_sadrzaj>
    <derivirana_varijabla naziv="DomainObject.Predmet.ProtuStrankaListNazivFormatedOIB_1">
      <item>DAMA društvo s ograničenom odgovornošću za ugostiteljstvo i turizam, OIB 71928655682</item>
    </derivirana_varijabla>
  </DomainObject.Predmet.ProtuStrankaListNazivFormatedOIB>
  <DomainObject.Predmet.OstaliListFormated>
    <izvorni_sadrzaj>
      <item>Sudski registar</item>
      <item>Damir Poljak punomoćnik sudionika u postupku DAMA društvo s ograničenom odgovornošću za ugostiteljstvo i turizam</item>
      <item>Marijana Poljak punomoćnica sudionika u postupku DAMA društvo s ograničenom odgovornošću za ugostiteljstvo i turizam</item>
      <item>ŽDO VARAŽDIN, Građansko-upravni odjel</item>
    </izvorni_sadrzaj>
    <derivirana_varijabla naziv="DomainObject.Predmet.OstaliListFormated_1">
      <item>Sudski registar</item>
      <item>Damir Poljak punomoćnik sudionika u postupku DAMA društvo s ograničenom odgovornošću za ugostiteljstvo i turizam</item>
      <item>Marijana Poljak punomoćnica sudionika u postupku DAMA društvo s ograničenom odgovornošću za ugostiteljstvo i turizam</item>
      <item>ŽDO VARAŽDIN, Građansko-upravni odjel</item>
    </derivirana_varijabla>
  </DomainObject.Predmet.OstaliListFormated>
  <DomainObject.Predmet.OstaliListFormatedOIB>
    <izvorni_sadrzaj>
      <item>Sudski registar</item>
      <item>Damir Poljak, OIB 83393714860 punomoćnik sudionika u postupku DAMA društvo s ograničenom odgovornošću za ugostiteljstvo i turizam</item>
      <item>Marijana Poljak, OIB 60086507967 punomoćnica sudionika u postupku DAMA društvo s ograničenom odgovornošću za ugostiteljstvo i turizam</item>
      <item>ŽDO VARAŽDIN, Građansko-upravni odjel</item>
    </izvorni_sadrzaj>
    <derivirana_varijabla naziv="DomainObject.Predmet.OstaliListFormatedOIB_1">
      <item>Sudski registar</item>
      <item>Damir Poljak, OIB 83393714860 punomoćnik sudionika u postupku DAMA društvo s ograničenom odgovornošću za ugostiteljstvo i turizam</item>
      <item>Marijana Poljak, OIB 60086507967 punomoćnica sudionika u postupku DAMA društvo s ograničenom odgovornošću za ugostiteljstvo i turizam</item>
      <item>ŽDO VARAŽDIN, Građansko-upravni odjel</item>
    </derivirana_varijabla>
  </DomainObject.Predmet.OstaliListFormatedOIB>
  <DomainObject.Predmet.OstaliListFormatedWithAdress>
    <izvorni_sadrzaj>
      <item>Sudski registar</item>
      <item>Damir Poljak, Trg Bana Jelačića 25, 40320 Sveta Marija punomoćnik sudionika u postupku DAMA društvo s ograničenom odgovornošću za ugostiteljstvo i turizam</item>
      <item>Marijana Poljak, Trg Bana Jelačića 25, 40320 Sveta Marija punomoćnica sudionika u postupku DAMA društvo s ograničenom odgovornošću za ugostiteljstvo i turizam</item>
      <item>ŽDO VARAŽDIN, Građansko-upravni odjel</item>
    </izvorni_sadrzaj>
    <derivirana_varijabla naziv="DomainObject.Predmet.OstaliListFormatedWithAdress_1">
      <item>Sudski registar</item>
      <item>Damir Poljak, Trg Bana Jelačića 25, 40320 Sveta Marija punomoćnik sudionika u postupku DAMA društvo s ograničenom odgovornošću za ugostiteljstvo i turizam</item>
      <item>Marijana Poljak, Trg Bana Jelačića 25, 40320 Sveta Marija punomoćnica sudionika u postupku DAMA društvo s ograničenom odgovornošću za ugostiteljstvo i turizam</item>
      <item>ŽDO VARAŽDIN, Građansko-upravni odjel</item>
    </derivirana_varijabla>
  </DomainObject.Predmet.OstaliListFormatedWithAdress>
  <DomainObject.Predmet.OstaliListFormatedWithAdressOIB>
    <izvorni_sadrzaj>
      <item>Sudski registar</item>
      <item>Damir Poljak, OIB 83393714860, Trg Bana Jelačića 25, 40320 Sveta Marija punomoćnik sudionika u postupku DAMA društvo s ograničenom odgovornošću za ugostiteljstvo i turizam</item>
      <item>Marijana Poljak, OIB 60086507967, Trg Bana Jelačića 25, 40320 Sveta Marija punomoćnica sudionika u postupku DAMA društvo s ograničenom odgovornošću za ugostiteljstvo i turizam</item>
      <item>ŽDO VARAŽDIN, Građansko-upravni odjel</item>
    </izvorni_sadrzaj>
    <derivirana_varijabla naziv="DomainObject.Predmet.OstaliListFormatedWithAdressOIB_1">
      <item>Sudski registar</item>
      <item>Damir Poljak, OIB 83393714860, Trg Bana Jelačića 25, 40320 Sveta Marija punomoćnik sudionika u postupku DAMA društvo s ograničenom odgovornošću za ugostiteljstvo i turizam</item>
      <item>Marijana Poljak, OIB 60086507967, Trg Bana Jelačića 25, 40320 Sveta Marija punomoćnica sudionika u postupku DAMA društvo s ograničenom odgovornošću za ugostiteljstvo i turizam</item>
      <item>ŽDO VARAŽDIN, Građansko-upravni odjel</item>
    </derivirana_varijabla>
  </DomainObject.Predmet.OstaliListFormatedWithAdressOIB>
  <DomainObject.Predmet.OstaliListNazivFormated>
    <izvorni_sadrzaj>
      <item>Sudski registar</item>
      <item>Damir Poljak</item>
      <item>Marijana Poljak</item>
      <item>ŽDO VARAŽDIN, Građansko-upravni odjel</item>
    </izvorni_sadrzaj>
    <derivirana_varijabla naziv="DomainObject.Predmet.OstaliListNazivFormated_1">
      <item>Sudski registar</item>
      <item>Damir Poljak</item>
      <item>Marijana Poljak</item>
      <item>ŽDO VARAŽDIN, Građansko-upravni odjel</item>
    </derivirana_varijabla>
  </DomainObject.Predmet.OstaliListNazivFormated>
  <DomainObject.Predmet.OstaliListNazivFormatedOIB>
    <izvorni_sadrzaj>
      <item>Sudski registar</item>
      <item>Damir Poljak, OIB 83393714860</item>
      <item>Marijana Poljak, OIB 60086507967</item>
      <item>ŽDO VARAŽDIN, Građansko-upravni odjel</item>
    </izvorni_sadrzaj>
    <derivirana_varijabla naziv="DomainObject.Predmet.OstaliListNazivFormatedOIB_1">
      <item>Sudski registar</item>
      <item>Damir Poljak, OIB 83393714860</item>
      <item>Marijana Poljak, OIB 60086507967</item>
      <item>ŽDO VARAŽDIN,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St-570/2017-20</izvorni_sadrzaj>
    <derivirana_varijabla naziv="DomainObject.PoslovniBrojDokumenta_1">St-570/2017-20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DAMA društvo s ograničenom odgovornošću za ugostiteljstvo i turizam</izvorni_sadrzaj>
    <derivirana_varijabla naziv="DomainObject.Predmet.ProtustrankaIDrugi_1">DAMA društvo s ograničenom odgovornošću za ugostiteljstvo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DAMA društvo s ograničenom odgovornošću za ugostiteljstvo i turizam, OIB 71928655682, Trg bana Jelačića 25, 40320 Sveta Marija</izvorni_sadrzaj>
    <derivirana_varijabla naziv="DomainObject.Predmet.ProtustrankaIDrugiAdressOIB_1">DAMA društvo s ograničenom odgovornošću za ugostiteljstvo i turizam, OIB 71928655682, Trg bana Jelačića 25, 40320 Sveta Marija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DAMA društvo s ograničenom odgovornošću za ugostiteljstvo i turizam</item>
      <item>Sudski registar</item>
      <item>Damir Poljak</item>
      <item>Marijana Poljak</item>
      <item>ŽDO VARAŽDIN, Građansko-upravni odjel</item>
    </izvorni_sadrzaj>
    <derivirana_varijabla naziv="DomainObject.Predmet.SudioniciListNaziv_1">
      <item>Financijska agencija</item>
      <item>DAMA društvo s ograničenom odgovornošću za ugostiteljstvo i turizam</item>
      <item>Sudski registar</item>
      <item>Damir Poljak</item>
      <item>Marijana Poljak</item>
      <item>ŽDO VARAŽDIN, Građansko-upravni odjel</item>
    </derivirana_varijabla>
  </DomainObject.Predmet.SudioniciListNaziv>
  <DomainObject.Predmet.SudioniciListAdressOIB>
    <izvorni_sadrzaj>
      <item>Financijska agencija, OIB 85821130368, Ulica grada Vukovara 70,10000 Zagreb</item>
      <item>DAMA društvo s ograničenom odgovornošću za ugostiteljstvo i turizam, OIB 71928655682, Trg bana Jelačića 25,40320 Sveta Marija</item>
      <item>Sudski registar</item>
      <item>Damir Poljak, OIB 83393714860, Trg Bana Jelačića 25,40320 Sveta Marija</item>
      <item>Marijana Poljak, OIB 60086507967, Trg Bana Jelačića 25,40320 Sveta Marija</item>
      <item>ŽDO VARAŽDIN, Građansko-upravni odjel</item>
    </izvorni_sadrzaj>
    <derivirana_varijabla naziv="DomainObject.Predmet.SudioniciListAdressOIB_1">
      <item>Financijska agencija, OIB 85821130368, Ulica grada Vukovara 70,10000 Zagreb</item>
      <item>DAMA društvo s ograničenom odgovornošću za ugostiteljstvo i turizam, OIB 71928655682, Trg bana Jelačića 25,40320 Sveta Marija</item>
      <item>Sudski registar</item>
      <item>Damir Poljak, OIB 83393714860, Trg Bana Jelačića 25,40320 Sveta Marija</item>
      <item>Marijana Poljak, OIB 60086507967, Trg Bana Jelačića 25,40320 Sveta Marija</item>
      <item>ŽDO VARAŽDIN, Građansko-upravni odjel</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9F225-A23E-4E04-B031-943F988D4B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867</properties:Words>
  <properties:Characters>4777</properties:Characters>
  <properties:Lines>127</properties:Lines>
  <properties:Paragraphs>40</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2018-12-10T13:08:00Z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St-570/2017-20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