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64a8f24" w14:textId="64a8f24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1E082E">
        <w:rPr>
          <w:sz w:val="22"/>
          <w:szCs w:val="22"/>
        </w:rPr>
        <w:t>838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Pr="00F14458" w:rsidR="001E082E">
        <w:rPr>
          <w:sz w:val="22"/>
          <w:szCs w:val="22"/>
        </w:rPr>
        <w:t>PELLI</w:t>
      </w:r>
      <w:proofErr w:type="spellEnd"/>
      <w:r w:rsidRPr="00F14458" w:rsidR="001E082E">
        <w:rPr>
          <w:sz w:val="22"/>
          <w:szCs w:val="22"/>
        </w:rPr>
        <w:t xml:space="preserve"> </w:t>
      </w:r>
      <w:proofErr w:type="spellStart"/>
      <w:r w:rsidRPr="00F14458" w:rsidR="001E082E">
        <w:rPr>
          <w:sz w:val="22"/>
          <w:szCs w:val="22"/>
        </w:rPr>
        <w:t>JANA</w:t>
      </w:r>
      <w:proofErr w:type="spellEnd"/>
      <w:r w:rsidRPr="00F14458" w:rsidR="001E082E">
        <w:rPr>
          <w:sz w:val="22"/>
          <w:szCs w:val="22"/>
        </w:rPr>
        <w:t xml:space="preserve">  društvo s ograničenom odgovornošću za trgovinu i usluge</w:t>
      </w:r>
      <w:r w:rsidR="001E082E">
        <w:rPr>
          <w:sz w:val="22"/>
          <w:szCs w:val="22"/>
        </w:rPr>
        <w:t>, Zaprešić, Otona Ivekovića 8</w:t>
      </w:r>
      <w:r w:rsidRPr="00054EBD" w:rsidR="001E082E">
        <w:rPr>
          <w:sz w:val="22"/>
          <w:szCs w:val="22"/>
        </w:rPr>
        <w:t xml:space="preserve">, </w:t>
      </w:r>
      <w:proofErr w:type="spellStart"/>
      <w:r w:rsidRPr="00054EBD" w:rsidR="001E082E">
        <w:rPr>
          <w:sz w:val="22"/>
          <w:szCs w:val="22"/>
        </w:rPr>
        <w:t>OIB</w:t>
      </w:r>
      <w:proofErr w:type="spellEnd"/>
      <w:r w:rsidRPr="00054EBD" w:rsidR="001E082E">
        <w:rPr>
          <w:sz w:val="22"/>
          <w:szCs w:val="22"/>
        </w:rPr>
        <w:t xml:space="preserve">: </w:t>
      </w:r>
      <w:proofErr w:type="spellStart"/>
      <w:r w:rsidRPr="00F14458" w:rsidR="001E082E">
        <w:rPr>
          <w:sz w:val="22"/>
          <w:szCs w:val="22"/>
        </w:rPr>
        <w:t>89223603797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</w:t>
      </w:r>
      <w:r w:rsidR="00F66F07">
        <w:rPr>
          <w:sz w:val="22"/>
          <w:szCs w:val="22"/>
        </w:rPr>
        <w:t>3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proofErr w:type="spellStart"/>
      <w:r w:rsidRPr="00F14458" w:rsidR="001E082E">
        <w:rPr>
          <w:sz w:val="22"/>
          <w:szCs w:val="22"/>
        </w:rPr>
        <w:t>PELLI</w:t>
      </w:r>
      <w:proofErr w:type="spellEnd"/>
      <w:r w:rsidRPr="00F14458" w:rsidR="001E082E">
        <w:rPr>
          <w:sz w:val="22"/>
          <w:szCs w:val="22"/>
        </w:rPr>
        <w:t xml:space="preserve"> </w:t>
      </w:r>
      <w:proofErr w:type="spellStart"/>
      <w:r w:rsidRPr="00F14458" w:rsidR="001E082E">
        <w:rPr>
          <w:sz w:val="22"/>
          <w:szCs w:val="22"/>
        </w:rPr>
        <w:t>JANA</w:t>
      </w:r>
      <w:proofErr w:type="spellEnd"/>
      <w:r w:rsidRPr="00F14458" w:rsidR="001E082E">
        <w:rPr>
          <w:sz w:val="22"/>
          <w:szCs w:val="22"/>
        </w:rPr>
        <w:t xml:space="preserve">  društvo s ograničenom odgovornošću za trgovinu i usluge</w:t>
      </w:r>
      <w:r w:rsidR="001E082E">
        <w:rPr>
          <w:sz w:val="22"/>
          <w:szCs w:val="22"/>
        </w:rPr>
        <w:t>, Zaprešić, Otona Ivekovića 8</w:t>
      </w:r>
      <w:r w:rsidRPr="00054EBD" w:rsidR="001E082E">
        <w:rPr>
          <w:sz w:val="22"/>
          <w:szCs w:val="22"/>
        </w:rPr>
        <w:t xml:space="preserve">, </w:t>
      </w:r>
      <w:proofErr w:type="spellStart"/>
      <w:r w:rsidRPr="00054EBD" w:rsidR="001E082E">
        <w:rPr>
          <w:sz w:val="22"/>
          <w:szCs w:val="22"/>
        </w:rPr>
        <w:t>OIB</w:t>
      </w:r>
      <w:proofErr w:type="spellEnd"/>
      <w:r w:rsidRPr="00054EBD" w:rsidR="001E082E">
        <w:rPr>
          <w:sz w:val="22"/>
          <w:szCs w:val="22"/>
        </w:rPr>
        <w:t xml:space="preserve">: </w:t>
      </w:r>
      <w:proofErr w:type="spellStart"/>
      <w:r w:rsidRPr="00F14458" w:rsidR="001E082E">
        <w:rPr>
          <w:sz w:val="22"/>
          <w:szCs w:val="22"/>
        </w:rPr>
        <w:t>89223603797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1E082E">
        <w:rPr>
          <w:sz w:val="22"/>
          <w:szCs w:val="22"/>
        </w:rPr>
        <w:t>17.582</w:t>
      </w:r>
      <w:proofErr w:type="spellEnd"/>
      <w:r w:rsidR="001E082E">
        <w:rPr>
          <w:sz w:val="22"/>
          <w:szCs w:val="22"/>
        </w:rPr>
        <w:t>,</w:t>
      </w:r>
      <w:proofErr w:type="spellStart"/>
      <w:r w:rsidR="001E082E">
        <w:rPr>
          <w:sz w:val="22"/>
          <w:szCs w:val="22"/>
        </w:rPr>
        <w:t>71</w:t>
      </w:r>
      <w:proofErr w:type="spellEnd"/>
      <w:r w:rsidR="003A4BA4">
        <w:rPr>
          <w:sz w:val="22"/>
          <w:szCs w:val="22"/>
        </w:rPr>
        <w:t xml:space="preserve"> </w:t>
      </w:r>
      <w:r>
        <w:rPr>
          <w:sz w:val="22"/>
          <w:szCs w:val="22"/>
        </w:rPr>
        <w:t>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</w:t>
      </w:r>
      <w:r w:rsidR="00F66F07">
        <w:rPr>
          <w:sz w:val="22"/>
          <w:szCs w:val="22"/>
        </w:rPr>
        <w:t>3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06AE"/>
    <w:rsid w:val="00195C00"/>
    <w:rsid w:val="001D041A"/>
    <w:rsid w:val="001E082E"/>
    <w:rsid w:val="002831AB"/>
    <w:rsid w:val="002B0CE4"/>
    <w:rsid w:val="003A45A3"/>
    <w:rsid w:val="003A4BA4"/>
    <w:rsid w:val="003B7A9B"/>
    <w:rsid w:val="003D2675"/>
    <w:rsid w:val="004400A2"/>
    <w:rsid w:val="004E6D0B"/>
    <w:rsid w:val="0059667A"/>
    <w:rsid w:val="005C7353"/>
    <w:rsid w:val="006619AB"/>
    <w:rsid w:val="007A5C3E"/>
    <w:rsid w:val="007C43BF"/>
    <w:rsid w:val="00885C7B"/>
    <w:rsid w:val="00953A52"/>
    <w:rsid w:val="00971BC9"/>
    <w:rsid w:val="00977768"/>
    <w:rsid w:val="009C66C4"/>
    <w:rsid w:val="009D2540"/>
    <w:rsid w:val="009D50FF"/>
    <w:rsid w:val="009F2588"/>
    <w:rsid w:val="00A15CA5"/>
    <w:rsid w:val="00A637FA"/>
    <w:rsid w:val="00A915EF"/>
    <w:rsid w:val="00AF46C3"/>
    <w:rsid w:val="00B40426"/>
    <w:rsid w:val="00B56AB6"/>
    <w:rsid w:val="00BD3913"/>
    <w:rsid w:val="00CB76D0"/>
    <w:rsid w:val="00CC29D3"/>
    <w:rsid w:val="00CF54F6"/>
    <w:rsid w:val="00D112DD"/>
    <w:rsid w:val="00D26B6D"/>
    <w:rsid w:val="00D7019D"/>
    <w:rsid w:val="00DA4178"/>
    <w:rsid w:val="00DD4BC3"/>
    <w:rsid w:val="00DF11A4"/>
    <w:rsid w:val="00DF29E0"/>
    <w:rsid w:val="00E971F3"/>
    <w:rsid w:val="00EC23F2"/>
    <w:rsid w:val="00F6685A"/>
    <w:rsid w:val="00F66F07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85C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5C7B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5C7B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5C7B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5C7B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C7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C7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C7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C7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kolovoza 2019.</izvorni_sadrzaj>
    <derivirana_varijabla naziv="DomainObject.DatumDonosenjaOdluke_1">13.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St-838/2019-5</izvorni_sadrzaj>
    <derivirana_varijabla naziv="DomainObject.Oznaka_1">St-838/2019-5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St-838/2019</izvorni_sadrzaj>
    <derivirana_varijabla naziv="DomainObject.Predmet.OznakaBroj_1">St-838/2019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PELLI JANA  d.o.o. zastupanog po punomoćniku Vjekoslav Kožarić</izvorni_sadrzaj>
    <derivirana_varijabla naziv="DomainObject.Predmet.ProtustrankaFormated_1">  PELLI JANA  d.o.o. zastupanog po punomoćniku Vjekoslav Kožarić</derivirana_varijabla>
  </DomainObject.Predmet.ProtustrankaFormated>
  <DomainObject.Predmet.ProtustrankaFormatedOIB>
    <izvorni_sadrzaj>  PELLI JANA  d.o.o., OIB 89223603797 zastupanog po punomoćniku Vjekoslav Kožarić</izvorni_sadrzaj>
    <derivirana_varijabla naziv="DomainObject.Predmet.ProtustrankaFormatedOIB_1">  PELLI JANA  d.o.o., OIB 89223603797 zastupanog po punomoćniku Vjekoslav Kožarić</derivirana_varijabla>
  </DomainObject.Predmet.ProtustrankaFormatedOIB>
  <DomainObject.Predmet.ProtustrankaFormatedWithAdress>
    <izvorni_sadrzaj> PELLI JANA  d.o.o., Otona Ivekovića 8, 10290 Zaprešić zastupanog po punomoćniku Vjekoslav Kožarić</izvorni_sadrzaj>
    <derivirana_varijabla naziv="DomainObject.Predmet.ProtustrankaFormatedWithAdress_1"> PELLI JANA  d.o.o., Otona Ivekovića 8, 10290 Zaprešić zastupanog po punomoćniku Vjekoslav Kožarić</derivirana_varijabla>
  </DomainObject.Predmet.ProtustrankaFormatedWithAdress>
  <DomainObject.Predmet.ProtustrankaFormatedWithAdressOIB>
    <izvorni_sadrzaj> PELLI JANA  d.o.o., OIB 89223603797, Otona Ivekovića 8, 10290 Zaprešić zastupanog po punomoćniku Vjekoslav Kožarić</izvorni_sadrzaj>
    <derivirana_varijabla naziv="DomainObject.Predmet.ProtustrankaFormatedWithAdressOIB_1"> PELLI JANA  d.o.o., OIB 89223603797, Otona Ivekovića 8, 10290 Zaprešić zastupanog po punomoćniku Vjekoslav Kožarić</derivirana_varijabla>
  </DomainObject.Predmet.ProtustrankaFormatedWithAdressOIB>
  <DomainObject.Predmet.ProtustrankaWithAdress>
    <izvorni_sadrzaj>PELLI JANA  d.o.o. Otona Ivekovića 8, 10290 Zaprešić</izvorni_sadrzaj>
    <derivirana_varijabla naziv="DomainObject.Predmet.ProtustrankaWithAdress_1">PELLI JANA  d.o.o. Otona Ivekovića 8, 10290 Zaprešić</derivirana_varijabla>
  </DomainObject.Predmet.ProtustrankaWithAdress>
  <DomainObject.Predmet.ProtustrankaWithAdressOIB>
    <izvorni_sadrzaj>PELLI JANA  d.o.o., OIB 89223603797, Otona Ivekovića 8, 10290 Zaprešić</izvorni_sadrzaj>
    <derivirana_varijabla naziv="DomainObject.Predmet.ProtustrankaWithAdressOIB_1">PELLI JANA  d.o.o., OIB 89223603797, Otona Ivekovića 8, 10290 Zaprešić</derivirana_varijabla>
  </DomainObject.Predmet.ProtustrankaWithAdressOIB>
  <DomainObject.Predmet.ProtustrankaNazivFormated>
    <izvorni_sadrzaj>PELLI JANA  d.o.o.</izvorni_sadrzaj>
    <derivirana_varijabla naziv="DomainObject.Predmet.ProtustrankaNazivFormated_1">PELLI JANA  d.o.o.</derivirana_varijabla>
  </DomainObject.Predmet.ProtustrankaNazivFormated>
  <DomainObject.Predmet.ProtustrankaNazivFormatedOIB>
    <izvorni_sadrzaj>PELLI JANA  d.o.o., OIB 89223603797</izvorni_sadrzaj>
    <derivirana_varijabla naziv="DomainObject.Predmet.ProtustrankaNazivFormatedOIB_1">PELLI JANA  d.o.o., OIB 89223603797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PELLI JANA  d.o.o. zastupanog po punomoćniku Vjekoslav Kožarić</item>
    </izvorni_sadrzaj>
    <derivirana_varijabla naziv="DomainObject.Predmet.ProtuStrankaListFormated_1">
      <item>PELLI JANA  d.o.o. zastupanog po punomoćniku Vjekoslav Kožarić</item>
    </derivirana_varijabla>
  </DomainObject.Predmet.ProtuStrankaListFormated>
  <DomainObject.Predmet.ProtuStrankaListFormatedOIB>
    <izvorni_sadrzaj>
      <item>PELLI JANA  d.o.o., OIB 89223603797 zastupanog po punomoćniku Vjekoslav Kožarić</item>
    </izvorni_sadrzaj>
    <derivirana_varijabla naziv="DomainObject.Predmet.ProtuStrankaListFormatedOIB_1">
      <item>PELLI JANA  d.o.o., OIB 89223603797 zastupanog po punomoćniku Vjekoslav Kožarić</item>
    </derivirana_varijabla>
  </DomainObject.Predmet.ProtuStrankaListFormatedOIB>
  <DomainObject.Predmet.ProtuStrankaListFormatedWithAdress>
    <izvorni_sadrzaj>
      <item>PELLI JANA  d.o.o., Otona Ivekovića 8, 10290 Zaprešić zastupanog po punomoćniku Vjekoslav Kožarić</item>
    </izvorni_sadrzaj>
    <derivirana_varijabla naziv="DomainObject.Predmet.ProtuStrankaListFormatedWithAdress_1">
      <item>PELLI JANA  d.o.o., Otona Ivekovića 8, 10290 Zaprešić zastupanog po punomoćniku Vjekoslav Kožarić</item>
    </derivirana_varijabla>
  </DomainObject.Predmet.ProtuStrankaListFormatedWithAdress>
  <DomainObject.Predmet.ProtuStrankaListFormatedWithAdressOIB>
    <izvorni_sadrzaj>
      <item>PELLI JANA  d.o.o., OIB 89223603797, Otona Ivekovića 8, 10290 Zaprešić zastupanog po punomoćniku Vjekoslav Kožarić</item>
    </izvorni_sadrzaj>
    <derivirana_varijabla naziv="DomainObject.Predmet.ProtuStrankaListFormatedWithAdressOIB_1">
      <item>PELLI JANA  d.o.o., OIB 89223603797, Otona Ivekovića 8, 10290 Zaprešić zastupanog po punomoćniku Vjekoslav Kožarić</item>
    </derivirana_varijabla>
  </DomainObject.Predmet.ProtuStrankaListFormatedWithAdressOIB>
  <DomainObject.Predmet.ProtuStrankaListNazivFormated>
    <izvorni_sadrzaj>
      <item>PELLI JANA  d.o.o.</item>
    </izvorni_sadrzaj>
    <derivirana_varijabla naziv="DomainObject.Predmet.ProtuStrankaListNazivFormated_1">
      <item>PELLI JANA  d.o.o.</item>
    </derivirana_varijabla>
  </DomainObject.Predmet.ProtuStrankaListNazivFormated>
  <DomainObject.Predmet.ProtuStrankaListNazivFormatedOIB>
    <izvorni_sadrzaj>
      <item>PELLI JANA  d.o.o., OIB 89223603797</item>
    </izvorni_sadrzaj>
    <derivirana_varijabla naziv="DomainObject.Predmet.ProtuStrankaListNazivFormatedOIB_1">
      <item>PELLI JANA  d.o.o., OIB 89223603797</item>
    </derivirana_varijabla>
  </DomainObject.Predmet.ProtuStrankaListNazivFormatedOIB>
  <DomainObject.Predmet.OstaliListFormated>
    <izvorni_sadrzaj>
      <item>HRVATSKI ZAVOD ZA MIROVINSKO OSIGURANJE</item>
      <item>Vjekoslav Kožarić punomoćnik sudionika u postupku PELLI JANA  d.o.o.</item>
    </izvorni_sadrzaj>
    <derivirana_varijabla naziv="DomainObject.Predmet.OstaliListFormated_1">
      <item>HRVATSKI ZAVOD ZA MIROVINSKO OSIGURANJE</item>
      <item>Vjekoslav Kožarić punomoćnik sudionika u postupku PELLI JANA  d.o.o.</item>
    </derivirana_varijabla>
  </DomainObject.Predmet.OstaliListFormated>
  <DomainObject.Predmet.OstaliListFormatedOIB>
    <izvorni_sadrzaj>
      <item>HRVATSKI ZAVOD ZA MIROVINSKO OSIGURANJE, OIB 84397956623</item>
      <item>Vjekoslav Kožarić, OIB 38197580236 punomoćnik sudionika u postupku PELLI JANA  d.o.o.</item>
    </izvorni_sadrzaj>
    <derivirana_varijabla naziv="DomainObject.Predmet.OstaliListFormatedOIB_1">
      <item>HRVATSKI ZAVOD ZA MIROVINSKO OSIGURANJE, OIB 84397956623</item>
      <item>Vjekoslav Kožarić, OIB 38197580236 punomoćnik sudionika u postupku PELLI JANA  d.o.o.</item>
    </derivirana_varijabla>
  </DomainObject.Predmet.OstaliListFormatedOIB>
  <DomainObject.Predmet.OstaliListFormatedWithAdress>
    <izvorni_sadrzaj>
      <item>HRVATSKI ZAVOD ZA MIROVINSKO OSIGURANJE, Trpimirova 4, 10000 Zagreb</item>
      <item>Vjekoslav Kožarić, Ulica Otona Ivekovića 8, 10290 Zaprešić punomoćnik sudionika u postupku PELLI JANA  d.o.o.</item>
    </izvorni_sadrzaj>
    <derivirana_varijabla naziv="DomainObject.Predmet.OstaliListFormatedWithAdress_1">
      <item>HRVATSKI ZAVOD ZA MIROVINSKO OSIGURANJE, Trpimirova 4, 10000 Zagreb</item>
      <item>Vjekoslav Kožarić, Ulica Otona Ivekovića 8, 10290 Zaprešić punomoćnik sudionika u postupku PELLI JANA 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Vjekoslav Kožarić, OIB 38197580236, Ulica Otona Ivekovića 8, 10290 Zaprešić punomoćnik sudionika u postupku PELLI JANA  d.o.o.</item>
    </izvorni_sadrzaj>
    <derivirana_varijabla naziv="DomainObject.Predmet.OstaliListFormatedWithAdressOIB_1">
      <item>HRVATSKI ZAVOD ZA MIROVINSKO OSIGURANJE, OIB 84397956623, Trpimirova 4, 10000 Zagreb</item>
      <item>Vjekoslav Kožarić, OIB 38197580236, Ulica Otona Ivekovića 8, 10290 Zaprešić punomoćnik sudionika u postupku PELLI JANA  d.o.o.</item>
    </derivirana_varijabla>
  </DomainObject.Predmet.OstaliListFormatedWithAdressOIB>
  <DomainObject.Predmet.OstaliListNazivFormated>
    <izvorni_sadrzaj>
      <item>HRVATSKI ZAVOD ZA MIROVINSKO OSIGURANJE</item>
      <item>Vjekoslav Kožarić</item>
    </izvorni_sadrzaj>
    <derivirana_varijabla naziv="DomainObject.Predmet.OstaliListNazivFormated_1">
      <item>HRVATSKI ZAVOD ZA MIROVINSKO OSIGURANJE</item>
      <item>Vjekoslav Kožarić</item>
    </derivirana_varijabla>
  </DomainObject.Predmet.OstaliListNazivFormated>
  <DomainObject.Predmet.OstaliListNazivFormatedOIB>
    <izvorni_sadrzaj>
      <item>HRVATSKI ZAVOD ZA MIROVINSKO OSIGURANJE, OIB 84397956623</item>
      <item>Vjekoslav Kožarić, OIB 38197580236</item>
    </izvorni_sadrzaj>
    <derivirana_varijabla naziv="DomainObject.Predmet.OstaliListNazivFormatedOIB_1">
      <item>HRVATSKI ZAVOD ZA MIROVINSKO OSIGURANJE, OIB 84397956623</item>
      <item>Vjekoslav Kožarić, OIB 38197580236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kolovoza 2019.</izvorni_sadrzaj>
    <derivirana_varijabla naziv="DomainObject.Datum_1">13. kolovoza 2019.</derivirana_varijabla>
  </DomainObject.Datum>
  <DomainObject.PoslovniBrojDokumenta>
    <izvorni_sadrzaj>St-838/2019-5</izvorni_sadrzaj>
    <derivirana_varijabla naziv="DomainObject.PoslovniBrojDokumenta_1">St-838/2019-5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PELLI JANA  d.o.o.</izvorni_sadrzaj>
    <derivirana_varijabla naziv="DomainObject.Predmet.ProtustrankaIDrugi_1">PELLI JANA 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PELLI JANA  d.o.o., OIB 89223603797, Otona Ivekovića 8, 10290 Zaprešić</izvorni_sadrzaj>
    <derivirana_varijabla naziv="DomainObject.Predmet.ProtustrankaIDrugiAdressOIB_1">PELLI JANA  d.o.o., OIB 89223603797, Otona Ivekovića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PELLI JANA  d.o.o.</item>
      <item>HRVATSKI ZAVOD ZA MIROVINSKO OSIGURANJE</item>
      <item>Vjekoslav Kožarić</item>
    </izvorni_sadrzaj>
    <derivirana_varijabla naziv="DomainObject.Predmet.SudioniciListNaziv_1">
      <item>FINA Regionalni centar Zagreb</item>
      <item>PELLI JANA  d.o.o.</item>
      <item>HRVATSKI ZAVOD ZA MIROVINSKO OSIGURANJE</item>
      <item>Vjekoslav Kožarić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PELLI JANA  d.o.o., OIB 89223603797, Otona Ivekovića 8,10290 Zaprešić</item>
      <item>HRVATSKI ZAVOD ZA MIROVINSKO OSIGURANJE, OIB 84397956623, Trpimirova 4,10000 Zagreb</item>
      <item>Vjekoslav Kožarić, OIB 38197580236, Ulica Otona Ivekovića 8,10290 Zaprešić</item>
    </izvorni_sadrzaj>
    <derivirana_varijabla naziv="DomainObject.Predmet.SudioniciListAdressOIB_1">
      <item>FINA Regionalni centar Zagreb, OIB 85821130368, Trg svibanjskih žrtava 1995 br. 1,10000 Zagreb</item>
      <item>PELLI JANA  d.o.o., OIB 89223603797, Otona Ivekovića 8,10290 Zaprešić</item>
      <item>HRVATSKI ZAVOD ZA MIROVINSKO OSIGURANJE, OIB 84397956623, Trpimirova 4,10000 Zagreb</item>
      <item>Vjekoslav Kožarić, OIB 38197580236, Ulica Otona Ivekovića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89223603797</item>
      <item>, OIB 84397956623</item>
      <item>, OIB 38197580236</item>
    </izvorni_sadrzaj>
    <derivirana_varijabla naziv="DomainObject.Predmet.SudioniciListNazivOIB_1">
      <item>, OIB 85821130368</item>
      <item>, OIB 89223603797</item>
      <item>, OIB 84397956623</item>
      <item>, OIB 38197580236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2019.</izvorni_sadrzaj>
    <derivirana_varijabla naziv="DomainObject.PredzadnjaOdlukaIzPredmeta.DatumDonosenjaOdluke_1">13. kolovoza 2019.</derivirana_varijabla>
  </DomainObject.PredzadnjaOdlukaIzPredmeta.DatumDonosenjaOdluke>
  <DomainObject.PredzadnjaOdlukaIzPredmeta.Oznaka>
    <izvorni_sadrzaj>St-838/2019-4</izvorni_sadrzaj>
    <derivirana_varijabla naziv="DomainObject.PredzadnjaOdlukaIzPredmeta.Oznaka_1">St-838/2019-4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279</properties:Words>
  <properties:Characters>1541</properties:Characters>
  <properties:Lines>47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2019-08-13T08:04:00Z</dcterms:created>
  <dc:creator>Kristina Bujanić</dc:creator>
  <cp:lastModifiedBy>Kristina Bujanić</cp:lastModifiedBy>
  <cp:lastPrinted>2019-08-13T07:43:00Z</cp:lastPrinted>
  <dcterms:modified xmlns:xsi="http://www.w3.org/2001/XMLSchema-instance" xsi:type="dcterms:W3CDTF">2019-08-13T08:43:00Z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St-838/2019-5 / 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