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1e70" w14:paraId="bd41e70" w:rsidRDefault="007B0B48" w:rsidP="00037BAB" w:rsidR="00037BAB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037BAB" w:rsidP="00037BAB" w:rsidR="00037BAB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037BAB" w:rsidP="00037BAB" w:rsidR="00037BAB" w:rsidRPr="00037BAB">
      <w:pPr>
        <w:spacing w:lineRule="auto" w:line="240" w:after="0"/>
        <w:rPr>
          <w:lang w:eastAsia="hr-HR"/>
        </w:rPr>
      </w:pPr>
    </w:p>
    <w:p w:rsidRDefault="00037BAB" w:rsidP="00037BAB" w:rsidR="00037BAB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B0B48" w:rsidP="007B0B48" w:rsidR="007B0B4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</w:t>
      </w:r>
      <w:r w:rsidR="002B0C74" w:rsidRPr="00494F0D">
        <w:rPr>
          <w:rFonts w:cs="Times New Roman" w:hAnsi="Times New Roman" w:ascii="Times New Roman"/>
          <w:sz w:val="24"/>
          <w:szCs w:val="24"/>
        </w:rPr>
        <w:t>RH Ministarstvo financija, Porezna uprava, Područni ured Sjeverna Hrvatska zastupanog po Županijskom državnom odvjetništvu u Varaždinu,</w:t>
      </w:r>
      <w:r>
        <w:rPr>
          <w:rFonts w:cs="Times New Roman" w:hAnsi="Times New Roman" w:ascii="Times New Roman"/>
          <w:sz w:val="24"/>
          <w:szCs w:val="24"/>
        </w:rPr>
        <w:t xml:space="preserve"> za pokretanje stečajnog postupka nad dužnikom </w:t>
      </w:r>
      <w:r w:rsidR="002B0C74" w:rsidRPr="00494F0D">
        <w:rPr>
          <w:rFonts w:cs="Times New Roman" w:hAnsi="Times New Roman" w:ascii="Times New Roman"/>
          <w:sz w:val="24"/>
          <w:szCs w:val="24"/>
        </w:rPr>
        <w:t>FLIP d.o.o., Koprivnica, Ulica Katarine Zrinski 22, OIB: 92647651881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015D4">
        <w:rPr>
          <w:rFonts w:cs="Times New Roman" w:hAnsi="Times New Roman" w:ascii="Times New Roman"/>
          <w:sz w:val="24"/>
          <w:szCs w:val="24"/>
        </w:rPr>
        <w:t>1</w:t>
      </w:r>
      <w:r w:rsidR="00236D0C">
        <w:rPr>
          <w:rFonts w:cs="Times New Roman" w:hAnsi="Times New Roman" w:ascii="Times New Roman"/>
          <w:sz w:val="24"/>
          <w:szCs w:val="24"/>
        </w:rPr>
        <w:t>9</w:t>
      </w:r>
      <w:r w:rsidR="009015D4">
        <w:rPr>
          <w:rFonts w:cs="Times New Roman" w:hAnsi="Times New Roman" w:ascii="Times New Roman"/>
          <w:sz w:val="24"/>
          <w:szCs w:val="24"/>
        </w:rPr>
        <w:t>. srpnja</w:t>
      </w:r>
      <w:r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037BAB" w:rsidR="00037BAB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2B0C74" w:rsidRPr="00494F0D">
        <w:rPr>
          <w:rFonts w:cs="Times New Roman" w:hAnsi="Times New Roman" w:ascii="Times New Roman"/>
          <w:sz w:val="24"/>
          <w:szCs w:val="24"/>
        </w:rPr>
        <w:t>FLIP d.o.o., Koprivnica, Ulica Katarine Zrinski 22, OIB: 92647651881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2B0C74">
        <w:rPr>
          <w:rFonts w:cs="Times New Roman" w:hAnsi="Times New Roman" w:ascii="Times New Roman"/>
          <w:b/>
          <w:sz w:val="24"/>
          <w:szCs w:val="24"/>
        </w:rPr>
        <w:t>610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683DC0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9015D4">
        <w:rPr>
          <w:rFonts w:cs="Times New Roman" w:hAnsi="Times New Roman" w:ascii="Times New Roman"/>
          <w:sz w:val="24"/>
          <w:szCs w:val="24"/>
        </w:rPr>
        <w:t>1</w:t>
      </w:r>
      <w:r w:rsidR="00236D0C">
        <w:rPr>
          <w:rFonts w:cs="Times New Roman" w:hAnsi="Times New Roman" w:ascii="Times New Roman"/>
          <w:sz w:val="24"/>
          <w:szCs w:val="24"/>
        </w:rPr>
        <w:t>9</w:t>
      </w:r>
      <w:r w:rsidR="009015D4">
        <w:rPr>
          <w:rFonts w:cs="Times New Roman" w:hAnsi="Times New Roman" w:ascii="Times New Roman"/>
          <w:sz w:val="24"/>
          <w:szCs w:val="24"/>
        </w:rPr>
        <w:t>. srpnja</w:t>
      </w:r>
      <w:r w:rsidR="00335458"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037BAB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52F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2B0C74">
      <w:rPr>
        <w:rFonts w:cs="Times New Roman" w:hAnsi="Times New Roman" w:ascii="Times New Roman"/>
        <w:sz w:val="24"/>
        <w:szCs w:val="24"/>
      </w:rPr>
      <w:t>610/16-23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236D0C"/>
    <w:rsid w:val="002B0C74"/>
    <w:rsid w:val="00335458"/>
    <w:rsid w:val="00635446"/>
    <w:rsid w:val="00683DC0"/>
    <w:rsid w:val="007058F6"/>
    <w:rsid w:val="007B0B48"/>
    <w:rsid w:val="009015D4"/>
    <w:rsid w:val="0097225B"/>
    <w:rsid w:val="00B729E6"/>
    <w:rsid w:val="00C052F7"/>
    <w:rsid w:val="00CD6ADB"/>
    <w:rsid w:val="00DF2432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C05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2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2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2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2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C05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2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2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2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2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 3.2.2016</izvorni_sadrzaj>
    <derivirana_varijabla naziv="DomainObject.Predmet.Opis_1">Prijedlog za pokretanje st. postupka  3.2.2016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FLIP društvo s ograničenom odgovornošću za građenje, trgovinu i usluge zastupanog po punomoćniku Željko Obran</izvorni_sadrzaj>
    <derivirana_varijabla naziv="DomainObject.Predmet.ProtustrankaFormated_1">  FLIP društvo s ograničenom odgovornošću za građenje, trgovinu i usluge zastupanog po punomoćniku Željko Obran</derivirana_varijabla>
  </DomainObject.Predmet.ProtustrankaFormated>
  <DomainObject.Predmet.ProtustrankaFormatedOIB>
    <izvorni_sadrzaj>  FLIP društvo s ograničenom odgovornošću za građenje, trgovinu i usluge, OIB 92647651881 zastupanog po punomoćniku Željko Obran</izvorni_sadrzaj>
    <derivirana_varijabla naziv="DomainObject.Predmet.ProtustrankaFormatedOIB_1">  FLIP društvo s ograničenom odgovornošću za građenje, trgovinu i usluge, OIB 92647651881 zastupanog po punomoćniku Željko Obran</derivirana_varijabla>
  </DomainObject.Predmet.ProtustrankaFormatedOIB>
  <DomainObject.Predmet.ProtustrankaFormatedWithAdress>
    <izvorni_sadrzaj> FLIP društvo s ograničenom odgovornošću za građenje, trgovinu i usluge, Ulica Katarine Zrinski 22, 48000 Koprivnica zastupanog po punomoćniku Željko Obran</izvorni_sadrzaj>
    <derivirana_varijabla naziv="DomainObject.Predmet.ProtustrankaFormatedWithAdress_1"> FLIP društvo s ograničenom odgovornošću za građenje, trgovinu i usluge, Ulica Katarine Zrinski 22, 48000 Koprivnica zastupanog po punomoćniku Željko Obran</derivirana_varijabla>
  </DomainObject.Predmet.ProtustrankaFormatedWithAdress>
  <DomainObject.Predmet.ProtustrankaFormatedWithAdressOIB>
    <izvorni_sadrzaj> FLIP društvo s ograničenom odgovornošću za građenje, trgovinu i usluge, OIB 92647651881, Ulica Katarine Zrinski 22, 48000 Koprivnica zastupanog po punomoćniku Željko Obran</izvorni_sadrzaj>
    <derivirana_varijabla naziv="DomainObject.Predmet.ProtustrankaFormatedWithAdressOIB_1"> FLIP društvo s ograničenom odgovornošću za građenje, trgovinu i usluge, OIB 92647651881, Ulica Katarine Zrinski 22, 48000 Koprivnica zastupanog po punomoćniku Željko Obran</derivirana_varijabla>
  </DomainObject.Predmet.ProtustrankaFormatedWithAdressOIB>
  <DomainObject.Predmet.ProtustrankaWithAdress>
    <izvorni_sadrzaj>FLIP društvo s ograničenom odgovornošću za građenje, trgovinu i usluge Ulica Katarine Zrinski 22, 48000 Koprivnica</izvorni_sadrzaj>
    <derivirana_varijabla naziv="DomainObject.Predmet.ProtustrankaWithAdress_1">FLIP društvo s ograničenom odgovornošću za građenje, trgovinu i usluge Ulica Katarine Zrinski 22, 48000 Koprivnica</derivirana_varijabla>
  </DomainObject.Predmet.ProtustrankaWithAdress>
  <DomainObject.Predmet.ProtustrankaWithAdressOIB>
    <izvorni_sadrzaj>FLIP društvo s ograničenom odgovornošću za građenje, trgovinu i usluge, OIB 92647651881, Ulica Katarine Zrinski 22, 48000 Koprivnica</izvorni_sadrzaj>
    <derivirana_varijabla naziv="DomainObject.Predmet.ProtustrankaWithAdressOIB_1">FLIP društvo s ograničenom odgovornošću za građenje, trgovinu i usluge, OIB 92647651881, Ulica Katarine Zrinski 22, 48000 Koprivnica</derivirana_varijabla>
  </DomainObject.Predmet.ProtustrankaWithAdressOIB>
  <DomainObject.Predmet.ProtustrankaNazivFormated>
    <izvorni_sadrzaj>FLIP društvo s ograničenom odgovornošću za građenje, trgovinu i usluge</izvorni_sadrzaj>
    <derivirana_varijabla naziv="DomainObject.Predmet.ProtustrankaNazivFormated_1">FLIP društvo s ograničenom odgovornošću za građenje, trgovinu i usluge</derivirana_varijabla>
  </DomainObject.Predmet.ProtustrankaNazivFormated>
  <DomainObject.Predmet.ProtustrankaNazivFormatedOIB>
    <izvorni_sadrzaj>FLIP društvo s ograničenom odgovornošću za građenje, trgovinu i usluge, OIB 92647651881</izvorni_sadrzaj>
    <derivirana_varijabla naziv="DomainObject.Predmet.ProtustrankaNazivFormatedOIB_1">FLIP društvo s ograničenom odgovornošću za građenje, trgovinu i usluge, OIB 92647651881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230382.45</izvorni_sadrzaj>
    <derivirana_varijabla naziv="DomainObject.Predmet.TrenutnaVrijednost_1">230382.45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FLIP društvo s ograničenom odgovornošću za građenje, trgovinu i usluge zastupanog po punomoćniku Željko Obran</item>
    </izvorni_sadrzaj>
    <derivirana_varijabla naziv="DomainObject.Predmet.ProtuStrankaListFormated_1">
      <item>FLIP društvo s ograničenom odgovornošću za građenje, trgovinu i usluge zastupanog po punomoćniku Željko Obran</item>
    </derivirana_varijabla>
  </DomainObject.Predmet.ProtuStrankaListFormated>
  <DomainObject.Predmet.ProtuStrankaListFormatedOIB>
    <izvorni_sadrzaj>
      <item>FLIP društvo s ograničenom odgovornošću za građenje, trgovinu i usluge, OIB 92647651881 zastupanog po punomoćniku Željko Obran</item>
    </izvorni_sadrzaj>
    <derivirana_varijabla naziv="DomainObject.Predmet.ProtuStrankaListFormatedOIB_1">
      <item>FLIP društvo s ograničenom odgovornošću za građenje, trgovinu i usluge, OIB 92647651881 zastupanog po punomoćniku Željko Obran</item>
    </derivirana_varijabla>
  </DomainObject.Predmet.ProtuStrankaListFormatedOIB>
  <DomainObject.Predmet.ProtuStrankaListFormatedWithAdress>
    <izvorni_sadrzaj>
      <item>FLIP društvo s ograničenom odgovornošću za građenje, trgovinu i usluge, Ulica Katarine Zrinski 22, 48000 Koprivnica zastupanog po punomoćniku Željko Obran</item>
    </izvorni_sadrzaj>
    <derivirana_varijabla naziv="DomainObject.Predmet.ProtuStrankaListFormatedWithAdress_1">
      <item>FLIP društvo s ograničenom odgovornošću za građenje, trgovinu i usluge, Ulica Katarine Zrinski 22, 48000 Koprivnica zastupanog po punomoćniku Željko Obran</item>
    </derivirana_varijabla>
  </DomainObject.Predmet.ProtuStrankaListFormatedWithAdress>
  <DomainObject.Predmet.ProtuStrankaListFormatedWithAdressOIB>
    <izvorni_sadrzaj>
      <item>FLIP društvo s ograničenom odgovornošću za građenje, trgovinu i usluge, OIB 92647651881, Ulica Katarine Zrinski 22, 48000 Koprivnica zastupanog po punomoćniku Željko Obran</item>
    </izvorni_sadrzaj>
    <derivirana_varijabla naziv="DomainObject.Predmet.ProtuStrankaListFormatedWithAdressOIB_1">
      <item>FLIP društvo s ograničenom odgovornošću za građenje, trgovinu i usluge, OIB 92647651881, Ulica Katarine Zrinski 22, 48000 Koprivnica zastupanog po punomoćniku Željko Obran</item>
    </derivirana_varijabla>
  </DomainObject.Predmet.ProtuStrankaListFormatedWithAdressOIB>
  <DomainObject.Predmet.ProtuStrankaListNazivFormated>
    <izvorni_sadrzaj>
      <item>FLIP društvo s ograničenom odgovornošću za građenje, trgovinu i usluge</item>
    </izvorni_sadrzaj>
    <derivirana_varijabla naziv="DomainObject.Predmet.ProtuStrankaListNazivFormated_1">
      <item>FLIP društvo s ograničenom odgovornošću za građenje, trgovinu i usluge</item>
    </derivirana_varijabla>
  </DomainObject.Predmet.ProtuStrankaListNazivFormated>
  <DomainObject.Predmet.ProtuStrankaListNazivFormatedOIB>
    <izvorni_sadrzaj>
      <item>FLIP društvo s ograničenom odgovornošću za građenje, trgovinu i usluge, OIB 92647651881</item>
    </izvorni_sadrzaj>
    <derivirana_varijabla naziv="DomainObject.Predmet.ProtuStrankaListNazivFormatedOIB_1">
      <item>FLIP društvo s ograničenom odgovornošću za građenje, trgovinu i usluge, OIB 92647651881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Željko Obran punomoćnik sudionika u postupku FLIP društvo s ograničenom odgovornošću za građenje, trgovinu i usluge</item>
      <item>Općinski sud u Koprivnici</item>
    </izvorni_sadrzaj>
    <derivirana_varijabla naziv="DomainObject.Predmet.OstaliListFormated_1">
      <item>Županijsko državno odvjetništvo u Varaždinu punomoćnik sudionika u postupku RH MF - POREZNA UPRAVA, Područni ured sjeverna Hrvatska</item>
      <item>Željko Obran punomoćnik sudionika u postupku FLIP društvo s ograničenom odgovornošću za građenje, trgovinu i usluge</item>
      <item>Općinski sud u Koprivnici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Željko Obran, OIB 69078818902 punomoćnik sudionika u postupku FLIP društvo s ograničenom odgovornošću za građenje, trgovinu i usluge</item>
      <item>Općinski sud u Koprivnici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Željko Obran, OIB 69078818902 punomoćnik sudionika u postupku FLIP društvo s ograničenom odgovornošću za građenje, trgovinu i usluge</item>
      <item>Općinski sud u Koprivnici</item>
    </derivirana_varijabla>
  </DomainObject.Predmet.OstaliListFormatedOIB>
  <DomainObject.Predmet.OstaliListFormatedWithAdress>
    <izvorni_sadrzaj>
      <item>Županijsko državno odvjetništvo u Varaždinu punomoćnik sudionika u postupku RH MF - POREZNA UPRAVA, Područni ured sjeverna Hrvatska</item>
      <item>Željko Obran, Ulica Katarine Zrinski 22, 48000 Koprivnica punomoćnik sudionika u postupku FLIP društvo s ograničenom odgovornošću za građenje, trgovinu i usluge</item>
      <item>Općinski sud u Koprivnici, Hrvatske državnosti 5, 48000 Koprivnica</item>
    </izvorni_sadrzaj>
    <derivirana_varijabla naziv="DomainObject.Predmet.OstaliListFormatedWithAdress_1">
      <item>Županijsko državno odvjetništvo u Varaždinu punomoćnik sudionika u postupku RH MF - POREZNA UPRAVA, Područni ured sjeverna Hrvatska</item>
      <item>Željko Obran, Ulica Katarine Zrinski 22, 48000 Koprivnica punomoćnik sudionika u postupku FLIP društvo s ograničenom odgovornošću za građenje, trgovinu i usluge</item>
      <item>Općinski sud u Koprivnici, Hrvatske državnosti 5,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UPRAVA, Područni ured sjeverna Hrvatska</item>
      <item>Željko Obran, OIB 69078818902, Ulica Katarine Zrinski 22, 48000 Koprivnica punomoćnik sudionika u postupku FLIP društvo s ograničenom odgovornošću za građenje, trgovinu i usluge</item>
      <item>Općinski sud u Koprivnici, Hrvatske državnosti 5, 48000 Koprivnica</item>
    </izvorni_sadrzaj>
    <derivirana_varijabla naziv="DomainObject.Predmet.OstaliListFormatedWithAdressOIB_1">
      <item>Županijsko državno odvjetništvo u Varaždinu punomoćnik sudionika u postupku RH MF - POREZNA UPRAVA, Područni ured sjeverna Hrvatska</item>
      <item>Željko Obran, OIB 69078818902, Ulica Katarine Zrinski 22, 48000 Koprivnica punomoćnik sudionika u postupku FLIP društvo s ograničenom odgovornošću za građenje, trgovinu i usluge</item>
      <item>Općinski sud u Koprivnici, Hrvatske državnosti 5, 48000 Koprivnica</item>
    </derivirana_varijabla>
  </DomainObject.Predmet.OstaliListFormatedWithAdressOIB>
  <DomainObject.Predmet.OstaliListNazivFormated>
    <izvorni_sadrzaj>
      <item>Županijsko državno odvjetništvo u Varaždinu</item>
      <item>Željko Obran</item>
      <item>Općinski sud u Koprivnici</item>
    </izvorni_sadrzaj>
    <derivirana_varijabla naziv="DomainObject.Predmet.OstaliListNazivFormated_1">
      <item>Županijsko državno odvjetništvo u Varaždinu</item>
      <item>Željko Obran</item>
      <item>Općinski sud u Koprivnici</item>
    </derivirana_varijabla>
  </DomainObject.Predmet.OstaliListNazivFormated>
  <DomainObject.Predmet.OstaliListNazivFormatedOIB>
    <izvorni_sadrzaj>
      <item>Županijsko državno odvjetništvo u Varaždinu</item>
      <item>Željko Obran, OIB 69078818902</item>
      <item>Općinski sud u Koprivnici</item>
    </izvorni_sadrzaj>
    <derivirana_varijabla naziv="DomainObject.Predmet.OstaliListNazivFormatedOIB_1">
      <item>Županijsko državno odvjetništvo u Varaždinu</item>
      <item>Željko Obran, OIB 69078818902</item>
      <item>Općinski sud u Koprivnici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FLIP društvo s ograničenom odgovornošću za građenje, trgovinu i usluge</izvorni_sadrzaj>
    <derivirana_varijabla naziv="DomainObject.Predmet.ProtustrankaIDrugi_1">FLIP društvo s ograničenom odgovornošću za građenje, trgovinu i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FLIP društvo s ograničenom odgovornošću za građenje, trgovinu i usluge, OIB 92647651881, Ulica Katarine Zrinski 22, 48000 Koprivnica</izvorni_sadrzaj>
    <derivirana_varijabla naziv="DomainObject.Predmet.ProtustrankaIDrugiAdressOIB_1">FLIP društvo s ograničenom odgovornošću za građenje, trgovinu i usluge, OIB 92647651881, Ulica Katarine Zrinski 22,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FLIP društvo s ograničenom odgovornošću za građenje, trgovinu i usluge</item>
      <item>RH MF - POREZNA UPRAVA, Područni ured sjeverna Hrvatska</item>
      <item>Županijsko državno odvjetništvo u Varaždinu</item>
      <item>Željko Obran</item>
      <item>Općinski sud u Koprivnici</item>
    </izvorni_sadrzaj>
    <derivirana_varijabla naziv="DomainObject.Predmet.SudioniciListNaziv_1">
      <item>FLIP društvo s ograničenom odgovornošću za građenje, trgovinu i usluge</item>
      <item>RH MF - POREZNA UPRAVA, Područni ured sjeverna Hrvatska</item>
      <item>Županijsko državno odvjetništvo u Varaždinu</item>
      <item>Željko Obran</item>
      <item>Općinski sud u Koprivnici</item>
    </derivirana_varijabla>
  </DomainObject.Predmet.SudioniciListNaziv>
  <DomainObject.Predmet.SudioniciListAdressOIB>
    <izvorni_sadrzaj>
      <item>FLIP društvo s ograničenom odgovornošću za građenje, trgovinu i usluge, OIB 92647651881, Ulica Katarine Zrinski 22,48000 Koprivnica</item>
      <item>RH MF - POREZNA UPRAVA, Područni ured sjeverna Hrvatska, OIB 18683136487, Graberje 1,42000 Varaždin</item>
      <item>Županijsko državno odvjetništvo u Varaždinu</item>
      <item>Željko Obran, OIB 69078818902, Ulica Katarine Zrinski 22,48000 Koprivnica</item>
      <item>Općinski sud u Koprivnici, Hrvatske državnosti 5,48000 Koprivnica</item>
    </izvorni_sadrzaj>
    <derivirana_varijabla naziv="DomainObject.Predmet.SudioniciListAdressOIB_1">
      <item>FLIP društvo s ograničenom odgovornošću za građenje, trgovinu i usluge, OIB 92647651881, Ulica Katarine Zrinski 22,48000 Koprivnica</item>
      <item>RH MF - POREZNA UPRAVA, Područni ured sjeverna Hrvatska, OIB 18683136487, Graberje 1,42000 Varaždin</item>
      <item>Županijsko državno odvjetništvo u Varaždinu</item>
      <item>Željko Obran, OIB 69078818902, Ulica Katarine Zrinski 22,48000 Koprivnica</item>
      <item>Općinski sud u Koprivnici, Hrvatske državnosti 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92647651881</item>
      <item>, OIB 18683136487</item>
      <item>, OIB null</item>
      <item>, OIB 69078818902</item>
      <item>, OIB null</item>
    </izvorni_sadrzaj>
    <derivirana_varijabla naziv="DomainObject.Predmet.SudioniciListNazivOIB_1">
      <item>, OIB 92647651881</item>
      <item>, OIB 18683136487</item>
      <item>, OIB null</item>
      <item>, OIB 69078818902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1233</properties:Characters>
  <properties:Lines>49</properties:Lines>
  <properties:Paragraphs>16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2017-07-19T10:59:00Z</cp:lastPrinted>
  <dcterms:modified xmlns:xsi="http://www.w3.org/2001/XMLSchema-instance" xsi:type="dcterms:W3CDTF">2017-07-19T10:59:00Z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