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0698C">
                    <w:rPr>
                      <w:sz w:val="22"/>
                      <w:szCs w:val="22"/>
                    </w:rPr>
                    <w:t xml:space="preserve"> 18. St-1015/17-7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16f2eb" w14:paraId="116f2eb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80698C">
        <w:t>DVIJE KAVE j.d.o.o. za ugostiteljstvo, Zagreb, Horvaćanska 21, MBS: 081011731, OIB: 72573367957</w:t>
      </w:r>
      <w:r w:rsidR="002655F0">
        <w:t>,</w:t>
      </w:r>
      <w:r w:rsidR="00704589">
        <w:t xml:space="preserve">  dana </w:t>
      </w:r>
      <w:r w:rsidR="0080698C">
        <w:t xml:space="preserve">27. veljače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80698C">
        <w:t>DVIJE KAVE j.d.o.o. za ugostiteljstvo, Zagreb, Horvaćanska 21, MBS: 081011731, OIB: 72573367957.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80698C" w:rsidR="0080698C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80698C" w:rsidRPr="00B03FBD">
        <w:t>David Jakovljević, Sesvete, Kašinska 7, OIB</w:t>
      </w:r>
      <w:r w:rsidR="0080698C">
        <w:t>:</w:t>
      </w:r>
      <w:r w:rsidR="0080698C" w:rsidRPr="00B03FBD">
        <w:t xml:space="preserve"> 63014812654</w:t>
      </w:r>
    </w:p>
    <w:p w:rsidRDefault="002F3C3A" w:rsidP="0080698C" w:rsidR="002F3C3A" w:rsidRPr="0080698C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2F3C3A" w:rsidR="002F3C3A" w:rsidRPr="0080698C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80698C">
        <w:t>DVIJE KAVE j.d.o.o. za ugostiteljstvo, Zagreb, Horvaćanska 21, MBS: 081011731, OIB: 72573367957</w:t>
      </w:r>
    </w:p>
    <w:p w:rsidRDefault="0080698C" w:rsidP="0080698C" w:rsidR="0080698C" w:rsidRPr="0080698C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74309">
        <w:rPr>
          <w:bCs/>
        </w:rPr>
        <w:t>02. svibnja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>-07/17-01/04, Ur.broj: 04-06-17-</w:t>
      </w:r>
      <w:r w:rsidR="0080698C">
        <w:rPr>
          <w:bCs/>
        </w:rPr>
        <w:t>2416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80698C">
        <w:rPr>
          <w:bCs/>
        </w:rPr>
        <w:t>28</w:t>
      </w:r>
      <w:r w:rsidR="00074309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80698C">
        <w:t>DVIJE KAVE j.d.o.o. za ugostiteljstvo, Zagreb, Horvaćanska 21, MBS: 081011731, OIB: 72573367957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80698C" w:rsidP="002F3C3A" w:rsidR="0080698C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074309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</w:t>
      </w:r>
      <w:r w:rsidR="0080698C">
        <w:rPr>
          <w:bCs/>
        </w:rPr>
        <w:t>t-1015/17-7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80698C">
        <w:t>30</w:t>
      </w:r>
      <w:r w:rsidR="00057E16">
        <w:t xml:space="preserve">. </w:t>
      </w:r>
      <w:r w:rsidR="0080698C">
        <w:t>kolovoza</w:t>
      </w:r>
      <w:r>
        <w:t xml:space="preserve"> 2017. objavio je Oglas na mrežnoj stranici e-oglasna ploča sud</w:t>
      </w:r>
      <w:r w:rsidR="0080698C">
        <w:t>ova pod poslovnim brojem St-1015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80698C" w:rsidP="002F3C3A" w:rsidR="002F3C3A">
      <w:pPr>
        <w:pStyle w:val="Tijeloteksta"/>
        <w:ind w:left="360"/>
        <w:jc w:val="center"/>
      </w:pPr>
      <w:r>
        <w:t>U Osijeku, 27</w:t>
      </w:r>
      <w:r w:rsidR="002F3C3A">
        <w:t xml:space="preserve">. </w:t>
      </w:r>
      <w:r w:rsidR="00074309">
        <w:t>veljače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Harc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80698C" w:rsidP="007C6056" w:rsidR="004777DC">
      <w:pPr>
        <w:pStyle w:val="Tijeloteksta"/>
        <w:numPr>
          <w:ilvl w:val="0"/>
          <w:numId w:val="1"/>
        </w:numPr>
        <w:jc w:val="left"/>
      </w:pPr>
      <w:r>
        <w:t>kal. 20</w:t>
      </w:r>
      <w:r w:rsidR="00074309">
        <w:t>.04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74309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C6056"/>
    <w:rsid w:val="007C75AC"/>
    <w:rsid w:val="0080698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AF438E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D414F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1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1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1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1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1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1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1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1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St-1015/2017</izvorni_sadrzaj>
    <derivirana_varijabla naziv="DomainObject.Predmet.OznakaBroj_1">St-1015/2017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DVIJE KAVE j.d.o.o.</izvorni_sadrzaj>
    <derivirana_varijabla naziv="DomainObject.Predmet.ProtustrankaFormated_1">  DVIJE KAVE j.d.o.o.</derivirana_varijabla>
  </DomainObject.Predmet.ProtustrankaFormated>
  <DomainObject.Predmet.ProtustrankaFormatedOIB>
    <izvorni_sadrzaj>  DVIJE KAVE j.d.o.o., OIB 72573367957</izvorni_sadrzaj>
    <derivirana_varijabla naziv="DomainObject.Predmet.ProtustrankaFormatedOIB_1">  DVIJE KAVE j.d.o.o., OIB 72573367957</derivirana_varijabla>
  </DomainObject.Predmet.ProtustrankaFormatedOIB>
  <DomainObject.Predmet.ProtustrankaFormatedWithAdress>
    <izvorni_sadrzaj> DVIJE KAVE j.d.o.o., Horvaćanska 21, 10000 Zagreb</izvorni_sadrzaj>
    <derivirana_varijabla naziv="DomainObject.Predmet.ProtustrankaFormatedWithAdress_1"> DVIJE KAVE j.d.o.o., Horvaćanska 21, 10000 Zagreb</derivirana_varijabla>
  </DomainObject.Predmet.ProtustrankaFormatedWithAdress>
  <DomainObject.Predmet.ProtustrankaFormatedWithAdressOIB>
    <izvorni_sadrzaj> DVIJE KAVE j.d.o.o., OIB 72573367957, Horvaćanska 21, 10000 Zagreb</izvorni_sadrzaj>
    <derivirana_varijabla naziv="DomainObject.Predmet.ProtustrankaFormatedWithAdressOIB_1"> DVIJE KAVE j.d.o.o., OIB 72573367957, Horvaćanska 21, 10000 Zagreb</derivirana_varijabla>
  </DomainObject.Predmet.ProtustrankaFormatedWithAdressOIB>
  <DomainObject.Predmet.ProtustrankaWithAdress>
    <izvorni_sadrzaj>DVIJE KAVE j.d.o.o. Horvaćanska 21, 10000 Zagreb</izvorni_sadrzaj>
    <derivirana_varijabla naziv="DomainObject.Predmet.ProtustrankaWithAdress_1">DVIJE KAVE j.d.o.o. Horvaćanska 21, 10000 Zagreb</derivirana_varijabla>
  </DomainObject.Predmet.ProtustrankaWithAdress>
  <DomainObject.Predmet.ProtustrankaWithAdressOIB>
    <izvorni_sadrzaj>DVIJE KAVE j.d.o.o., OIB 72573367957, Horvaćanska 21, 10000 Zagreb</izvorni_sadrzaj>
    <derivirana_varijabla naziv="DomainObject.Predmet.ProtustrankaWithAdressOIB_1">DVIJE KAVE j.d.o.o., OIB 72573367957, Horvaćanska 21, 10000 Zagreb</derivirana_varijabla>
  </DomainObject.Predmet.ProtustrankaWithAdressOIB>
  <DomainObject.Predmet.ProtustrankaNazivFormated>
    <izvorni_sadrzaj>DVIJE KAVE j.d.o.o.</izvorni_sadrzaj>
    <derivirana_varijabla naziv="DomainObject.Predmet.ProtustrankaNazivFormated_1">DVIJE KAVE j.d.o.o.</derivirana_varijabla>
  </DomainObject.Predmet.ProtustrankaNazivFormated>
  <DomainObject.Predmet.ProtustrankaNazivFormatedOIB>
    <izvorni_sadrzaj>DVIJE KAVE j.d.o.o., OIB 72573367957</izvorni_sadrzaj>
    <derivirana_varijabla naziv="DomainObject.Predmet.ProtustrankaNazivFormatedOIB_1">DVIJE KAVE j.d.o.o., OIB 72573367957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DVIJE KAVE j.d.o.o.</item>
    </izvorni_sadrzaj>
    <derivirana_varijabla naziv="DomainObject.Predmet.ProtuStrankaListFormated_1">
      <item>DVIJE KAVE j.d.o.o.</item>
    </derivirana_varijabla>
  </DomainObject.Predmet.ProtuStrankaListFormated>
  <DomainObject.Predmet.ProtuStrankaListFormatedOIB>
    <izvorni_sadrzaj>
      <item>DVIJE KAVE j.d.o.o., OIB 72573367957</item>
    </izvorni_sadrzaj>
    <derivirana_varijabla naziv="DomainObject.Predmet.ProtuStrankaListFormatedOIB_1">
      <item>DVIJE KAVE j.d.o.o., OIB 72573367957</item>
    </derivirana_varijabla>
  </DomainObject.Predmet.ProtuStrankaListFormatedOIB>
  <DomainObject.Predmet.ProtuStrankaListFormatedWithAdress>
    <izvorni_sadrzaj>
      <item>DVIJE KAVE j.d.o.o., Horvaćanska 21, 10000 Zagreb</item>
    </izvorni_sadrzaj>
    <derivirana_varijabla naziv="DomainObject.Predmet.ProtuStrankaListFormatedWithAdress_1">
      <item>DVIJE KAVE j.d.o.o., Horvaćanska 21, 10000 Zagreb</item>
    </derivirana_varijabla>
  </DomainObject.Predmet.ProtuStrankaListFormatedWithAdress>
  <DomainObject.Predmet.ProtuStrankaListFormatedWithAdressOIB>
    <izvorni_sadrzaj>
      <item>DVIJE KAVE j.d.o.o., OIB 72573367957, Horvaćanska 21, 10000 Zagreb</item>
    </izvorni_sadrzaj>
    <derivirana_varijabla naziv="DomainObject.Predmet.ProtuStrankaListFormatedWithAdressOIB_1">
      <item>DVIJE KAVE j.d.o.o., OIB 72573367957, Horvaćanska 21, 10000 Zagreb</item>
    </derivirana_varijabla>
  </DomainObject.Predmet.ProtuStrankaListFormatedWithAdressOIB>
  <DomainObject.Predmet.ProtuStrankaListNazivFormated>
    <izvorni_sadrzaj>
      <item>DVIJE KAVE j.d.o.o.</item>
    </izvorni_sadrzaj>
    <derivirana_varijabla naziv="DomainObject.Predmet.ProtuStrankaListNazivFormated_1">
      <item>DVIJE KAVE j.d.o.o.</item>
    </derivirana_varijabla>
  </DomainObject.Predmet.ProtuStrankaListNazivFormated>
  <DomainObject.Predmet.ProtuStrankaListNazivFormatedOIB>
    <izvorni_sadrzaj>
      <item>DVIJE KAVE j.d.o.o., OIB 72573367957</item>
    </izvorni_sadrzaj>
    <derivirana_varijabla naziv="DomainObject.Predmet.ProtuStrankaListNazivFormatedOIB_1">
      <item>DVIJE KAVE j.d.o.o., OIB 72573367957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DVIJE KAVE j.d.o.o.</izvorni_sadrzaj>
    <derivirana_varijabla naziv="DomainObject.Predmet.ProtustrankaIDrugi_1">DVIJE KAVE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DVIJE KAVE j.d.o.o., OIB 72573367957, Horvaćanska 21, 10000 Zagreb</izvorni_sadrzaj>
    <derivirana_varijabla naziv="DomainObject.Predmet.ProtustrankaIDrugiAdressOIB_1">DVIJE KAVE j.d.o.o., OIB 72573367957, Horvaćanska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DVIJE KAVE j.d.o.o.</item>
      <item>FINA Regionalni centar Zagreb</item>
    </izvorni_sadrzaj>
    <derivirana_varijabla naziv="DomainObject.Predmet.SudioniciListNaziv_1">
      <item>DVIJE KAVE j.d.o.o.</item>
      <item>FINA Regionalni centar Zagreb</item>
    </derivirana_varijabla>
  </DomainObject.Predmet.SudioniciListNaziv>
  <DomainObject.Predmet.SudioniciListAdressOIB>
    <izvorni_sadrzaj>
      <item>DVIJE KAVE j.d.o.o., OIB 72573367957, Horvaćanska 21,10000 Zagreb</item>
      <item>FINA Regionalni centar Zagreb, OIB 85821130368, Trg svibanjskih žrtava 1995. 1,10000 Zagreb</item>
    </izvorni_sadrzaj>
    <derivirana_varijabla naziv="DomainObject.Predmet.SudioniciListAdressOIB_1">
      <item>DVIJE KAVE j.d.o.o., OIB 72573367957, Horvaćanska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72573367957</item>
      <item>, OIB 85821130368</item>
    </izvorni_sadrzaj>
    <derivirana_varijabla naziv="DomainObject.Predmet.SudioniciListNazivOIB_1">
      <item>, OIB 72573367957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3168</properties:Characters>
  <properties:Lines>98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2018-02-27T11:35:00Z</dcterms:created>
  <dc:creator>Snježana Andrijanić</dc:creator>
  <cp:lastModifiedBy>Gordana Harc</cp:lastModifiedBy>
  <cp:lastPrinted>2018-02-27T11:35:00Z</cp:lastPrinted>
  <dcterms:modified xmlns:xsi="http://www.w3.org/2001/XMLSchema-instance" xsi:type="dcterms:W3CDTF">2018-02-27T11:37:00Z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St-1015-17-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