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8346" w14:paraId="3578346" w:rsidRDefault="00464020" w:rsidP="00464020" w:rsidR="00464020">
      <w:pPr>
        <w:jc w:val="right"/>
        <w15:collapsed w:val="false"/>
        <w:rPr>
          <w:rFonts w:hAnsi="Arial" w:ascii="Arial"/>
        </w:rPr>
      </w:pPr>
      <w:r>
        <w:t xml:space="preserve">        7- St-504/2015-2.</w:t>
      </w:r>
    </w:p>
    <w:p w:rsidRDefault="00464020" w:rsidP="00464020" w:rsidR="00464020">
      <w:pPr>
        <w:rPr>
          <w:rFonts w:hAnsi="Arial" w:ascii="Arial"/>
        </w:rPr>
      </w:pPr>
    </w:p>
    <w:p w:rsidRDefault="00464020" w:rsidP="00464020" w:rsidR="00464020"/>
    <w:p w:rsidRDefault="00464020" w:rsidP="00464020" w:rsidR="00464020">
      <w:pPr>
        <w:jc w:val="center"/>
        <w:rPr>
          <w:b/>
        </w:rPr>
      </w:pPr>
      <w:r>
        <w:rPr>
          <w:b/>
        </w:rPr>
        <w:t>O G L A S</w:t>
      </w:r>
    </w:p>
    <w:p w:rsidRDefault="00464020" w:rsidP="00464020" w:rsidR="00464020">
      <w:pPr>
        <w:jc w:val="both"/>
      </w:pPr>
    </w:p>
    <w:p w:rsidRDefault="00464020" w:rsidP="00464020" w:rsidR="00464020">
      <w:pPr>
        <w:jc w:val="both"/>
      </w:pPr>
      <w:r>
        <w:t xml:space="preserve">TRGOVAČKI SUD U BJELOVARU, u skraćenom stečajnom postupku nad stečajnim dužnikom GORHAL d.o.o. za trgovinu, poljoprivredu i usluge iz Bjelovara, Vidikovac 48, OIB 81055377677, koji se vodi kod ovog suda pod poslovnim brojem St-504/2015, temeljem odredbe čl.430., 431. i 434. Stečajnog zakona (Narodne novine broj 71/15), objavljuje: </w:t>
      </w:r>
    </w:p>
    <w:p w:rsidRDefault="00464020" w:rsidP="00464020" w:rsidR="00464020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9.850,21 kuna, u koji iznos je uračunata kamata i naknada Financijske agencije za provedbu ovrhe na novčanim sredstvima.</w:t>
      </w:r>
    </w:p>
    <w:p w:rsidRDefault="00464020" w:rsidP="00464020" w:rsidR="0046402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Goran </w:t>
      </w:r>
      <w:proofErr w:type="spellStart"/>
      <w:r>
        <w:t>Halauk</w:t>
      </w:r>
      <w:proofErr w:type="spellEnd"/>
      <w:r>
        <w:t xml:space="preserve"> iz Brezovca, Vidikovac 50, OIB 12059773375, da u roku od 15 dana od objave oglasa na mrežnoj stranici e-Oglasna ploča Trgovačkog suda u Bjelovaru podnese sudu javnobilježnički ovjerovljeni popis imovine i obveza na propisanom obrascu.</w:t>
      </w:r>
    </w:p>
    <w:p w:rsidRDefault="00464020" w:rsidP="00464020" w:rsidR="0046402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64020" w:rsidP="00464020" w:rsidR="0046402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464020" w:rsidP="00464020" w:rsidR="00464020">
      <w:pPr>
        <w:ind w:firstLine="720"/>
        <w:jc w:val="both"/>
      </w:pPr>
      <w:r>
        <w:t>U Bjelovaru, 23. prosinca 2015. godine</w:t>
      </w:r>
      <w:bookmarkStart w:name="_GoBack" w:id="0"/>
      <w:bookmarkEnd w:id="0"/>
    </w:p>
    <w:p w:rsidRDefault="00464020" w:rsidP="00464020" w:rsidR="0046402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64020" w:rsidP="00464020" w:rsidR="0046402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64020" w:rsidP="00464020" w:rsidR="00464020">
      <w:pPr>
        <w:jc w:val="both"/>
      </w:pPr>
      <w:proofErr w:type="spellStart"/>
      <w:r>
        <w:t>Rj</w:t>
      </w:r>
      <w:proofErr w:type="spellEnd"/>
      <w:r>
        <w:t>.</w:t>
      </w:r>
    </w:p>
    <w:p w:rsidRDefault="00464020" w:rsidP="00464020" w:rsidR="00464020">
      <w:pPr>
        <w:jc w:val="both"/>
      </w:pPr>
      <w:r>
        <w:t>Dna:putem e-oglasne ploče suda</w:t>
      </w:r>
    </w:p>
    <w:p w:rsidRDefault="00464020" w:rsidP="00464020" w:rsidR="00464020">
      <w:pPr>
        <w:jc w:val="both"/>
      </w:pPr>
      <w:r>
        <w:t>Kal.45 dana</w:t>
      </w:r>
    </w:p>
    <w:p w:rsidRDefault="00464020" w:rsidP="00464020" w:rsidR="00464020">
      <w:pPr>
        <w:jc w:val="both"/>
      </w:pPr>
      <w:r>
        <w:t>U Bj.23.12.2015.g.</w:t>
      </w:r>
    </w:p>
    <w:p w:rsidRDefault="00464020" w:rsidP="00464020" w:rsidR="00464020">
      <w:pPr>
        <w:jc w:val="both"/>
      </w:pPr>
    </w:p>
    <w:p w:rsidRDefault="00464020" w:rsidP="00464020" w:rsidR="00464020"/>
    <w:p w:rsidRDefault="004640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020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553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St-504/2015-2</izvorni_sadrzaj>
    <derivirana_varijabla naziv="DomainObject.Oznaka_1">St-504/2015-2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GORHAL društvo s ograničenom odgovornošću za trgovinu, poljoprivredu i usluge, Bjelovar</izvorni_sadrzaj>
    <derivirana_varijabla naziv="DomainObject.Predmet.ProtustrankaFormated_1">  GORHAL društvo s ograničenom odgovornošću za trgovinu, poljoprivredu i usluge, Bjelovar</derivirana_varijabla>
  </DomainObject.Predmet.ProtustrankaFormated>
  <DomainObject.Predmet.ProtustrankaFormatedOIB>
    <izvorni_sadrzaj>  GORHAL društvo s ograničenom odgovornošću za trgovinu, poljoprivredu i usluge, Bjelovar, OIB 81055377677</izvorni_sadrzaj>
    <derivirana_varijabla naziv="DomainObject.Predmet.ProtustrankaFormatedOIB_1">  GORHAL društvo s ograničenom odgovornošću za trgovinu, poljoprivredu i usluge, Bjelovar, OIB 81055377677</derivirana_varijabla>
  </DomainObject.Predmet.ProtustrankaFormatedOIB>
  <DomainObject.Predmet.ProtustrankaFormatedWithAdress>
    <izvorni_sadrzaj> GORHAL društvo s ograničenom odgovornošću za trgovinu, poljoprivredu i usluge, Bjelovar, Vidikovac 48, 43000 Bjelovar</izvorni_sadrzaj>
    <derivirana_varijabla naziv="DomainObject.Predmet.ProtustrankaFormatedWithAdress_1"> GORHAL društvo s ograničenom odgovornošću za trgovinu, poljoprivredu i usluge, Bjelovar, Vidikovac 48, 43000 Bjelovar</derivirana_varijabla>
  </DomainObject.Predmet.ProtustrankaFormatedWithAdress>
  <DomainObject.Predmet.ProtustrankaFormatedWithAdressOIB>
    <izvorni_sadrzaj> GORHAL društvo s ograničenom odgovornošću za trgovinu, poljoprivredu i usluge, Bjelovar, OIB 81055377677, Vidikovac 48, 43000 Bjelovar</izvorni_sadrzaj>
    <derivirana_varijabla naziv="DomainObject.Predmet.ProtustrankaFormatedWithAdressOIB_1"> GORHAL društvo s ograničenom odgovornošću za trgovinu, poljoprivredu i usluge, Bjelovar, OIB 81055377677, Vidikovac 48, 43000 Bjelovar</derivirana_varijabla>
  </DomainObject.Predmet.ProtustrankaFormatedWithAdressOIB>
  <DomainObject.Predmet.ProtustrankaWithAdress>
    <izvorni_sadrzaj>GORHAL društvo s ograničenom odgovornošću za trgovinu, poljoprivredu i usluge, Bjelovar Vidikovac 48, 43000 Bjelovar</izvorni_sadrzaj>
    <derivirana_varijabla naziv="DomainObject.Predmet.ProtustrankaWithAdress_1">GORHAL društvo s ograničenom odgovornošću za trgovinu, poljoprivredu i usluge, Bjelovar Vidikovac 48, 43000 Bjelovar</derivirana_varijabla>
  </DomainObject.Predmet.ProtustrankaWithAdress>
  <DomainObject.Predmet.ProtustrankaWithAdressOIB>
    <izvorni_sadrzaj>GORHAL društvo s ograničenom odgovornošću za trgovinu, poljoprivredu i usluge, Bjelovar, OIB 81055377677, Vidikovac 48, 43000 Bjelovar</izvorni_sadrzaj>
    <derivirana_varijabla naziv="DomainObject.Predmet.ProtustrankaWithAdressOIB_1">GORHAL društvo s ograničenom odgovornošću za trgovinu, poljoprivredu i usluge, Bjelovar, OIB 81055377677, Vidikovac 48, 43000 Bjelovar</derivirana_varijabla>
  </DomainObject.Predmet.ProtustrankaWithAdressOIB>
  <DomainObject.Predmet.ProtustrankaNazivFormated>
    <izvorni_sadrzaj>GORHAL društvo s ograničenom odgovornošću za trgovinu, poljoprivredu i usluge, Bjelovar</izvorni_sadrzaj>
    <derivirana_varijabla naziv="DomainObject.Predmet.ProtustrankaNazivFormated_1">GORHAL društvo s ograničenom odgovornošću za trgovinu, poljoprivredu i usluge, Bjelovar</derivirana_varijabla>
  </DomainObject.Predmet.ProtustrankaNazivFormated>
  <DomainObject.Predmet.ProtustrankaNazivFormatedOIB>
    <izvorni_sadrzaj>GORHAL društvo s ograničenom odgovornošću za trgovinu, poljoprivredu i usluge, Bjelovar, OIB 81055377677</izvorni_sadrzaj>
    <derivirana_varijabla naziv="DomainObject.Predmet.ProtustrankaNazivFormatedOIB_1">GORHAL društvo s ograničenom odgovornošću za trgovinu, poljoprivredu i usluge, Bjelovar, OIB 81055377677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GORHAL društvo s ograničenom odgovornošću za trgovinu, poljoprivredu i usluge, Bjelovar</item>
    </izvorni_sadrzaj>
    <derivirana_varijabla naziv="DomainObject.Predmet.ProtuStrankaListFormated_1">
      <item>GORHAL društvo s ograničenom odgovornošću za trgovinu, poljoprivredu i usluge, Bjelovar</item>
    </derivirana_varijabla>
  </DomainObject.Predmet.ProtuStrankaListFormated>
  <DomainObject.Predmet.ProtuStrankaListFormatedOIB>
    <izvorni_sadrzaj>
      <item>GORHAL društvo s ograničenom odgovornošću za trgovinu, poljoprivredu i usluge, Bjelovar, OIB 81055377677</item>
    </izvorni_sadrzaj>
    <derivirana_varijabla naziv="DomainObject.Predmet.ProtuStrankaListFormatedOIB_1">
      <item>GORHAL društvo s ograničenom odgovornošću za trgovinu, poljoprivredu i usluge, Bjelovar, OIB 81055377677</item>
    </derivirana_varijabla>
  </DomainObject.Predmet.ProtuStrankaListFormatedOIB>
  <DomainObject.Predmet.ProtuStrankaListFormatedWithAdress>
    <izvorni_sadrzaj>
      <item>GORHAL društvo s ograničenom odgovornošću za trgovinu, poljoprivredu i usluge, Bjelovar, Vidikovac 48, 43000 Bjelovar</item>
    </izvorni_sadrzaj>
    <derivirana_varijabla naziv="DomainObject.Predmet.ProtuStrankaListFormatedWithAdress_1">
      <item>GORHAL društvo s ograničenom odgovornošću za trgovinu, poljoprivredu i usluge, Bjelovar, Vidikovac 48, 43000 Bjelovar</item>
    </derivirana_varijabla>
  </DomainObject.Predmet.ProtuStrankaListFormatedWithAdress>
  <DomainObject.Predmet.ProtuStrankaListFormatedWithAdressOIB>
    <izvorni_sadrzaj>
      <item>GORHAL društvo s ograničenom odgovornošću za trgovinu, poljoprivredu i usluge, Bjelovar, OIB 81055377677, Vidikovac 48, 43000 Bjelovar</item>
    </izvorni_sadrzaj>
    <derivirana_varijabla naziv="DomainObject.Predmet.ProtuStrankaListFormatedWithAdressOIB_1">
      <item>GORHAL društvo s ograničenom odgovornošću za trgovinu, poljoprivredu i usluge, Bjelovar, OIB 81055377677, Vidikovac 48, 43000 Bjelovar</item>
    </derivirana_varijabla>
  </DomainObject.Predmet.ProtuStrankaListFormatedWithAdressOIB>
  <DomainObject.Predmet.ProtuStrankaListNazivFormated>
    <izvorni_sadrzaj>
      <item>GORHAL društvo s ograničenom odgovornošću za trgovinu, poljoprivredu i usluge, Bjelovar</item>
    </izvorni_sadrzaj>
    <derivirana_varijabla naziv="DomainObject.Predmet.ProtuStrankaListNazivFormated_1">
      <item>GORHAL društvo s ograničenom odgovornošću za trgovinu, poljoprivredu i usluge, Bjelovar</item>
    </derivirana_varijabla>
  </DomainObject.Predmet.ProtuStrankaListNazivFormated>
  <DomainObject.Predmet.ProtuStrankaListNazivFormatedOIB>
    <izvorni_sadrzaj>
      <item>GORHAL društvo s ograničenom odgovornošću za trgovinu, poljoprivredu i usluge, Bjelovar, OIB 81055377677</item>
    </izvorni_sadrzaj>
    <derivirana_varijabla naziv="DomainObject.Predmet.ProtuStrankaListNazivFormatedOIB_1">
      <item>GORHAL društvo s ograničenom odgovornošću za trgovinu, poljoprivredu i usluge, Bjelovar, OIB 81055377677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St-504/2015-2</izvorni_sadrzaj>
    <derivirana_varijabla naziv="DomainObject.PoslovniBrojDokumenta_1">St-504/2015-2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GORHAL društvo s ograničenom odgovornošću za trgovinu, poljoprivredu i usluge, Bjelovar</izvorni_sadrzaj>
    <derivirana_varijabla naziv="DomainObject.Predmet.ProtustrankaIDrugi_1">GORHAL društvo s ograničenom odgovornošću za trgovinu, poljoprivredu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GORHAL društvo s ograničenom odgovornošću za trgovinu, poljoprivredu i usluge, Bjelovar, OIB 81055377677, Vidikovac 48, 43000 Bjelovar</izvorni_sadrzaj>
    <derivirana_varijabla naziv="DomainObject.Predmet.ProtustrankaIDrugiAdressOIB_1">GORHAL društvo s ograničenom odgovornošću za trgovinu, poljoprivredu i usluge, Bjelovar, OIB 81055377677, Vidikovac 48,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GORHAL društvo s ograničenom odgovornošću za trgovinu, poljoprivredu i usluge, Bjelovar</item>
    </izvorni_sadrzaj>
    <derivirana_varijabla naziv="DomainObject.Predmet.SudioniciListNaziv_1">
      <item>FINA, RC ZAGREB, Podružnica Bjelovar</item>
      <item>GORHAL društvo s ograničenom odgovornošću za trgovinu, poljoprivredu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GORHAL društvo s ograničenom odgovornošću za trgovinu, poljoprivredu i usluge, Bjelovar, OIB 81055377677, Vidikovac 48,43000 Bjelovar</item>
    </izvorni_sadrzaj>
    <derivirana_varijabla naziv="DomainObject.Predmet.SudioniciListAdressOIB_1">
      <item>FINA, RC ZAGREB, Podružnica Bjelovar, OIB 85821130368, F. Supila 4,43000 Bjelovar</item>
      <item>GORHAL društvo s ograničenom odgovornošću za trgovinu, poljoprivredu i usluge, Bjelovar, OIB 81055377677, Vidikovac 48,43000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2F430-6EF9-4282-B19D-E828E75BB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1661</properties:Characters>
  <properties:Lines>42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2015-12-23T09:33:00Z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