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be77" w14:paraId="c7ebe77" w:rsidRDefault="000B5FA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685800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B5FAF" w:rsidP="000B5FAF" w:rsidR="000B5FAF">
      <w:pPr>
        <w:spacing w:after="0"/>
        <w:jc w:val="both"/>
      </w:pPr>
      <w:r>
        <w:t xml:space="preserve">           Republika Hrvatska</w:t>
      </w:r>
    </w:p>
    <w:p w:rsidRDefault="000B5FAF" w:rsidP="000B5FAF" w:rsidR="000B5FA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B5FAF" w:rsidP="000B5FAF" w:rsidR="000B5FA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Poslovni broj: 5. St-791/2018-6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R J E Š E N J E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Trgovački sud u Bjelovaru, po sutkinji pojedincu Mariji Petrina Kubica, povodom prijedloga Financijske agencije, OIB: 85821130368, RC Zagreb, Podružnica Bjelovar, Bjelovar, F. Supila 4, za otvaranje stečajnog postupka nad dužnikom GMD GRADNJA jednostavno društvo s ograničenom odgovornošću za graditeljstvo, trgovinu i usluge, Garešnički Brestovac, Brestovačka 35, MBS: 010099574, OIB: 14677811363, 4. travnja 2019.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461F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GMD GRADNJA jednostavno društvo s ograničenom odgovornošću za graditeljstvo, trgovinu i usluge, Garešnički Brestovac, Brestovačka 35, MBS: 010099574, OIB: 14677811363,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B461F1">
        <w:rPr>
          <w:rFonts w:cs="Times New Roman" w:eastAsia="Times New Roman"/>
          <w:noProof/>
          <w:szCs w:val="20"/>
          <w:lang w:eastAsia="hr-HR"/>
        </w:rPr>
        <w:t xml:space="preserve"> model HR05 540-791-18.         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461F1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461F1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B461F1">
        <w:rPr>
          <w:rFonts w:cs="Times New Roman" w:eastAsia="Times New Roman"/>
          <w:szCs w:val="20"/>
          <w:lang w:eastAsia="hr-HR"/>
        </w:rPr>
        <w:t>GMD GRADNJA j.d.o.o. Garešnički Brestovac u kojem je navedeno da je</w:t>
      </w:r>
      <w:r w:rsidRPr="00B461F1">
        <w:rPr>
          <w:rFonts w:cs="Times New Roman" w:eastAsia="Times New Roman"/>
          <w:color w:val="000000"/>
          <w:szCs w:val="20"/>
          <w:lang w:eastAsia="hr-HR"/>
        </w:rPr>
        <w:t xml:space="preserve"> 7. prosinca 2018. dužnik u Očevidniku redoslijeda osnova za plaćanje imao evidentirane neizvršene osnove za plaćanje u neprekinutom razdoblju od 120 dana, u ukupnom iznosu od 18.836,94 kn. 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 xml:space="preserve">Rješenjem od 19. veljače </w:t>
      </w:r>
      <w:r w:rsidRPr="00B461F1">
        <w:rPr>
          <w:rFonts w:cs="Times New Roman" w:eastAsia="Times New Roman"/>
          <w:noProof/>
          <w:szCs w:val="20"/>
          <w:lang w:eastAsia="hr-HR"/>
        </w:rPr>
        <w:t xml:space="preserve">2019. </w:t>
      </w:r>
      <w:r w:rsidRPr="00B461F1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Martina </w:t>
      </w:r>
      <w:proofErr w:type="spellStart"/>
      <w:r w:rsidRPr="00B461F1">
        <w:rPr>
          <w:rFonts w:cs="Times New Roman" w:eastAsia="Times New Roman"/>
          <w:szCs w:val="20"/>
          <w:lang w:eastAsia="hr-HR"/>
        </w:rPr>
        <w:t>Kovaček</w:t>
      </w:r>
      <w:proofErr w:type="spellEnd"/>
      <w:r w:rsidRPr="00B461F1">
        <w:rPr>
          <w:rFonts w:cs="Times New Roman" w:eastAsia="Times New Roman"/>
          <w:szCs w:val="20"/>
          <w:lang w:eastAsia="hr-HR"/>
        </w:rPr>
        <w:t xml:space="preserve">, kojoj je, sukladno čl.117. st.2. SZ, naloženo da sastavi i podnese sudu pisano izvješće o financijsko-gospodarskom stanju dužnika. 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5529"/>
        <w:jc w:val="right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Calibri"/>
          <w:szCs w:val="20"/>
          <w:lang w:eastAsia="hr-HR"/>
        </w:rPr>
        <w:lastRenderedPageBreak/>
        <w:t>Z</w:t>
      </w:r>
      <w:r w:rsidRPr="00B461F1">
        <w:rPr>
          <w:rFonts w:cs="Times New Roman" w:eastAsia="Times New Roman"/>
          <w:szCs w:val="20"/>
          <w:lang w:eastAsia="hr-HR"/>
        </w:rPr>
        <w:t xml:space="preserve">akonska zastupnica dužnika nije došla na ročište 28. ožujka 2019. i nije podnijela  izvješće o gospodarsko-financijskom stanju dužnika. 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U Bjelovaru 4. travnja 2019.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 xml:space="preserve">                   Sutkinja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461F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461F1" w:rsidP="00B461F1" w:rsidR="00B461F1" w:rsidRPr="00B461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461F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61F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61F1" w:rsidP="00B461F1" w:rsidR="00B461F1" w:rsidRPr="00B461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B5FA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8115248"/>
      <w:docPartObj>
        <w:docPartGallery w:val="Page Numbers (Top of Page)"/>
        <w:docPartUnique/>
      </w:docPartObj>
    </w:sdtPr>
    <w:sdtContent>
      <w:p w:rsidRDefault="000B5FAF" w:rsidP="000B5FAF" w:rsidR="000B5FA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B5FAF" w:rsidP="000B5FA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B461F1">
      <w:rPr>
        <w:rFonts w:cs="Times New Roman" w:eastAsia="Times New Roman"/>
        <w:szCs w:val="20"/>
        <w:lang w:eastAsia="hr-HR"/>
      </w:rPr>
      <w:t>Poslovni broj: 5. St-791/2018-6</w:t>
    </w:r>
  </w:p>
  <w:p w:rsidRDefault="000B5FAF" w:rsidP="000B5FAF" w:rsidR="000B5FAF" w:rsidRPr="000B5FA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FAF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1F1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70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80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St-791/2018-6</izvorni_sadrzaj>
    <derivirana_varijabla naziv="DomainObject.Oznaka_1">St-791/2018-6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GMD GRADNJA jednostavno društvo s ograničenom odgovornošću za graditeljstvo, trgovinu i usluge zastupanog po punomoćniku Martina Kovaček</izvorni_sadrzaj>
    <derivirana_varijabla naziv="DomainObject.Predmet.ProtustrankaFormated_1">  GMD GRADNJA jednostavno društvo s ograničenom odgovornošću za graditeljstvo, trgovinu i usluge zastupanog po punomoćniku Martina Kovaček</derivirana_varijabla>
  </DomainObject.Predmet.ProtustrankaFormated>
  <DomainObject.Predmet.ProtustrankaFormatedOIB>
    <izvorni_sadrzaj>  GMD GRADNJA jednostavno društvo s ograničenom odgovornošću za graditeljstvo, trgovinu i usluge, OIB 14677811363 zastupanog po punomoćniku Martina Kovaček</izvorni_sadrzaj>
    <derivirana_varijabla naziv="DomainObject.Predmet.ProtustrankaFormatedOIB_1">  GMD GRADNJA jednostavno društvo s ograničenom odgovornošću za graditeljstvo, trgovinu i usluge, OIB 14677811363 zastupanog po punomoćniku Martina Kovaček</derivirana_varijabla>
  </DomainObject.Predmet.ProtustrankaFormatedOIB>
  <DomainObject.Predmet.ProtustrankaFormatedWithAdress>
    <izvorni_sadrzaj> GMD GRADNJA jednostavno društvo s ograničenom odgovornošću za graditeljstvo, trgovinu i usluge, Brestovačka 35, 43280 Garešnički Brestovac zastupanog po punomoćniku Martina Kovaček</izvorni_sadrzaj>
    <derivirana_varijabla naziv="DomainObject.Predmet.ProtustrankaFormatedWithAdress_1"> GMD GRADNJA jednostavno društvo s ograničenom odgovornošću za graditeljstvo, trgovinu i usluge, Brestovačka 35, 43280 Garešnički Brestovac zastupanog po punomoćniku Martina Kovaček</derivirana_varijabla>
  </DomainObject.Predmet.ProtustrankaFormatedWithAdress>
  <DomainObject.Predmet.ProtustrankaFormatedWithAdressOIB>
    <izvorni_sadrzaj> GMD GRADNJA jednostavno društvo s ograničenom odgovornošću za graditeljstvo, trgovinu i usluge, OIB 14677811363, Brestovačka 35, 43280 Garešnički Brestovac zastupanog po punomoćniku Martina Kovaček</izvorni_sadrzaj>
    <derivirana_varijabla naziv="DomainObject.Predmet.ProtustrankaFormatedWithAdressOIB_1"> GMD GRADNJA jednostavno društvo s ograničenom odgovornošću za graditeljstvo, trgovinu i usluge, OIB 14677811363, Brestovačka 35, 43280 Garešnički Brestovac zastupanog po punomoćniku Martina Kovaček</derivirana_varijabla>
  </DomainObject.Predmet.ProtustrankaFormatedWithAdressOIB>
  <DomainObject.Predmet.ProtustrankaWithAdress>
    <izvorni_sadrzaj>GMD GRADNJA jednostavno društvo s ograničenom odgovornošću za graditeljstvo, trgovinu i usluge Brestovačka 35, 43280 Garešnički Brestovac</izvorni_sadrzaj>
    <derivirana_varijabla naziv="DomainObject.Predmet.ProtustrankaWithAdress_1">GMD GRADNJA jednostavno društvo s ograničenom odgovornošću za graditeljstvo, trgovinu i usluge Brestovačka 35, 43280 Garešnički Brestovac</derivirana_varijabla>
  </DomainObject.Predmet.ProtustrankaWithAdress>
  <DomainObject.Predmet.ProtustrankaWithAdressOIB>
    <izvorni_sadrzaj>GMD GRADNJA jednostavno društvo s ograničenom odgovornošću za graditeljstvo, trgovinu i usluge, OIB 14677811363, Brestovačka 35, 43280 Garešnički Brestovac</izvorni_sadrzaj>
    <derivirana_varijabla naziv="DomainObject.Predmet.ProtustrankaWithAdressOIB_1">GMD GRADNJA jednostavno društvo s ograničenom odgovornošću za graditeljstvo, trgovinu i usluge, OIB 14677811363, Brestovačka 35, 43280 Garešnički Brestovac</derivirana_varijabla>
  </DomainObject.Predmet.ProtustrankaWithAdressOIB>
  <DomainObject.Predmet.ProtustrankaNazivFormated>
    <izvorni_sadrzaj>GMD GRADNJA jednostavno društvo s ograničenom odgovornošću za graditeljstvo, trgovinu i usluge</izvorni_sadrzaj>
    <derivirana_varijabla naziv="DomainObject.Predmet.ProtustrankaNazivFormated_1">GMD GRADNJA jednostavno društvo s ograničenom odgovornošću za graditeljstvo, trgovinu i usluge</derivirana_varijabla>
  </DomainObject.Predmet.ProtustrankaNazivFormated>
  <DomainObject.Predmet.ProtustrankaNazivFormatedOIB>
    <izvorni_sadrzaj>GMD GRADNJA jednostavno društvo s ograničenom odgovornošću za graditeljstvo, trgovinu i usluge, OIB 14677811363</izvorni_sadrzaj>
    <derivirana_varijabla naziv="DomainObject.Predmet.ProtustrankaNazivFormatedOIB_1">GMD GRADNJA jednostavno društvo s ograničenom odgovornošću za graditeljstvo, trgovinu i usluge, OIB 14677811363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GMD GRADNJA jednostavno društvo s ograničenom odgovornošću za graditeljstvo, trgovinu i usluge zastupanog po punomoćniku Martina Kovaček</item>
    </izvorni_sadrzaj>
    <derivirana_varijabla naziv="DomainObject.Predmet.ProtuStrankaListFormated_1">
      <item>GMD GRADNJA jednostavno društvo s ograničenom odgovornošću za graditeljstvo, trgovinu i usluge zastupanog po punomoćniku Martina Kovaček</item>
    </derivirana_varijabla>
  </DomainObject.Predmet.ProtuStrankaListFormated>
  <DomainObject.Predmet.ProtuStrankaListFormatedOIB>
    <izvorni_sadrzaj>
      <item>GMD GRADNJA jednostavno društvo s ograničenom odgovornošću za graditeljstvo, trgovinu i usluge, OIB 14677811363 zastupanog po punomoćniku Martina Kovaček</item>
    </izvorni_sadrzaj>
    <derivirana_varijabla naziv="DomainObject.Predmet.ProtuStrankaListFormatedOIB_1">
      <item>GMD GRADNJA jednostavno društvo s ograničenom odgovornošću za graditeljstvo, trgovinu i usluge, OIB 14677811363 zastupanog po punomoćniku Martina Kovaček</item>
    </derivirana_varijabla>
  </DomainObject.Predmet.ProtuStrankaListFormatedOIB>
  <DomainObject.Predmet.ProtuStrankaListFormatedWithAdress>
    <izvorni_sadrzaj>
      <item>GMD GRADNJA jednostavno društvo s ograničenom odgovornošću za graditeljstvo, trgovinu i usluge, Brestovačka 35, 43280 Garešnički Brestovac zastupanog po punomoćniku Martina Kovaček</item>
    </izvorni_sadrzaj>
    <derivirana_varijabla naziv="DomainObject.Predmet.ProtuStrankaListFormatedWithAdress_1">
      <item>GMD GRADNJA jednostavno društvo s ograničenom odgovornošću za graditeljstvo, trgovinu i usluge, Brestovačka 35, 43280 Garešnički Brestovac zastupanog po punomoćniku Martina Kovaček</item>
    </derivirana_varijabla>
  </DomainObject.Predmet.ProtuStrankaListFormatedWithAdress>
  <DomainObject.Predmet.ProtuStrankaListFormatedWithAdressOIB>
    <izvorni_sadrzaj>
      <item>GMD GRADNJA jednostavno društvo s ograničenom odgovornošću za graditeljstvo, trgovinu i usluge, OIB 14677811363, Brestovačka 35, 43280 Garešnički Brestovac zastupanog po punomoćniku Martina Kovaček</item>
    </izvorni_sadrzaj>
    <derivirana_varijabla naziv="DomainObject.Predmet.ProtuStrankaListFormatedWithAdressOIB_1">
      <item>GMD GRADNJA jednostavno društvo s ograničenom odgovornošću za graditeljstvo, trgovinu i usluge, OIB 14677811363, Brestovačka 35, 43280 Garešnički Brestovac zastupanog po punomoćniku Martina Kovaček</item>
    </derivirana_varijabla>
  </DomainObject.Predmet.ProtuStrankaListFormatedWithAdressOIB>
  <DomainObject.Predmet.ProtuStrankaListNazivFormated>
    <izvorni_sadrzaj>
      <item>GMD GRADNJA jednostavno društvo s ograničenom odgovornošću za graditeljstvo, trgovinu i usluge</item>
    </izvorni_sadrzaj>
    <derivirana_varijabla naziv="DomainObject.Predmet.ProtuStrankaListNazivFormated_1">
      <item>GMD GRADNJA jednostavno društvo s ograničenom odgovornošću za graditeljstvo, trgovinu i usluge</item>
    </derivirana_varijabla>
  </DomainObject.Predmet.ProtuStrankaListNazivFormated>
  <DomainObject.Predmet.ProtuStrankaListNazivFormatedOIB>
    <izvorni_sadrzaj>
      <item>GMD GRADNJA jednostavno društvo s ograničenom odgovornošću za graditeljstvo, trgovinu i usluge, OIB 14677811363</item>
    </izvorni_sadrzaj>
    <derivirana_varijabla naziv="DomainObject.Predmet.ProtuStrankaListNazivFormatedOIB_1">
      <item>GMD GRADNJA jednostavno društvo s ograničenom odgovornošću za graditeljstvo, trgovinu i usluge, OIB 14677811363</item>
    </derivirana_varijabla>
  </DomainObject.Predmet.ProtuStrankaListNazivFormatedOIB>
  <DomainObject.Predmet.OstaliListFormated>
    <izvorni_sadrzaj>
      <item>Martina Kovaček punomoćnik sudionika u postupku GMD GRADNJA jednostavno društvo s ograničenom odgovornošću za graditeljstvo, trgovinu i usluge</item>
    </izvorni_sadrzaj>
    <derivirana_varijabla naziv="DomainObject.Predmet.OstaliListFormated_1">
      <item>Martina Kovaček punomoćnik sudionika u postupku GMD GRADNJA jednostavno društvo s ograničenom odgovornošću za graditeljstvo, trgovinu i usluge</item>
    </derivirana_varijabla>
  </DomainObject.Predmet.OstaliListFormated>
  <DomainObject.Predmet.OstaliListFormatedOIB>
    <izvorni_sadrzaj>
      <item>Martina Kovaček, OIB 19898340321 punomoćnik sudionika u postupku GMD GRADNJA jednostavno društvo s ograničenom odgovornošću za graditeljstvo, trgovinu i usluge</item>
    </izvorni_sadrzaj>
    <derivirana_varijabla naziv="DomainObject.Predmet.OstaliListFormatedOIB_1">
      <item>Martina Kovaček, OIB 19898340321 punomoćnik sudionika u postupku GMD GRADNJA jednostavno društvo s ograničenom odgovornošću za graditeljstvo, trgovinu i usluge</item>
    </derivirana_varijabla>
  </DomainObject.Predmet.OstaliListFormatedOIB>
  <DomainObject.Predmet.OstaliListFormatedWithAdress>
    <izvorni_sadrzaj>
      <item>Martina Kovaček, Brestovačka 35, 43280 Garešnički Brestovac punomoćnik sudionika u postupku GMD GRADNJA jednostavno društvo s ograničenom odgovornošću za graditeljstvo, trgovinu i usluge</item>
    </izvorni_sadrzaj>
    <derivirana_varijabla naziv="DomainObject.Predmet.OstaliListFormatedWithAdress_1">
      <item>Martina Kovaček, Brestovačka 35, 43280 Garešnički Brestovac punomoćnik sudionika u postupku GMD GRADNJA jednostavno društvo s ograničenom odgovornošću za graditeljstvo, trgovinu i usluge</item>
    </derivirana_varijabla>
  </DomainObject.Predmet.OstaliListFormatedWithAdress>
  <DomainObject.Predmet.OstaliListFormatedWithAdressOIB>
    <izvorni_sadrzaj>
      <item>Martina Kovaček, OIB 19898340321, Brestovačka 35, 43280 Garešnički Brestovac punomoćnik sudionika u postupku GMD GRADNJA jednostavno društvo s ograničenom odgovornošću za graditeljstvo, trgovinu i usluge</item>
    </izvorni_sadrzaj>
    <derivirana_varijabla naziv="DomainObject.Predmet.OstaliListFormatedWithAdressOIB_1">
      <item>Martina Kovaček, OIB 19898340321, Brestovačka 35, 43280 Garešnički Brestovac punomoćnik sudionika u postupku GMD GRADNJA jednostavno društvo s ograničenom odgovornošću za graditeljstvo, trgovinu i usluge</item>
    </derivirana_varijabla>
  </DomainObject.Predmet.OstaliListFormatedWithAdressOIB>
  <DomainObject.Predmet.OstaliListNazivFormated>
    <izvorni_sadrzaj>
      <item>Martina Kovaček</item>
    </izvorni_sadrzaj>
    <derivirana_varijabla naziv="DomainObject.Predmet.OstaliListNazivFormated_1">
      <item>Martina Kovaček</item>
    </derivirana_varijabla>
  </DomainObject.Predmet.OstaliListNazivFormated>
  <DomainObject.Predmet.OstaliListNazivFormatedOIB>
    <izvorni_sadrzaj>
      <item>Martina Kovaček, OIB 19898340321</item>
    </izvorni_sadrzaj>
    <derivirana_varijabla naziv="DomainObject.Predmet.OstaliListNazivFormatedOIB_1">
      <item>Martina Kovaček, OIB 19898340321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St-791/2018-6</izvorni_sadrzaj>
    <derivirana_varijabla naziv="DomainObject.PoslovniBrojDokumenta_1">St-791/2018-6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GMD GRADNJA jednostavno društvo s ograničenom odgovornošću za graditeljstvo, trgovinu i usluge</izvorni_sadrzaj>
    <derivirana_varijabla naziv="DomainObject.Predmet.ProtustrankaIDrugi_1">GMD GRADNJA jednostavno društvo s ograničenom odgovornošću za graditeljstvo,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GMD GRADNJA jednostavno društvo s ograničenom odgovornošću za graditeljstvo, trgovinu i usluge, OIB 14677811363, Brestovačka 35, 43280 Garešnički Brestovac</izvorni_sadrzaj>
    <derivirana_varijabla naziv="DomainObject.Predmet.ProtustrankaIDrugiAdressOIB_1">GMD GRADNJA jednostavno društvo s ograničenom odgovornošću za graditeljstvo, trgovinu i usluge, OIB 14677811363, Brestovačka 35,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GMD GRADNJA jednostavno društvo s ograničenom odgovornošću za graditeljstvo, trgovinu i usluge</item>
      <item>Martina Kovaček</item>
    </izvorni_sadrzaj>
    <derivirana_varijabla naziv="DomainObject.Predmet.SudioniciListNaziv_1">
      <item>FINA, RC ZAGREB, Podružnica BJELOVAR</item>
      <item>GMD GRADNJA jednostavno društvo s ograničenom odgovornošću za graditeljstvo, trgovinu i usluge</item>
      <item>Martina Kovaček</item>
    </derivirana_varijabla>
  </DomainObject.Predmet.SudioniciListNaziv>
  <DomainObject.Predmet.SudioniciListAdressOIB>
    <izvorni_sadrzaj>
      <item>FINA, RC ZAGREB, Podružnica BJELOVAR, OIB 85821130368, F. Supila 4,43000 Bjelovar</item>
      <item>GMD GRADNJA jednostavno društvo s ograničenom odgovornošću za graditeljstvo, trgovinu i usluge, OIB 14677811363, Brestovačka 35,43280 Garešnički Brestovac</item>
      <item>Martina Kovaček, OIB 19898340321, Brestovačka 35,43280 Garešnički Brestovac</item>
    </izvorni_sadrzaj>
    <derivirana_varijabla naziv="DomainObject.Predmet.SudioniciListAdressOIB_1">
      <item>FINA, RC ZAGREB, Podružnica BJELOVAR, OIB 85821130368, F. Supila 4,43000 Bjelovar</item>
      <item>GMD GRADNJA jednostavno društvo s ograničenom odgovornošću za graditeljstvo, trgovinu i usluge, OIB 14677811363, Brestovačka 35,43280 Garešnički Brestovac</item>
      <item>Martina Kovaček, OIB 19898340321, Brestovačka 35,43280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3A127-CB96-45CA-B62E-A2146D5E3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3170</properties:Characters>
  <properties:Lines>84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2019-04-04T10:44:00Z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St-791/2018-6 / Odluka - Rješenje (odluka_St-791_2018-6.docx)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