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438c" w14:paraId="c80438c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0C6EF4">
        <w:rPr>
          <w:b/>
          <w:sz w:val="22"/>
          <w:szCs w:val="22"/>
        </w:rPr>
        <w:t>905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B32C58">
        <w:rPr>
          <w:b/>
          <w:sz w:val="22"/>
          <w:szCs w:val="22"/>
        </w:rPr>
        <w:t>6</w:t>
      </w:r>
      <w:r w:rsidR="00E90CB2">
        <w:rPr>
          <w:b/>
          <w:sz w:val="22"/>
          <w:szCs w:val="22"/>
        </w:rPr>
        <w:t>3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0C6EF4" w:rsidRPr="000C6EF4">
        <w:rPr>
          <w:sz w:val="22"/>
          <w:szCs w:val="22"/>
          <w:lang w:val="en-AU"/>
        </w:rPr>
        <w:t xml:space="preserve">GRIP GRADNJA d.o.o. </w:t>
      </w:r>
      <w:proofErr w:type="gramStart"/>
      <w:r w:rsidR="000C6EF4" w:rsidRPr="000C6EF4">
        <w:rPr>
          <w:sz w:val="22"/>
          <w:szCs w:val="22"/>
          <w:lang w:val="en-AU"/>
        </w:rPr>
        <w:t>za</w:t>
      </w:r>
      <w:proofErr w:type="gramEnd"/>
      <w:r w:rsidR="000C6EF4" w:rsidRPr="000C6EF4">
        <w:rPr>
          <w:sz w:val="22"/>
          <w:szCs w:val="22"/>
          <w:lang w:val="en-AU"/>
        </w:rPr>
        <w:t xml:space="preserve"> </w:t>
      </w:r>
      <w:proofErr w:type="spellStart"/>
      <w:r w:rsidR="000C6EF4" w:rsidRPr="000C6EF4">
        <w:rPr>
          <w:sz w:val="22"/>
          <w:szCs w:val="22"/>
          <w:lang w:val="en-AU"/>
        </w:rPr>
        <w:t>gradnju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trgovinu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turizam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ugostiteljstvo</w:t>
      </w:r>
      <w:proofErr w:type="spellEnd"/>
      <w:r w:rsidR="000C6EF4" w:rsidRPr="000C6EF4">
        <w:rPr>
          <w:sz w:val="22"/>
          <w:szCs w:val="22"/>
          <w:lang w:val="en-AU"/>
        </w:rPr>
        <w:t xml:space="preserve"> i </w:t>
      </w:r>
      <w:proofErr w:type="spellStart"/>
      <w:r w:rsidR="000C6EF4" w:rsidRPr="000C6EF4">
        <w:rPr>
          <w:sz w:val="22"/>
          <w:szCs w:val="22"/>
          <w:lang w:val="en-AU"/>
        </w:rPr>
        <w:t>usluge</w:t>
      </w:r>
      <w:proofErr w:type="spellEnd"/>
      <w:r w:rsidR="00F61FBC">
        <w:rPr>
          <w:sz w:val="22"/>
          <w:szCs w:val="22"/>
          <w:lang w:val="en-AU"/>
        </w:rPr>
        <w:t xml:space="preserve"> "u stečaju"</w:t>
      </w:r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Solin</w:t>
      </w:r>
      <w:proofErr w:type="spellEnd"/>
      <w:r w:rsidR="000C6EF4" w:rsidRPr="000C6EF4">
        <w:rPr>
          <w:sz w:val="22"/>
          <w:szCs w:val="22"/>
          <w:lang w:val="en-AU"/>
        </w:rPr>
        <w:t xml:space="preserve">, </w:t>
      </w:r>
      <w:proofErr w:type="spellStart"/>
      <w:r w:rsidR="000C6EF4" w:rsidRPr="000C6EF4">
        <w:rPr>
          <w:sz w:val="22"/>
          <w:szCs w:val="22"/>
          <w:lang w:val="en-AU"/>
        </w:rPr>
        <w:t>Oko</w:t>
      </w:r>
      <w:proofErr w:type="spellEnd"/>
      <w:r w:rsidR="000C6EF4" w:rsidRPr="000C6EF4">
        <w:rPr>
          <w:sz w:val="22"/>
          <w:szCs w:val="22"/>
          <w:lang w:val="en-AU"/>
        </w:rPr>
        <w:t xml:space="preserve"> </w:t>
      </w:r>
      <w:proofErr w:type="spellStart"/>
      <w:r w:rsidR="000C6EF4" w:rsidRPr="000C6EF4">
        <w:rPr>
          <w:sz w:val="22"/>
          <w:szCs w:val="22"/>
          <w:lang w:val="en-AU"/>
        </w:rPr>
        <w:t>Sv</w:t>
      </w:r>
      <w:proofErr w:type="spellEnd"/>
      <w:r w:rsidR="000C6EF4" w:rsidRPr="000C6EF4">
        <w:rPr>
          <w:sz w:val="22"/>
          <w:szCs w:val="22"/>
          <w:lang w:val="en-AU"/>
        </w:rPr>
        <w:t xml:space="preserve">. </w:t>
      </w:r>
      <w:proofErr w:type="spellStart"/>
      <w:r w:rsidR="000C6EF4" w:rsidRPr="000C6EF4">
        <w:rPr>
          <w:sz w:val="22"/>
          <w:szCs w:val="22"/>
          <w:lang w:val="en-AU"/>
        </w:rPr>
        <w:t>Kaje</w:t>
      </w:r>
      <w:proofErr w:type="spellEnd"/>
      <w:r w:rsidR="000C6EF4" w:rsidRPr="000C6EF4">
        <w:rPr>
          <w:sz w:val="22"/>
          <w:szCs w:val="22"/>
          <w:lang w:val="en-AU"/>
        </w:rPr>
        <w:t xml:space="preserve"> 30, MBS: 060197452, OIB: 45163761681</w:t>
      </w:r>
      <w:r w:rsidR="00240203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>zas</w:t>
      </w:r>
      <w:r w:rsidR="004C2B73">
        <w:rPr>
          <w:sz w:val="22"/>
          <w:szCs w:val="22"/>
        </w:rPr>
        <w:t>tupano po stečajnom upravitelju</w:t>
      </w:r>
      <w:r w:rsidRPr="00D562A6">
        <w:rPr>
          <w:bCs/>
          <w:sz w:val="22"/>
          <w:szCs w:val="22"/>
        </w:rPr>
        <w:t xml:space="preserve"> </w:t>
      </w:r>
      <w:proofErr w:type="spellStart"/>
      <w:r w:rsidR="00D021F8">
        <w:rPr>
          <w:bCs/>
          <w:sz w:val="22"/>
          <w:szCs w:val="22"/>
        </w:rPr>
        <w:t>Anči</w:t>
      </w:r>
      <w:proofErr w:type="spellEnd"/>
      <w:r w:rsidR="00D021F8">
        <w:rPr>
          <w:bCs/>
          <w:sz w:val="22"/>
          <w:szCs w:val="22"/>
        </w:rPr>
        <w:t xml:space="preserve"> Bašić iz S</w:t>
      </w:r>
      <w:r w:rsidR="00B32C58">
        <w:rPr>
          <w:bCs/>
          <w:sz w:val="22"/>
          <w:szCs w:val="22"/>
        </w:rPr>
        <w:t>plita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B32C58">
        <w:rPr>
          <w:sz w:val="22"/>
          <w:szCs w:val="22"/>
        </w:rPr>
        <w:t>28</w:t>
      </w:r>
      <w:r>
        <w:rPr>
          <w:sz w:val="22"/>
          <w:szCs w:val="22"/>
        </w:rPr>
        <w:t xml:space="preserve">. </w:t>
      </w:r>
      <w:r w:rsidR="00B32C58">
        <w:rPr>
          <w:sz w:val="22"/>
          <w:szCs w:val="22"/>
        </w:rPr>
        <w:t>lipnja</w:t>
      </w:r>
      <w:r w:rsidRPr="00B22722">
        <w:rPr>
          <w:sz w:val="22"/>
          <w:szCs w:val="22"/>
        </w:rPr>
        <w:t xml:space="preserve"> 201</w:t>
      </w:r>
      <w:r w:rsidR="005C3CBE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D021F8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proofErr w:type="spellStart"/>
      <w:r w:rsidR="00B32C58">
        <w:rPr>
          <w:sz w:val="22"/>
          <w:szCs w:val="22"/>
        </w:rPr>
        <w:t>Anči</w:t>
      </w:r>
      <w:proofErr w:type="spellEnd"/>
      <w:r w:rsidR="00B32C58">
        <w:rPr>
          <w:sz w:val="22"/>
          <w:szCs w:val="22"/>
        </w:rPr>
        <w:t xml:space="preserve"> Bašić </w:t>
      </w:r>
      <w:r w:rsidR="006D5556">
        <w:rPr>
          <w:sz w:val="22"/>
          <w:szCs w:val="22"/>
        </w:rPr>
        <w:t xml:space="preserve">u roku od 15 dana </w:t>
      </w:r>
      <w:r w:rsidR="00B32C58">
        <w:rPr>
          <w:sz w:val="22"/>
          <w:szCs w:val="22"/>
        </w:rPr>
        <w:t>dopuniti</w:t>
      </w:r>
      <w:r w:rsidR="00D021F8">
        <w:rPr>
          <w:sz w:val="22"/>
          <w:szCs w:val="22"/>
        </w:rPr>
        <w:t xml:space="preserve"> izvješće od 23. lipnja 2017. godine na način da će se dodatno izjasniti</w:t>
      </w:r>
      <w:r w:rsidR="00650F1B">
        <w:rPr>
          <w:sz w:val="22"/>
          <w:szCs w:val="22"/>
        </w:rPr>
        <w:t xml:space="preserve"> o pregledu promjena na žiro računu</w:t>
      </w:r>
      <w:r w:rsidR="00D021F8">
        <w:rPr>
          <w:sz w:val="22"/>
          <w:szCs w:val="22"/>
        </w:rPr>
        <w:t>:</w:t>
      </w:r>
    </w:p>
    <w:p w:rsidRDefault="00650F1B" w:rsidP="00E368A7" w:rsidR="00E368A7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 što se odnose uplate i isplate "FINA za Asfalti Karlovac u st."</w:t>
      </w:r>
      <w:r w:rsidR="00B92626">
        <w:rPr>
          <w:sz w:val="22"/>
          <w:szCs w:val="22"/>
        </w:rPr>
        <w:t>, kao i isplate "IVICA MIŠKIĆ sud.</w:t>
      </w:r>
      <w:r w:rsidR="0021227D">
        <w:rPr>
          <w:sz w:val="22"/>
          <w:szCs w:val="22"/>
        </w:rPr>
        <w:t xml:space="preserve"> </w:t>
      </w:r>
      <w:r w:rsidR="00B92626">
        <w:rPr>
          <w:sz w:val="22"/>
          <w:szCs w:val="22"/>
        </w:rPr>
        <w:t xml:space="preserve">vještak", </w:t>
      </w:r>
      <w:r w:rsidR="00BE7FA0">
        <w:rPr>
          <w:sz w:val="22"/>
          <w:szCs w:val="22"/>
        </w:rPr>
        <w:t xml:space="preserve">isplate u proračun za ugovor o djelu, </w:t>
      </w:r>
      <w:r w:rsidR="0021227D">
        <w:rPr>
          <w:sz w:val="22"/>
          <w:szCs w:val="22"/>
        </w:rPr>
        <w:t>"G</w:t>
      </w:r>
      <w:r w:rsidR="00B92626">
        <w:rPr>
          <w:sz w:val="22"/>
          <w:szCs w:val="22"/>
        </w:rPr>
        <w:t>otovina za potrebe blagajne</w:t>
      </w:r>
      <w:r w:rsidR="0021227D">
        <w:rPr>
          <w:sz w:val="22"/>
          <w:szCs w:val="22"/>
        </w:rPr>
        <w:t xml:space="preserve">", budući da u spisu nema podataka da je i za koji posao angažiran sudski vještak, </w:t>
      </w:r>
      <w:r w:rsidR="00BE7FA0">
        <w:rPr>
          <w:sz w:val="22"/>
          <w:szCs w:val="22"/>
        </w:rPr>
        <w:t>da je sklopljen bilo kakav ugovor o djelu, kao i da je zatraženo odobrenje bilo</w:t>
      </w:r>
      <w:r w:rsidR="00A5434A">
        <w:rPr>
          <w:sz w:val="22"/>
          <w:szCs w:val="22"/>
        </w:rPr>
        <w:t xml:space="preserve"> </w:t>
      </w:r>
      <w:r w:rsidR="00BE7FA0">
        <w:rPr>
          <w:sz w:val="22"/>
          <w:szCs w:val="22"/>
        </w:rPr>
        <w:t xml:space="preserve">kakvih stvarnih </w:t>
      </w:r>
      <w:r w:rsidR="00983710">
        <w:rPr>
          <w:sz w:val="22"/>
          <w:szCs w:val="22"/>
        </w:rPr>
        <w:t xml:space="preserve">ili blagajničkih </w:t>
      </w:r>
      <w:r w:rsidR="00BE7FA0">
        <w:rPr>
          <w:sz w:val="22"/>
          <w:szCs w:val="22"/>
        </w:rPr>
        <w:t>troškova</w:t>
      </w:r>
      <w:r w:rsidR="00983710">
        <w:rPr>
          <w:sz w:val="22"/>
          <w:szCs w:val="22"/>
        </w:rPr>
        <w:t>;</w:t>
      </w:r>
    </w:p>
    <w:p w:rsidRDefault="00983710" w:rsidP="00E368A7" w:rsidR="00D021F8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 w:rsidRPr="00E368A7">
        <w:rPr>
          <w:sz w:val="22"/>
          <w:szCs w:val="22"/>
        </w:rPr>
        <w:t xml:space="preserve">o ugovoru o zakupu budući da je prema odluci skupštine vjerovnika </w:t>
      </w:r>
      <w:r w:rsidR="00080251" w:rsidRPr="00E368A7">
        <w:rPr>
          <w:sz w:val="22"/>
          <w:szCs w:val="22"/>
        </w:rPr>
        <w:t xml:space="preserve">od </w:t>
      </w:r>
      <w:r w:rsidR="00F0515E" w:rsidRPr="00E368A7">
        <w:rPr>
          <w:sz w:val="22"/>
          <w:szCs w:val="22"/>
        </w:rPr>
        <w:t xml:space="preserve">24. veljače 2017. godine </w:t>
      </w:r>
      <w:r w:rsidRPr="00E368A7">
        <w:rPr>
          <w:sz w:val="22"/>
          <w:szCs w:val="22"/>
        </w:rPr>
        <w:t>stečajni up</w:t>
      </w:r>
      <w:r w:rsidR="00080251" w:rsidRPr="00E368A7">
        <w:rPr>
          <w:sz w:val="22"/>
          <w:szCs w:val="22"/>
        </w:rPr>
        <w:t>r</w:t>
      </w:r>
      <w:r w:rsidRPr="00E368A7">
        <w:rPr>
          <w:sz w:val="22"/>
          <w:szCs w:val="22"/>
        </w:rPr>
        <w:t xml:space="preserve">avitelj dobio ovlast </w:t>
      </w:r>
      <w:r w:rsidR="00080251" w:rsidRPr="00E368A7">
        <w:rPr>
          <w:sz w:val="22"/>
          <w:szCs w:val="22"/>
        </w:rPr>
        <w:t xml:space="preserve">sklopiti </w:t>
      </w:r>
      <w:r w:rsidR="00E06C70" w:rsidRPr="00E368A7">
        <w:rPr>
          <w:sz w:val="22"/>
          <w:szCs w:val="22"/>
        </w:rPr>
        <w:t>ugovor o zakupu nekretnina stečajnog dužnika na vrijeme dulje od 6 mjeseci, ali ne dulje od prodaje, te takve ugovore sklopiti u obliku ovršne isprave i uz preuzeto sredstvo osiguranja plaćanja</w:t>
      </w:r>
      <w:r w:rsidR="00D84911" w:rsidRPr="00E368A7">
        <w:rPr>
          <w:sz w:val="22"/>
          <w:szCs w:val="22"/>
        </w:rPr>
        <w:t>, ali se u izvješću ne spominje bilo kakvo sredstvo osiguranja plaćanja, kao što ne vidi da je zakupnik platio zakupninu iako je 30. studenog 2015. godine sklopljen ugovor</w:t>
      </w:r>
      <w:r w:rsidR="00BC5F8B" w:rsidRPr="00E368A7">
        <w:rPr>
          <w:sz w:val="22"/>
          <w:szCs w:val="22"/>
        </w:rPr>
        <w:t xml:space="preserve"> ili da je ugovor sklopljen u obliku ovršne isprave, </w:t>
      </w:r>
      <w:r w:rsidR="00080251" w:rsidRPr="00E368A7">
        <w:rPr>
          <w:sz w:val="22"/>
          <w:szCs w:val="22"/>
        </w:rPr>
        <w:t xml:space="preserve">a posebno obzirom na činjenicu da je prema izvješću </w:t>
      </w:r>
      <w:r w:rsidR="00BC5F8B" w:rsidRPr="00E368A7">
        <w:rPr>
          <w:sz w:val="22"/>
          <w:szCs w:val="22"/>
        </w:rPr>
        <w:t xml:space="preserve">proizlazi da je ugovor o zakupu sklopljen s CONDITOR d.o.o. koji je prema izvješću </w:t>
      </w:r>
      <w:r w:rsidR="00080251" w:rsidRPr="00E368A7">
        <w:rPr>
          <w:sz w:val="22"/>
          <w:szCs w:val="22"/>
        </w:rPr>
        <w:t>ranijeg stečajnog upravitelja</w:t>
      </w:r>
      <w:r w:rsidR="00F0515E" w:rsidRPr="00E368A7">
        <w:rPr>
          <w:sz w:val="22"/>
          <w:szCs w:val="22"/>
        </w:rPr>
        <w:t xml:space="preserve"> od 05. svibnja 2017. godine</w:t>
      </w:r>
      <w:r w:rsidR="00080251" w:rsidRPr="00E368A7">
        <w:rPr>
          <w:sz w:val="22"/>
          <w:szCs w:val="22"/>
        </w:rPr>
        <w:t xml:space="preserve"> bio dužnik stečaj</w:t>
      </w:r>
      <w:r w:rsidR="00F0515E" w:rsidRPr="00E368A7">
        <w:rPr>
          <w:sz w:val="22"/>
          <w:szCs w:val="22"/>
        </w:rPr>
        <w:t>nog dužnika za isporučeno u izn</w:t>
      </w:r>
      <w:r w:rsidR="00080251" w:rsidRPr="00E368A7">
        <w:rPr>
          <w:sz w:val="22"/>
          <w:szCs w:val="22"/>
        </w:rPr>
        <w:t>o</w:t>
      </w:r>
      <w:r w:rsidR="00F0515E" w:rsidRPr="00E368A7">
        <w:rPr>
          <w:sz w:val="22"/>
          <w:szCs w:val="22"/>
        </w:rPr>
        <w:t>s</w:t>
      </w:r>
      <w:r w:rsidR="00080251" w:rsidRPr="00E368A7">
        <w:rPr>
          <w:sz w:val="22"/>
          <w:szCs w:val="22"/>
        </w:rPr>
        <w:t>u od 3.506,71 kuna</w:t>
      </w:r>
      <w:r w:rsidR="00E368A7">
        <w:rPr>
          <w:sz w:val="22"/>
          <w:szCs w:val="22"/>
        </w:rPr>
        <w:t>;</w:t>
      </w:r>
    </w:p>
    <w:p w:rsidRDefault="00E368A7" w:rsidP="00E368A7" w:rsidR="00E368A7" w:rsidRPr="00E368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 sukladno utvrđenom </w:t>
      </w:r>
      <w:r w:rsidR="006D5556">
        <w:rPr>
          <w:sz w:val="22"/>
          <w:szCs w:val="22"/>
        </w:rPr>
        <w:t xml:space="preserve">poduzeti eventualno potrebne na zakonu zasnovane radnje i postupke </w:t>
      </w:r>
      <w:r w:rsidR="00723312">
        <w:rPr>
          <w:sz w:val="22"/>
          <w:szCs w:val="22"/>
        </w:rPr>
        <w:t>gleda postupanja ranijeg stečajnog upravitelja.</w:t>
      </w:r>
    </w:p>
    <w:p w:rsidRDefault="00FA20D2" w:rsidP="009D2775" w:rsidR="00FA20D2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2D4EB6">
        <w:rPr>
          <w:b/>
          <w:sz w:val="22"/>
          <w:szCs w:val="22"/>
        </w:rPr>
        <w:t>28</w:t>
      </w:r>
      <w:r w:rsidRPr="00700FE6">
        <w:rPr>
          <w:b/>
          <w:sz w:val="22"/>
          <w:szCs w:val="22"/>
        </w:rPr>
        <w:t xml:space="preserve">. </w:t>
      </w:r>
      <w:r w:rsidR="002D4EB6">
        <w:rPr>
          <w:b/>
          <w:sz w:val="22"/>
          <w:szCs w:val="22"/>
        </w:rPr>
        <w:t>lipnja</w:t>
      </w:r>
      <w:r w:rsidRPr="00700FE6">
        <w:rPr>
          <w:b/>
          <w:sz w:val="22"/>
          <w:szCs w:val="22"/>
        </w:rPr>
        <w:t xml:space="preserve"> 201</w:t>
      </w:r>
      <w:r w:rsidR="005C3CBE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>
      <w:pPr>
        <w:jc w:val="both"/>
        <w:rPr>
          <w:sz w:val="22"/>
          <w:szCs w:val="22"/>
        </w:rPr>
      </w:pPr>
    </w:p>
    <w:p w:rsidRDefault="005C3CBE" w:rsidP="009D2775" w:rsidR="005C3CBE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D4EB6">
        <w:rPr>
          <w:sz w:val="22"/>
          <w:szCs w:val="22"/>
        </w:rPr>
        <w:t>28</w:t>
      </w:r>
      <w:r w:rsidRPr="00700FE6">
        <w:rPr>
          <w:sz w:val="22"/>
          <w:szCs w:val="22"/>
        </w:rPr>
        <w:t>.</w:t>
      </w:r>
      <w:r w:rsidR="005C3CBE">
        <w:rPr>
          <w:sz w:val="22"/>
          <w:szCs w:val="22"/>
        </w:rPr>
        <w:t>0</w:t>
      </w:r>
      <w:r w:rsidR="002D4EB6">
        <w:rPr>
          <w:sz w:val="22"/>
          <w:szCs w:val="22"/>
        </w:rPr>
        <w:t>6</w:t>
      </w:r>
      <w:r w:rsidRPr="00700FE6">
        <w:rPr>
          <w:sz w:val="22"/>
          <w:szCs w:val="22"/>
        </w:rPr>
        <w:t>.201</w:t>
      </w:r>
      <w:r w:rsidR="005C3CBE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2D4EB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C3CBE">
        <w:rPr>
          <w:sz w:val="22"/>
          <w:szCs w:val="22"/>
        </w:rPr>
        <w:t xml:space="preserve">, </w:t>
      </w:r>
    </w:p>
    <w:p w:rsidRDefault="002D4EB6" w:rsidP="0006487E" w:rsidR="00977E65" w:rsidRPr="00513EF7">
      <w:pPr>
        <w:jc w:val="both"/>
      </w:pPr>
      <w:r>
        <w:rPr>
          <w:sz w:val="22"/>
          <w:szCs w:val="22"/>
        </w:rPr>
        <w:t xml:space="preserve">- </w:t>
      </w:r>
      <w:r w:rsidR="005C3CBE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5C3CBE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5C3CBE">
        <w:rPr>
          <w:sz w:val="22"/>
          <w:szCs w:val="22"/>
        </w:rPr>
        <w:t>.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D4EB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E73A9B">
      <w:rPr>
        <w:b/>
        <w:sz w:val="22"/>
        <w:szCs w:val="22"/>
      </w:rPr>
      <w:t>9</w:t>
    </w:r>
    <w:r w:rsidR="00F61FBC">
      <w:rPr>
        <w:b/>
        <w:sz w:val="22"/>
        <w:szCs w:val="22"/>
      </w:rPr>
      <w:t>05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D27244">
      <w:rPr>
        <w:b/>
        <w:sz w:val="22"/>
        <w:szCs w:val="22"/>
      </w:rPr>
      <w:t>2</w:t>
    </w:r>
    <w:r w:rsidR="004C2B73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32E4FCA"/>
    <w:multiLevelType w:val="hybridMultilevel"/>
    <w:tmpl w:val="81BED574"/>
    <w:lvl w:tplc="06B001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6FE3"/>
    <w:rsid w:val="0003125B"/>
    <w:rsid w:val="000328A8"/>
    <w:rsid w:val="000442A9"/>
    <w:rsid w:val="00047152"/>
    <w:rsid w:val="00052217"/>
    <w:rsid w:val="00054827"/>
    <w:rsid w:val="0005644E"/>
    <w:rsid w:val="0006487E"/>
    <w:rsid w:val="00080251"/>
    <w:rsid w:val="000863DE"/>
    <w:rsid w:val="00092B0D"/>
    <w:rsid w:val="00093ED9"/>
    <w:rsid w:val="000A7B57"/>
    <w:rsid w:val="000C0DBD"/>
    <w:rsid w:val="000C25E6"/>
    <w:rsid w:val="000C6EF4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07E73"/>
    <w:rsid w:val="0021227D"/>
    <w:rsid w:val="002149DB"/>
    <w:rsid w:val="002371D9"/>
    <w:rsid w:val="00240203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4EB6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A570C"/>
    <w:rsid w:val="004A6A26"/>
    <w:rsid w:val="004A6A74"/>
    <w:rsid w:val="004B7E25"/>
    <w:rsid w:val="004C2B73"/>
    <w:rsid w:val="004C5BB6"/>
    <w:rsid w:val="00513EF7"/>
    <w:rsid w:val="005172AF"/>
    <w:rsid w:val="005407A9"/>
    <w:rsid w:val="005542D2"/>
    <w:rsid w:val="00565734"/>
    <w:rsid w:val="005720CC"/>
    <w:rsid w:val="00572B96"/>
    <w:rsid w:val="00575E91"/>
    <w:rsid w:val="0058492E"/>
    <w:rsid w:val="005A7C07"/>
    <w:rsid w:val="005C3CBE"/>
    <w:rsid w:val="00604528"/>
    <w:rsid w:val="00612E9D"/>
    <w:rsid w:val="00635E8E"/>
    <w:rsid w:val="0064192B"/>
    <w:rsid w:val="006459FC"/>
    <w:rsid w:val="00646F4A"/>
    <w:rsid w:val="0064738F"/>
    <w:rsid w:val="00650F1B"/>
    <w:rsid w:val="00666B40"/>
    <w:rsid w:val="00697CA3"/>
    <w:rsid w:val="006D5556"/>
    <w:rsid w:val="00700FE6"/>
    <w:rsid w:val="007051C9"/>
    <w:rsid w:val="007106C3"/>
    <w:rsid w:val="00711B85"/>
    <w:rsid w:val="00721E83"/>
    <w:rsid w:val="00722625"/>
    <w:rsid w:val="00723312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83AE3"/>
    <w:rsid w:val="007912EC"/>
    <w:rsid w:val="007932F3"/>
    <w:rsid w:val="0079742A"/>
    <w:rsid w:val="007A1145"/>
    <w:rsid w:val="007A43C9"/>
    <w:rsid w:val="007B52AC"/>
    <w:rsid w:val="007C6F1E"/>
    <w:rsid w:val="007D14E2"/>
    <w:rsid w:val="007D250C"/>
    <w:rsid w:val="007D72B4"/>
    <w:rsid w:val="007F0E5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02143"/>
    <w:rsid w:val="00915573"/>
    <w:rsid w:val="00915769"/>
    <w:rsid w:val="00937971"/>
    <w:rsid w:val="009637B4"/>
    <w:rsid w:val="00977E65"/>
    <w:rsid w:val="00983710"/>
    <w:rsid w:val="0099297A"/>
    <w:rsid w:val="009B0005"/>
    <w:rsid w:val="009B2BCC"/>
    <w:rsid w:val="009C3A42"/>
    <w:rsid w:val="009D22F9"/>
    <w:rsid w:val="009D2775"/>
    <w:rsid w:val="009D56D2"/>
    <w:rsid w:val="009E489D"/>
    <w:rsid w:val="009F3CD7"/>
    <w:rsid w:val="009F543C"/>
    <w:rsid w:val="009F57F4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5434A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292A"/>
    <w:rsid w:val="00AF06EA"/>
    <w:rsid w:val="00B20CE2"/>
    <w:rsid w:val="00B22722"/>
    <w:rsid w:val="00B25F7A"/>
    <w:rsid w:val="00B32BF2"/>
    <w:rsid w:val="00B32C58"/>
    <w:rsid w:val="00B33287"/>
    <w:rsid w:val="00B5328B"/>
    <w:rsid w:val="00B66922"/>
    <w:rsid w:val="00B74EBE"/>
    <w:rsid w:val="00B766E1"/>
    <w:rsid w:val="00B92626"/>
    <w:rsid w:val="00BA0182"/>
    <w:rsid w:val="00BA035B"/>
    <w:rsid w:val="00BA44A5"/>
    <w:rsid w:val="00BA6362"/>
    <w:rsid w:val="00BC5F8B"/>
    <w:rsid w:val="00BC7200"/>
    <w:rsid w:val="00BD01B0"/>
    <w:rsid w:val="00BD10AD"/>
    <w:rsid w:val="00BD618D"/>
    <w:rsid w:val="00BE0204"/>
    <w:rsid w:val="00BE79A0"/>
    <w:rsid w:val="00BE7F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021F8"/>
    <w:rsid w:val="00D20EBF"/>
    <w:rsid w:val="00D21EC9"/>
    <w:rsid w:val="00D22521"/>
    <w:rsid w:val="00D260C9"/>
    <w:rsid w:val="00D27244"/>
    <w:rsid w:val="00D37DC6"/>
    <w:rsid w:val="00D46C1A"/>
    <w:rsid w:val="00D56363"/>
    <w:rsid w:val="00D57485"/>
    <w:rsid w:val="00D57FF4"/>
    <w:rsid w:val="00D7261A"/>
    <w:rsid w:val="00D77EC4"/>
    <w:rsid w:val="00D843C9"/>
    <w:rsid w:val="00D84911"/>
    <w:rsid w:val="00DB0AB3"/>
    <w:rsid w:val="00DD0749"/>
    <w:rsid w:val="00DD23C2"/>
    <w:rsid w:val="00DE2ACB"/>
    <w:rsid w:val="00DE7B4A"/>
    <w:rsid w:val="00DF0D25"/>
    <w:rsid w:val="00E05726"/>
    <w:rsid w:val="00E06C70"/>
    <w:rsid w:val="00E15679"/>
    <w:rsid w:val="00E368A7"/>
    <w:rsid w:val="00E40DC5"/>
    <w:rsid w:val="00E468A5"/>
    <w:rsid w:val="00E46B75"/>
    <w:rsid w:val="00E56528"/>
    <w:rsid w:val="00E56EAA"/>
    <w:rsid w:val="00E614BD"/>
    <w:rsid w:val="00E66AAE"/>
    <w:rsid w:val="00E70AA2"/>
    <w:rsid w:val="00E73A9B"/>
    <w:rsid w:val="00E83678"/>
    <w:rsid w:val="00E90CB2"/>
    <w:rsid w:val="00EA7E0F"/>
    <w:rsid w:val="00EB541B"/>
    <w:rsid w:val="00EC2942"/>
    <w:rsid w:val="00EC4269"/>
    <w:rsid w:val="00ED6DB6"/>
    <w:rsid w:val="00EE149D"/>
    <w:rsid w:val="00EE2E47"/>
    <w:rsid w:val="00F0515E"/>
    <w:rsid w:val="00F138D9"/>
    <w:rsid w:val="00F246EF"/>
    <w:rsid w:val="00F52379"/>
    <w:rsid w:val="00F53AF2"/>
    <w:rsid w:val="00F61FBC"/>
    <w:rsid w:val="00F62ECF"/>
    <w:rsid w:val="00F66841"/>
    <w:rsid w:val="00F67E08"/>
    <w:rsid w:val="00FA20D2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C3CB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021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C3CB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021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</izvorni_sadrzaj>
    <derivirana_varijabla naziv="DomainObject.Predmet.SudioniciListNazivOIB_1">
      <item>, OIB 45163761671</item>
      <item>, OIB 85821130368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1871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2017-06-28T12:40:00Z</dcterms:created>
  <dc:creator>Srđan Gavranić</dc:creator>
  <cp:lastModifiedBy>Srđan Gavranić</cp:lastModifiedBy>
  <cp:lastPrinted>2016-11-18T13:00:00Z</cp:lastPrinted>
  <dcterms:modified xmlns:xsi="http://www.w3.org/2001/XMLSchema-instance" xsi:type="dcterms:W3CDTF">2017-06-28T12:45:00Z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