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b663" w14:paraId="3a8b663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r w:rsidRPr="00E10F7C">
        <w:rPr>
          <w:bCs/>
          <w:szCs w:val="24"/>
        </w:rPr>
        <w:t xml:space="preserve">Trgovački sud u Rijeci, po Liljani Ugrin kao sucu pojedincu u </w:t>
      </w:r>
      <w:r w:rsidR="00E949BD">
        <w:rPr>
          <w:bCs/>
          <w:szCs w:val="24"/>
        </w:rPr>
        <w:t xml:space="preserve">prethodnom postupku </w:t>
      </w:r>
      <w:r w:rsidR="00E949BD" w:rsidRPr="00E949BD">
        <w:rPr>
          <w:bCs/>
          <w:szCs w:val="24"/>
        </w:rPr>
        <w:t xml:space="preserve">radi utvrđivanja pretpostavki za otvaranje stečajnog postupka nad dužnikom </w:t>
      </w:r>
      <w:r w:rsidR="001F5035" w:rsidRPr="001F5035">
        <w:rPr>
          <w:bCs/>
          <w:szCs w:val="24"/>
        </w:rPr>
        <w:t>FOOD NOVA jednostavno društvo s ograničenom odgovornošću za usluge i trgovinu Rijeka, Orlanda Kučića 9 ( MBS 040340010 – OIB 42310210568 )</w:t>
      </w:r>
      <w:r w:rsidR="00E949BD">
        <w:rPr>
          <w:bCs/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A603BF">
        <w:rPr>
          <w:szCs w:val="24"/>
        </w:rPr>
        <w:t>3</w:t>
      </w:r>
      <w:r w:rsidR="00675ACF">
        <w:rPr>
          <w:szCs w:val="24"/>
        </w:rPr>
        <w:t xml:space="preserve">. </w:t>
      </w:r>
      <w:r w:rsidR="00B255FB">
        <w:rPr>
          <w:szCs w:val="24"/>
        </w:rPr>
        <w:t xml:space="preserve">veljače </w:t>
      </w:r>
      <w:r w:rsidR="00D65AFF" w:rsidRPr="00B1234E">
        <w:rPr>
          <w:szCs w:val="24"/>
        </w:rPr>
        <w:t>201</w:t>
      </w:r>
      <w:r w:rsidR="00B255FB">
        <w:rPr>
          <w:szCs w:val="24"/>
        </w:rPr>
        <w:t>7</w:t>
      </w:r>
      <w:r w:rsidR="00D65AFF" w:rsidRPr="00B1234E">
        <w:rPr>
          <w:szCs w:val="24"/>
        </w:rPr>
        <w:t xml:space="preserve">.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1543C7" w:rsidP="00365EA9" w:rsidR="001543C7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1F5035" w:rsidRPr="001F5035">
        <w:rPr>
          <w:bCs/>
          <w:szCs w:val="24"/>
        </w:rPr>
        <w:t>FOOD NOVA jednostavno društvo s ograničenom odgovornošću za usluge i trgovinu Rijeka, Orlanda Kučića 9 ( MBS 040340010 – OIB 42310210568 )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A13ED3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255FB">
        <w:rPr>
          <w:color w:val="000000"/>
          <w:lang w:val="hr-HR"/>
        </w:rPr>
        <w:t>74</w:t>
      </w:r>
      <w:r w:rsidR="001F5035">
        <w:rPr>
          <w:color w:val="000000"/>
          <w:lang w:val="hr-HR"/>
        </w:rPr>
        <w:t>9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posl. br.  7 St-</w:t>
      </w:r>
      <w:r w:rsidR="00B255FB">
        <w:rPr>
          <w:color w:val="000000"/>
          <w:lang w:val="hr-HR"/>
        </w:rPr>
        <w:t>74</w:t>
      </w:r>
      <w:r w:rsidR="001F5035">
        <w:rPr>
          <w:color w:val="000000"/>
          <w:lang w:val="hr-HR"/>
        </w:rPr>
        <w:t>9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r w:rsidRPr="00762B74">
        <w:t xml:space="preserve">Ako </w:t>
      </w:r>
      <w:r>
        <w:t xml:space="preserve">pozvane </w:t>
      </w:r>
      <w:r w:rsidRPr="00762B74">
        <w:t>osobe</w:t>
      </w:r>
      <w:r>
        <w:t xml:space="preserve"> </w:t>
      </w:r>
      <w:r w:rsidRPr="00762B74">
        <w:t>ne predujme traženi iznos, sud će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Ovo rješenje će se objaviti u </w:t>
      </w:r>
      <w:r>
        <w:t>na mrežnoj stranici e-oglasne ploče suda.</w:t>
      </w:r>
      <w:r w:rsidR="002F6E63">
        <w:t xml:space="preserve"> </w:t>
      </w:r>
      <w:r w:rsidR="002F6E63" w:rsidRPr="002F6E63">
        <w:t>Dostava se smatra obavljenom istekom osmoga dana od dana objave pismena na mrežnoj stranici e-</w:t>
      </w:r>
      <w:r w:rsidR="002F6E63">
        <w:t>o</w:t>
      </w:r>
      <w:r w:rsidR="002F6E63" w:rsidRPr="002F6E63">
        <w:t>glasn</w:t>
      </w:r>
      <w:r w:rsidR="002F6E63">
        <w:t>e</w:t>
      </w:r>
      <w:r w:rsidR="002F6E63" w:rsidRPr="002F6E63">
        <w:t xml:space="preserve"> ploč</w:t>
      </w:r>
      <w:r w:rsidR="002F6E63">
        <w:t>e</w:t>
      </w:r>
      <w:r w:rsidR="002F6E63" w:rsidRPr="002F6E63">
        <w:t xml:space="preserve"> suda.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>Tijekom prethodnog postupka</w:t>
      </w:r>
      <w:r w:rsidR="00A13ED3" w:rsidRPr="00A13ED3">
        <w:rPr>
          <w:bCs/>
          <w:szCs w:val="24"/>
        </w:rPr>
        <w:t xml:space="preserve"> </w:t>
      </w:r>
      <w:r w:rsidR="00A603BF" w:rsidRPr="00A603BF">
        <w:rPr>
          <w:bCs/>
          <w:szCs w:val="24"/>
        </w:rPr>
        <w:t xml:space="preserve">radi utvrđivanja pretpostavki za otvaranje stečajnog postupka nad dužnikom </w:t>
      </w:r>
      <w:r w:rsidR="001F5035">
        <w:rPr>
          <w:bCs/>
          <w:szCs w:val="24"/>
        </w:rPr>
        <w:t xml:space="preserve">iz podneska predlagatelja od 22. studenog 2016. </w:t>
      </w:r>
      <w:r w:rsidR="00A13ED3">
        <w:rPr>
          <w:bCs/>
          <w:szCs w:val="24"/>
        </w:rPr>
        <w:t xml:space="preserve"> ( list 13 spisa ) </w:t>
      </w:r>
      <w:r w:rsidR="00001B2B">
        <w:rPr>
          <w:bCs/>
          <w:szCs w:val="24"/>
        </w:rPr>
        <w:t xml:space="preserve">utvrđeno da </w:t>
      </w:r>
      <w:r w:rsidR="00B255FB">
        <w:rPr>
          <w:bCs/>
          <w:szCs w:val="24"/>
        </w:rPr>
        <w:t xml:space="preserve">je </w:t>
      </w:r>
      <w:r w:rsidR="00A603BF">
        <w:rPr>
          <w:bCs/>
          <w:szCs w:val="24"/>
        </w:rPr>
        <w:t xml:space="preserve">dužnik </w:t>
      </w:r>
      <w:r w:rsidR="00B255FB">
        <w:rPr>
          <w:bCs/>
          <w:szCs w:val="24"/>
        </w:rPr>
        <w:t>nesposoban za plaćanje</w:t>
      </w:r>
      <w:r w:rsidR="00F512C4">
        <w:rPr>
          <w:bCs/>
          <w:szCs w:val="24"/>
        </w:rPr>
        <w:t>.</w:t>
      </w:r>
    </w:p>
    <w:p w:rsidRDefault="00B255FB" w:rsidP="004543C4" w:rsidR="00463A54">
      <w:pPr>
        <w:ind w:firstLine="720"/>
        <w:jc w:val="both"/>
        <w:rPr>
          <w:bCs/>
          <w:szCs w:val="24"/>
        </w:rPr>
      </w:pPr>
      <w:r>
        <w:rPr>
          <w:bCs/>
          <w:szCs w:val="24"/>
        </w:rPr>
        <w:t xml:space="preserve">Nadalje je iz Izvješća privremenog stečajnog upravitelja (list </w:t>
      </w:r>
      <w:r w:rsidR="001F5035">
        <w:rPr>
          <w:bCs/>
          <w:szCs w:val="24"/>
        </w:rPr>
        <w:t>16</w:t>
      </w:r>
      <w:r w:rsidR="00A13ED3">
        <w:rPr>
          <w:bCs/>
          <w:szCs w:val="24"/>
        </w:rPr>
        <w:t xml:space="preserve"> </w:t>
      </w:r>
      <w:r>
        <w:rPr>
          <w:bCs/>
          <w:szCs w:val="24"/>
        </w:rPr>
        <w:t xml:space="preserve">do </w:t>
      </w:r>
      <w:r w:rsidR="001F5035">
        <w:rPr>
          <w:bCs/>
          <w:szCs w:val="24"/>
        </w:rPr>
        <w:t>2</w:t>
      </w:r>
      <w:r w:rsidR="00A13ED3">
        <w:rPr>
          <w:bCs/>
          <w:szCs w:val="24"/>
        </w:rPr>
        <w:t>0</w:t>
      </w:r>
      <w:r>
        <w:rPr>
          <w:bCs/>
          <w:szCs w:val="24"/>
        </w:rPr>
        <w:t xml:space="preserve"> spisa) proizlazi da dužnik ima imovinu neznatne vrijednosti</w:t>
      </w:r>
      <w:r w:rsidR="00463A54">
        <w:rPr>
          <w:bCs/>
          <w:szCs w:val="24"/>
        </w:rPr>
        <w:t>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r w:rsidR="007756C9" w:rsidRPr="00A15F9E">
        <w:rPr>
          <w:szCs w:val="24"/>
        </w:rPr>
        <w:t xml:space="preserve">Stečajnog zakona ( „Narodne novine“ broj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>, u daljnjem tekstu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 xml:space="preserve">Osnovano je za pretpostaviti da bi  troškovi otvorenog stečajnog postupka iznosili 25.000,00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1543C7" w:rsidP="00717BCE" w:rsidR="001543C7">
      <w:pPr>
        <w:jc w:val="center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A603BF">
        <w:rPr>
          <w:szCs w:val="24"/>
        </w:rPr>
        <w:t>3</w:t>
      </w:r>
      <w:r w:rsidR="00B255FB">
        <w:rPr>
          <w:szCs w:val="24"/>
        </w:rPr>
        <w:t xml:space="preserve">. veljače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A603BF">
        <w:rPr>
          <w:szCs w:val="24"/>
        </w:rPr>
        <w:t>3</w:t>
      </w:r>
      <w:r w:rsidR="00B255FB">
        <w:rPr>
          <w:szCs w:val="24"/>
        </w:rPr>
        <w:t xml:space="preserve">. veljače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324" w:rsidR="00716324">
      <w:r>
        <w:separator/>
      </w:r>
    </w:p>
  </w:endnote>
  <w:endnote w:id="0" w:type="continuationSeparator">
    <w:p w:rsidRDefault="00716324" w:rsidR="00716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6764219"/>
      <w:docPartObj>
        <w:docPartGallery w:val="Page Numbers (Bottom of Page)"/>
        <w:docPartUnique/>
      </w:docPartObj>
    </w:sdtPr>
    <w:sdtEndPr/>
    <w:sdtContent>
      <w:p w:rsidRDefault="001543C7" w:rsidR="001543C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CD5" w:rsidRPr="00284CD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1543C7" w:rsidR="001543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324" w:rsidR="00716324">
      <w:r>
        <w:separator/>
      </w:r>
    </w:p>
  </w:footnote>
  <w:footnote w:id="0" w:type="continuationSeparator">
    <w:p w:rsidRDefault="00716324" w:rsidR="00716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B255FB">
      <w:t>74</w:t>
    </w:r>
    <w:r w:rsidR="001F5035">
      <w:t>9</w:t>
    </w:r>
    <w:r w:rsidR="00F512C4">
      <w:t>/</w:t>
    </w:r>
    <w:r w:rsidR="00717BCE">
      <w:t>1</w:t>
    </w:r>
    <w:r w:rsidR="00B255FB">
      <w:t>6</w:t>
    </w:r>
    <w:r w:rsidRPr="003B6C29">
      <w:t>-</w:t>
    </w:r>
    <w:r w:rsidR="001F5035">
      <w:t>10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C4F4C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543C7"/>
    <w:rsid w:val="00176D1B"/>
    <w:rsid w:val="00197487"/>
    <w:rsid w:val="001C6F8A"/>
    <w:rsid w:val="001D4F2D"/>
    <w:rsid w:val="001F5035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84CD5"/>
    <w:rsid w:val="00290B49"/>
    <w:rsid w:val="002B551B"/>
    <w:rsid w:val="002B5DAF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6324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1543C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C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CD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CD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CD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CD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1543C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C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CD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CD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CD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CD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NOVA j.d.o.o. zastupanog po punomoćniku Dalibor Mirković</izvorni_sadrzaj>
    <derivirana_varijabla naziv="DomainObject.Predmet.ProtustrankaFormated_1">  FOOD NOVA j.d.o.o. zastupanog po punomoćniku Dalibor Mirković</derivirana_varijabla>
  </DomainObject.Predmet.ProtustrankaFormated>
  <DomainObject.Predmet.ProtustrankaFormatedOIB>
    <izvorni_sadrzaj>  FOOD NOVA j.d.o.o., OIB 42310210568 zastupanog po punomoćniku Dalibor Mirković</izvorni_sadrzaj>
    <derivirana_varijabla naziv="DomainObject.Predmet.ProtustrankaFormatedOIB_1">  FOOD NOVA j.d.o.o., OIB 42310210568 zastupanog po punomoćniku Dalibor Mirković</derivirana_varijabla>
  </DomainObject.Predmet.ProtustrankaFormatedOIB>
  <DomainObject.Predmet.ProtustrankaFormatedWithAdress>
    <izvorni_sadrzaj> FOOD NOVA j.d.o.o., Orlanda Kučića 9, 51000 Rijeka zastupanog po punomoćniku Dalibor Mirković</izvorni_sadrzaj>
    <derivirana_varijabla naziv="DomainObject.Predmet.ProtustrankaFormatedWithAdress_1"> FOOD NOVA j.d.o.o., Orlanda Kučića 9, 51000 Rijeka zastupanog po punomoćniku Dalibor Mirković</derivirana_varijabla>
  </DomainObject.Predmet.ProtustrankaFormatedWithAdress>
  <DomainObject.Predmet.ProtustrankaFormatedWithAdressOIB>
    <izvorni_sadrzaj> FOOD NOVA j.d.o.o., OIB 42310210568, Orlanda Kučića 9, 51000 Rijeka zastupanog po punomoćniku Dalibor Mirković</izvorni_sadrzaj>
    <derivirana_varijabla naziv="DomainObject.Predmet.ProtustrankaFormatedWithAdressOIB_1"> FOOD NOVA j.d.o.o., OIB 42310210568, Orlanda Kučića 9, 51000 Rijeka zastupanog po punomoćniku Dalibor Mirković</derivirana_varijabla>
  </DomainObject.Predmet.ProtustrankaFormatedWithAdressOIB>
  <DomainObject.Predmet.ProtustrankaWithAdress>
    <izvorni_sadrzaj>FOOD NOVA j.d.o.o. Orlanda Kučića 9, 51000 Rijeka</izvorni_sadrzaj>
    <derivirana_varijabla naziv="DomainObject.Predmet.ProtustrankaWithAdress_1">FOOD NOVA j.d.o.o. Orlanda Kučića 9, 51000 Rijeka</derivirana_varijabla>
  </DomainObject.Predmet.ProtustrankaWithAdress>
  <DomainObject.Predmet.ProtustrankaWithAdressOIB>
    <izvorni_sadrzaj>FOOD NOVA j.d.o.o., OIB 42310210568, Orlanda Kučića 9, 51000 Rijeka</izvorni_sadrzaj>
    <derivirana_varijabla naziv="DomainObject.Predmet.ProtustrankaWithAdressOIB_1">FOOD NOVA j.d.o.o., OIB 42310210568, Orlanda Kučića 9, 51000 Rijeka</derivirana_varijabla>
  </DomainObject.Predmet.ProtustrankaWithAdressOIB>
  <DomainObject.Predmet.ProtustrankaNazivFormated>
    <izvorni_sadrzaj>FOOD NOVA j.d.o.o.</izvorni_sadrzaj>
    <derivirana_varijabla naziv="DomainObject.Predmet.ProtustrankaNazivFormated_1">FOOD NOVA j.d.o.o.</derivirana_varijabla>
  </DomainObject.Predmet.ProtustrankaNazivFormated>
  <DomainObject.Predmet.ProtustrankaNazivFormatedOIB>
    <izvorni_sadrzaj>FOOD NOVA j.d.o.o., OIB 42310210568</izvorni_sadrzaj>
    <derivirana_varijabla naziv="DomainObject.Predmet.ProtustrankaNazivFormatedOIB_1">FOOD NOVA j.d.o.o., OIB 42310210568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FOOD NOVA j.d.o.o. zastupanog po punomoćniku Dalibor Mirković</item>
    </izvorni_sadrzaj>
    <derivirana_varijabla naziv="DomainObject.Predmet.ProtuStrankaListFormated_1">
      <item>FOOD NOVA j.d.o.o. zastupanog po punomoćniku Dalibor Mirković</item>
    </derivirana_varijabla>
  </DomainObject.Predmet.ProtuStrankaListFormated>
  <DomainObject.Predmet.ProtuStrankaListFormatedOIB>
    <izvorni_sadrzaj>
      <item>FOOD NOVA j.d.o.o., OIB 42310210568 zastupanog po punomoćniku Dalibor Mirković</item>
    </izvorni_sadrzaj>
    <derivirana_varijabla naziv="DomainObject.Predmet.ProtuStrankaListFormatedOIB_1">
      <item>FOOD NOVA j.d.o.o., OIB 42310210568 zastupanog po punomoćniku Dalibor Mirković</item>
    </derivirana_varijabla>
  </DomainObject.Predmet.ProtuStrankaListFormatedOIB>
  <DomainObject.Predmet.ProtuStrankaListFormatedWithAdress>
    <izvorni_sadrzaj>
      <item>FOOD NOVA j.d.o.o., Orlanda Kučića 9, 51000 Rijeka zastupanog po punomoćniku Dalibor Mirković</item>
    </izvorni_sadrzaj>
    <derivirana_varijabla naziv="DomainObject.Predmet.ProtuStrankaListFormatedWithAdress_1">
      <item>FOOD NOVA j.d.o.o., Orlanda Kučića 9, 51000 Rijeka zastupanog po punomoćniku Dalibor Mirković</item>
    </derivirana_varijabla>
  </DomainObject.Predmet.ProtuStrankaListFormatedWithAdress>
  <DomainObject.Predmet.ProtuStrankaListFormatedWithAdressOIB>
    <izvorni_sadrzaj>
      <item>FOOD NOVA j.d.o.o., OIB 42310210568, Orlanda Kučića 9, 51000 Rijeka zastupanog po punomoćniku Dalibor Mirković</item>
    </izvorni_sadrzaj>
    <derivirana_varijabla naziv="DomainObject.Predmet.ProtuStrankaListFormatedWithAdressOIB_1">
      <item>FOOD NOVA j.d.o.o., OIB 42310210568, Orlanda Kučića 9, 51000 Rijeka zastupanog po punomoćniku Dalibor Mirković</item>
    </derivirana_varijabla>
  </DomainObject.Predmet.ProtuStrankaListFormatedWithAdressOIB>
  <DomainObject.Predmet.ProtuStrankaListNazivFormated>
    <izvorni_sadrzaj>
      <item>FOOD NOVA j.d.o.o.</item>
    </izvorni_sadrzaj>
    <derivirana_varijabla naziv="DomainObject.Predmet.ProtuStrankaListNazivFormated_1">
      <item>FOOD NOVA j.d.o.o.</item>
    </derivirana_varijabla>
  </DomainObject.Predmet.ProtuStrankaListNazivFormated>
  <DomainObject.Predmet.ProtuStrankaListNazivFormatedOIB>
    <izvorni_sadrzaj>
      <item>FOOD NOVA j.d.o.o., OIB 42310210568</item>
    </izvorni_sadrzaj>
    <derivirana_varijabla naziv="DomainObject.Predmet.ProtuStrankaListNazivFormatedOIB_1">
      <item>FOOD NOVA j.d.o.o., OIB 42310210568</item>
    </derivirana_varijabla>
  </DomainObject.Predmet.ProtuStrankaListNazivFormatedOIB>
  <DomainObject.Predmet.OstaliListFormated>
    <izvorni_sadrzaj>
      <item>Dalibor Mirković punomoćnik sudionika u postupku FOOD NOVA j.d.o.o.</item>
    </izvorni_sadrzaj>
    <derivirana_varijabla naziv="DomainObject.Predmet.OstaliListFormated_1">
      <item>Dalibor Mirković punomoćnik sudionika u postupku FOOD NOVA j.d.o.o.</item>
    </derivirana_varijabla>
  </DomainObject.Predmet.OstaliListFormated>
  <DomainObject.Predmet.OstaliListFormatedOIB>
    <izvorni_sadrzaj>
      <item>Dalibor Mirković, OIB 63744910574 punomoćnik sudionika u postupku FOOD NOVA j.d.o.o.</item>
    </izvorni_sadrzaj>
    <derivirana_varijabla naziv="DomainObject.Predmet.OstaliListFormatedOIB_1">
      <item>Dalibor Mirković, OIB 63744910574 punomoćnik sudionika u postupku FOOD NOVA j.d.o.o.</item>
    </derivirana_varijabla>
  </DomainObject.Predmet.OstaliListFormatedOIB>
  <DomainObject.Predmet.OstaliListFormatedWithAdress>
    <izvorni_sadrzaj>
      <item>Dalibor Mirković, Orlanda Kučića 9, 51000 Rijeka punomoćnik sudionika u postupku FOOD NOVA j.d.o.o.</item>
    </izvorni_sadrzaj>
    <derivirana_varijabla naziv="DomainObject.Predmet.OstaliListFormatedWithAdress_1">
      <item>Dalibor Mirković, Orlanda Kučića 9, 51000 Rijeka punomoćnik sudionika u postupku FOOD NOVA j.d.o.o.</item>
    </derivirana_varijabla>
  </DomainObject.Predmet.OstaliListFormatedWithAdress>
  <DomainObject.Predmet.OstaliListFormatedWithAdressOIB>
    <izvorni_sadrzaj>
      <item>Dalibor Mirković, OIB 63744910574, Orlanda Kučića 9, 51000 Rijeka punomoćnik sudionika u postupku FOOD NOVA j.d.o.o.</item>
    </izvorni_sadrzaj>
    <derivirana_varijabla naziv="DomainObject.Predmet.OstaliListFormatedWithAdressOIB_1">
      <item>Dalibor Mirković, OIB 63744910574, Orlanda Kučića 9, 51000 Rijeka punomoćnik sudionika u postupku FOOD NOVA j.d.o.o.</item>
    </derivirana_varijabla>
  </DomainObject.Predmet.OstaliListFormatedWithAdressOIB>
  <DomainObject.Predmet.OstaliListNazivFormated>
    <izvorni_sadrzaj>
      <item>Dalibor Mirković</item>
    </izvorni_sadrzaj>
    <derivirana_varijabla naziv="DomainObject.Predmet.OstaliListNazivFormated_1">
      <item>Dalibor Mirković</item>
    </derivirana_varijabla>
  </DomainObject.Predmet.OstaliListNazivFormated>
  <DomainObject.Predmet.OstaliListNazivFormatedOIB>
    <izvorni_sadrzaj>
      <item>Dalibor Mirković, OIB 63744910574</item>
    </izvorni_sadrzaj>
    <derivirana_varijabla naziv="DomainObject.Predmet.OstaliListNazivFormatedOIB_1">
      <item>Dalibor Mirković, OIB 63744910574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FOOD NOVA j.d.o.o.</izvorni_sadrzaj>
    <derivirana_varijabla naziv="DomainObject.Predmet.ProtustrankaIDrugi_1">FOOD 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FOOD NOVA j.d.o.o., OIB 42310210568, Orlanda Kučića 9, 51000 Rijeka</izvorni_sadrzaj>
    <derivirana_varijabla naziv="DomainObject.Predmet.ProtustrankaIDrugiAdressOIB_1">FOOD NOVA j.d.o.o., OIB 42310210568,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FOOD NOVA j.d.o.o.</item>
      <item>Dalibor Mirković</item>
    </izvorni_sadrzaj>
    <derivirana_varijabla naziv="DomainObject.Predmet.SudioniciListNaziv_1">
      <item>FINA  Rijeka</item>
      <item>FOOD NOVA j.d.o.o.</item>
      <item>Dalibor Mirković</item>
    </derivirana_varijabla>
  </DomainObject.Predmet.SudioniciListNaziv>
  <DomainObject.Predmet.SudioniciListAdressOIB>
    <izvorni_sadrzaj>
      <item>FINA  Rijeka, OIB 85821130368, Frana Kurelca 8,51000 Rijeka</item>
      <item>FOOD NOVA j.d.o.o., OIB 42310210568, Orlanda Kučića 9,51000 Rijeka</item>
      <item>Dalibor Mirković, OIB 63744910574, Orlanda Kučića 9,51000 Rijeka</item>
    </izvorni_sadrzaj>
    <derivirana_varijabla naziv="DomainObject.Predmet.SudioniciListAdressOIB_1">
      <item>FINA  Rijeka, OIB 85821130368, Frana Kurelca 8,51000 Rijeka</item>
      <item>FOOD NOVA j.d.o.o., OIB 42310210568, Orlanda Kučića 9,51000 Rijeka</item>
      <item>Dalibor Mirković, OIB 63744910574,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42310210568</item>
      <item>, OIB 63744910574</item>
    </izvorni_sadrzaj>
    <derivirana_varijabla naziv="DomainObject.Predmet.SudioniciListNazivOIB_1">
      <item>, OIB 85821130368</item>
      <item>, OIB 42310210568</item>
      <item>, OIB 63744910574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616</properties:Words>
  <properties:Characters>3167</properties:Characters>
  <properties:Lines>86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2017-02-03T10:39:00Z</dcterms:created>
  <dc:creator>T SUD</dc:creator>
  <cp:lastModifiedBy>Tanja Fidel</cp:lastModifiedBy>
  <cp:lastPrinted>2014-10-15T06:19:00Z</cp:lastPrinted>
  <dcterms:modified xmlns:xsi="http://www.w3.org/2001/XMLSchema-instance" xsi:type="dcterms:W3CDTF">2017-02-03T10:51:00Z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