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6926" w14:paraId="f616926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8310D">
        <w:rPr>
          <w:bCs/>
        </w:rPr>
        <w:t>856/14</w:t>
      </w:r>
      <w:r w:rsidR="00CF7326">
        <w:rPr>
          <w:bCs/>
        </w:rPr>
        <w:t>-</w:t>
      </w:r>
      <w:r w:rsidR="00EB3C27">
        <w:rPr>
          <w:bCs/>
        </w:rPr>
        <w:t>49</w:t>
      </w:r>
    </w:p>
    <w:p w:rsidRDefault="00D12A6C" w:rsidR="00D12A6C" w:rsidRPr="00561253">
      <w:pPr>
        <w:rPr>
          <w:bCs/>
        </w:rPr>
      </w:pPr>
    </w:p>
    <w:p w:rsidRDefault="00D12A6C" w:rsidP="003D2FF7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152AF8">
        <w:t xml:space="preserve">HIT GRUBIŠIĆ d.o.o. – u stečaju, Samobor, Trg kralja Tomislava 13, MBS: 0800412142, OIB: 09860083064 </w:t>
      </w:r>
      <w:r w:rsidR="00A14739" w:rsidRPr="00561253">
        <w:t xml:space="preserve">dana </w:t>
      </w:r>
      <w:r w:rsidR="00EB3C27">
        <w:t>20. studenog</w:t>
      </w:r>
      <w:r w:rsidR="00934C0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152AF8">
        <w:t xml:space="preserve">HIT GRUBIŠIĆ d.o.o. – u stečaju, Samobor, Trg kralja Tomislava 13, MBS: 0800412142, OIB: 09860083064 </w:t>
      </w:r>
      <w:r w:rsidR="003E5BDA" w:rsidRPr="00561253">
        <w:t xml:space="preserve">uz odgovarajuću primjenu ovršnog zakona i to: </w:t>
      </w:r>
    </w:p>
    <w:p w:rsidRDefault="00152AF8" w:rsidP="002F40CF" w:rsidR="00152AF8">
      <w:pPr>
        <w:pStyle w:val="Odlomakpopisa"/>
        <w:numPr>
          <w:ilvl w:val="0"/>
          <w:numId w:val="30"/>
        </w:numPr>
        <w:jc w:val="both"/>
      </w:pPr>
      <w:r>
        <w:t>kčbr. 1390/1, kčbr. 1</w:t>
      </w:r>
      <w:r w:rsidR="00803AA5">
        <w:t>391</w:t>
      </w:r>
      <w:r>
        <w:t>/1 i kčbr. 1391/2 – zemljište ukupne površine 11634 m2, sve upisano u z.k. ul. br. 6972 k.o Samobor</w:t>
      </w:r>
    </w:p>
    <w:p w:rsidRDefault="00152AF8" w:rsidP="00152AF8" w:rsidR="00152AF8" w:rsidRPr="00152AF8">
      <w:pPr>
        <w:pStyle w:val="Odlomakpopisa"/>
        <w:ind w:left="1068"/>
        <w:jc w:val="both"/>
      </w:pPr>
      <w:r>
        <w:t xml:space="preserve">Na nekretninama postoji razlučno pravo </w:t>
      </w:r>
      <w:r w:rsidRPr="00152AF8">
        <w:rPr>
          <w:bCs/>
          <w:color w:val="000000"/>
        </w:rPr>
        <w:t>HYPO ALPE-ADRIA BANK D.D., OIB: 14036333877, SLAVONSKA AVENIJA 6, ZAGREB</w:t>
      </w: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152AF8">
        <w:t>đena vrijednost nekretnina iznosi 1.</w:t>
      </w:r>
      <w:r w:rsidR="007E51C6">
        <w:t>725.000,00</w:t>
      </w:r>
      <w:r w:rsidR="00152AF8">
        <w:t xml:space="preserve"> kuna</w:t>
      </w:r>
      <w:r w:rsidR="007E51C6">
        <w:t xml:space="preserve"> (procijenjena vrijednost 1.380.000,00 kuna plus PDV 345.000,00 kuna)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F5403C" w:rsidR="002A3D7C" w:rsidRPr="00561253">
      <w:pPr>
        <w:ind w:firstLine="708" w:left="708"/>
        <w:jc w:val="both"/>
      </w:pPr>
      <w:r w:rsidRPr="00561253">
        <w:t xml:space="preserve">Nekretnine iz točke </w:t>
      </w:r>
      <w:r w:rsidR="00152AF8">
        <w:t xml:space="preserve">I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EB3C27">
        <w:t>18. prosinca</w:t>
      </w:r>
      <w:r w:rsidR="00DE5CC0">
        <w:t xml:space="preserve"> 2015</w:t>
      </w:r>
      <w:r w:rsidR="00FC3CAD" w:rsidRPr="00561253">
        <w:t xml:space="preserve">. </w:t>
      </w:r>
      <w:r w:rsidR="000B070E" w:rsidRPr="00561253">
        <w:t xml:space="preserve">u </w:t>
      </w:r>
      <w:r w:rsidR="00EB3C27">
        <w:t>10,0</w:t>
      </w:r>
      <w:r w:rsidR="00B5256E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152AF8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152AF8">
        <w:t xml:space="preserve"> </w:t>
      </w:r>
      <w:r>
        <w:t>ovog Zaključka.</w:t>
      </w:r>
    </w:p>
    <w:p w:rsidRDefault="00DE5CC0" w:rsidP="00152AF8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152AF8">
        <w:t xml:space="preserve">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 w:rsidR="00152AF8">
        <w:t xml:space="preserve"> u iznosu od </w:t>
      </w:r>
      <w:r w:rsidR="00EB3C27" w:rsidRPr="00EB3C27">
        <w:rPr>
          <w:bCs/>
        </w:rPr>
        <w:t>883.200,00</w:t>
      </w:r>
      <w:r w:rsidR="00EB3C27">
        <w:rPr>
          <w:b/>
          <w:bCs/>
        </w:rPr>
        <w:t xml:space="preserve"> </w:t>
      </w:r>
      <w:r w:rsidR="00F5403C">
        <w:t xml:space="preserve">kuna </w:t>
      </w:r>
      <w:r w:rsidR="00E62485">
        <w:t>(</w:t>
      </w:r>
      <w:r w:rsidR="00EB3C27" w:rsidRPr="00EB3C27">
        <w:rPr>
          <w:bCs/>
        </w:rPr>
        <w:t>706.560,00</w:t>
      </w:r>
      <w:r w:rsidR="00EB3C27">
        <w:rPr>
          <w:b/>
          <w:bCs/>
        </w:rPr>
        <w:t xml:space="preserve"> </w:t>
      </w:r>
      <w:r w:rsidR="00E62485">
        <w:t xml:space="preserve">kuna plus PDV </w:t>
      </w:r>
      <w:r w:rsidR="00EB3C27" w:rsidRPr="00EB3C27">
        <w:rPr>
          <w:bCs/>
        </w:rPr>
        <w:t>176.640,00</w:t>
      </w:r>
      <w:r w:rsidR="00EB3C27">
        <w:rPr>
          <w:b/>
          <w:bCs/>
        </w:rPr>
        <w:t xml:space="preserve">  </w:t>
      </w:r>
      <w:r w:rsidR="00E62485">
        <w:t xml:space="preserve">kuna)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EB3C27">
        <w:t>5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152AF8">
        <w:t xml:space="preserve">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B5256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</w:t>
      </w:r>
      <w:r w:rsidR="0054190D">
        <w:t xml:space="preserve"> </w:t>
      </w:r>
      <w:r w:rsidRPr="00561253">
        <w:t>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  <w:r w:rsidR="00B5256E">
        <w:t xml:space="preserve"> </w:t>
      </w: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3E5BDA" w:rsidP="00842630" w:rsidR="00152AF8">
      <w:pPr>
        <w:jc w:val="both"/>
      </w:pPr>
      <w:r w:rsidRPr="00561253">
        <w:lastRenderedPageBreak/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3D2FF7">
        <w:t>856-14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190743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3E5BDA" w:rsidP="00A31505" w:rsidR="003E5BDA" w:rsidRPr="00561253">
      <w:pPr>
        <w:jc w:val="both"/>
      </w:pPr>
      <w:r w:rsidRPr="00561253">
        <w:lastRenderedPageBreak/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152AF8">
        <w:t>098-1841-745.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>Nekretnine koje su predmet prodaje na kojima postoji razlučno pravo prodaju se u stečajnom postupku temeljem prijedloga stečajnog upravitelja</w:t>
      </w:r>
      <w:r w:rsidR="00916192">
        <w:t xml:space="preserve">. </w:t>
      </w:r>
      <w:r w:rsidR="003E5BDA" w:rsidRPr="00561253">
        <w:t xml:space="preserve">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EB3C27">
        <w:t>20. listopada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A26775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9C49B2" w:rsidP="008E42BF" w:rsidR="009C49B2"/>
    <w:p w:rsidRDefault="00A26775" w:rsidR="00A267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26775" w:rsidP="00A26775" w:rsidR="00A26775">
      <w:pPr>
        <w:ind w:firstLine="708" w:left="5664"/>
      </w:pPr>
      <w:r>
        <w:t>Vinka Mihalinčić</w:t>
      </w:r>
    </w:p>
    <w:p w:rsidRDefault="00A26775" w:rsidP="008E42BF" w:rsidR="00A26775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A26775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EB3C27">
      <w:t>856/14-49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29"/>
  </w:num>
  <w:num w:numId="23">
    <w:abstractNumId w:val="26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  <w:num w:numId="3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C4344"/>
    <w:rsid w:val="000E67DC"/>
    <w:rsid w:val="000F2808"/>
    <w:rsid w:val="000F7440"/>
    <w:rsid w:val="000F7E53"/>
    <w:rsid w:val="0013154B"/>
    <w:rsid w:val="00131BD3"/>
    <w:rsid w:val="00141CFE"/>
    <w:rsid w:val="00152AF8"/>
    <w:rsid w:val="00160781"/>
    <w:rsid w:val="0018332C"/>
    <w:rsid w:val="00190743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F40CF"/>
    <w:rsid w:val="00307900"/>
    <w:rsid w:val="00317438"/>
    <w:rsid w:val="003202A8"/>
    <w:rsid w:val="00327920"/>
    <w:rsid w:val="00341AD9"/>
    <w:rsid w:val="00355D20"/>
    <w:rsid w:val="00356D07"/>
    <w:rsid w:val="00362B3F"/>
    <w:rsid w:val="0038310D"/>
    <w:rsid w:val="00387842"/>
    <w:rsid w:val="003C0828"/>
    <w:rsid w:val="003C551E"/>
    <w:rsid w:val="003D099E"/>
    <w:rsid w:val="003D2FF7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4190D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B4907"/>
    <w:rsid w:val="007E51C6"/>
    <w:rsid w:val="007F3674"/>
    <w:rsid w:val="007F3A38"/>
    <w:rsid w:val="008001FD"/>
    <w:rsid w:val="00803AA5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E42BF"/>
    <w:rsid w:val="009077E7"/>
    <w:rsid w:val="00916192"/>
    <w:rsid w:val="00934C05"/>
    <w:rsid w:val="0094324C"/>
    <w:rsid w:val="00944782"/>
    <w:rsid w:val="0094742D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4D4"/>
    <w:rsid w:val="00A26775"/>
    <w:rsid w:val="00A307A2"/>
    <w:rsid w:val="00A31505"/>
    <w:rsid w:val="00A3205C"/>
    <w:rsid w:val="00A33A3D"/>
    <w:rsid w:val="00A66CFE"/>
    <w:rsid w:val="00A71EF6"/>
    <w:rsid w:val="00A75FA9"/>
    <w:rsid w:val="00A913A2"/>
    <w:rsid w:val="00AA3D9B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5256E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816FC"/>
    <w:rsid w:val="00C84FB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2485"/>
    <w:rsid w:val="00E66705"/>
    <w:rsid w:val="00E76531"/>
    <w:rsid w:val="00E87F24"/>
    <w:rsid w:val="00EA5999"/>
    <w:rsid w:val="00EB3C27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Gračanske Dužice 8d,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Gračanske Dužice 8d,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Gračanske Dužice 8d,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Gračanske Dužice 8d,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Gračanske Dužice 8d,10000 Zagreb</item>
      <item>VJEROVNICI</item>
      <item>HYPO ALPE-ADRIA-BANK dioničko društvo, OIB 14036333877, Slavonska avenija 6,Zagreb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Gračanske Dužice 8d,10000 Zagreb</item>
      <item>VJEROVNICI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960</properties:Words>
  <properties:Characters>5399</properties:Characters>
  <properties:Lines>124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2015-11-20T13:02:00Z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2015-11-20T13:05:00Z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