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77d1" w14:paraId="fc277d1" w:rsidRDefault="00AD5409" w:rsidP="00D3740D" w:rsidR="00AD5409">
      <w:pPr>
        <w15:collapsed w:val="false"/>
        <w:rPr>
          <w:sz w:val="22"/>
          <w:szCs w:val="22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 xml:space="preserve">Zagreb, </w:t>
      </w:r>
      <w:proofErr w:type="spellStart"/>
      <w:r w:rsidRPr="00AC4413">
        <w:t>Amruševa</w:t>
      </w:r>
      <w:proofErr w:type="spellEnd"/>
      <w:r w:rsidRPr="00AC4413">
        <w:t xml:space="preserve">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31-ST-</w:t>
      </w:r>
      <w:r w:rsidR="00E331B9">
        <w:t>574/15-26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D3740D" w:rsidRPr="00677538">
      <w:r w:rsidRPr="00AC4413">
        <w:tab/>
        <w:t xml:space="preserve">TRGOVAČKI SUD U ZAGREBU po stečajnom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E477A2">
        <w:t>Pro-NETWORK d.o.o. – u stečaju Zagreb, Ul. kneza Branimira 183, MBS:080348864 OIB:80974799804</w:t>
      </w:r>
      <w:r w:rsidR="00E477A2" w:rsidRPr="00C76135">
        <w:t xml:space="preserve">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E477A2">
        <w:t>21</w:t>
      </w:r>
      <w:r w:rsidR="00677538">
        <w:t>. prosinca</w:t>
      </w:r>
      <w:r w:rsidRPr="00AC4413">
        <w:t xml:space="preserve"> 2015.  godine</w:t>
      </w:r>
    </w:p>
    <w:p w:rsidRDefault="00D3740D" w:rsidP="00D3740D" w:rsidR="00D3740D" w:rsidRPr="00677538">
      <w:pPr>
        <w:jc w:val="center"/>
      </w:pPr>
      <w:r w:rsidRPr="00677538">
        <w:t xml:space="preserve">r i j e š i o    j e </w:t>
      </w:r>
    </w:p>
    <w:p w:rsidRDefault="00D46BDA" w:rsidP="008817B9" w:rsidR="008817B9" w:rsidRPr="008817B9">
      <w:pPr>
        <w:jc w:val="both"/>
      </w:pP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="00C56FCD">
        <w:rPr>
          <w:sz w:val="22"/>
          <w:szCs w:val="22"/>
        </w:rPr>
        <w:tab/>
      </w:r>
    </w:p>
    <w:p w:rsidRDefault="00E477A2" w:rsidP="00E477A2" w:rsidR="00E477A2" w:rsidRPr="00372E4F">
      <w:pPr>
        <w:ind w:firstLine="708"/>
        <w:jc w:val="both"/>
      </w:pPr>
      <w:r>
        <w:t>I</w:t>
      </w:r>
      <w:r>
        <w:tab/>
        <w:t xml:space="preserve">UTVRĐENE TRAŽBINE VJEROVNIKA PRVOG </w:t>
      </w:r>
      <w:r w:rsidRPr="00372E4F">
        <w:t xml:space="preserve">VIŠEG ISPLATNOG REDA </w:t>
      </w:r>
    </w:p>
    <w:p w:rsidRDefault="00E477A2" w:rsidP="00E477A2" w:rsidR="00E477A2" w:rsidRPr="006020DA">
      <w:pPr>
        <w:jc w:val="both"/>
        <w:rPr>
          <w:sz w:val="22"/>
          <w:szCs w:val="22"/>
        </w:rPr>
      </w:pPr>
      <w:r w:rsidRPr="006020DA">
        <w:rPr>
          <w:sz w:val="22"/>
          <w:szCs w:val="22"/>
        </w:rPr>
        <w:t>Red. Broj</w:t>
      </w:r>
      <w:r w:rsidRPr="006020DA">
        <w:rPr>
          <w:sz w:val="22"/>
          <w:szCs w:val="22"/>
        </w:rPr>
        <w:tab/>
        <w:t xml:space="preserve">NAZIV I ADRESA </w:t>
      </w:r>
      <w:r w:rsidRPr="006020DA">
        <w:rPr>
          <w:sz w:val="22"/>
          <w:szCs w:val="22"/>
        </w:rPr>
        <w:tab/>
        <w:t xml:space="preserve">       </w:t>
      </w:r>
      <w:r w:rsidRPr="006020DA">
        <w:rPr>
          <w:sz w:val="22"/>
          <w:szCs w:val="22"/>
        </w:rPr>
        <w:tab/>
        <w:t xml:space="preserve"> PRIJAVLJENO     </w:t>
      </w:r>
      <w:r w:rsidRPr="006020DA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</w:r>
      <w:r w:rsidRPr="006020DA">
        <w:rPr>
          <w:sz w:val="22"/>
          <w:szCs w:val="22"/>
        </w:rPr>
        <w:t>PRIZNATO</w:t>
      </w:r>
    </w:p>
    <w:p w:rsidRDefault="00E477A2" w:rsidP="00E477A2" w:rsidR="00E477A2">
      <w:pPr>
        <w:jc w:val="both"/>
        <w:rPr>
          <w:sz w:val="22"/>
          <w:szCs w:val="22"/>
        </w:rPr>
      </w:pPr>
      <w:r w:rsidRPr="006020DA">
        <w:rPr>
          <w:sz w:val="22"/>
          <w:szCs w:val="22"/>
        </w:rPr>
        <w:t>Br. Prijave</w:t>
      </w:r>
      <w:r w:rsidRPr="006020DA">
        <w:rPr>
          <w:sz w:val="22"/>
          <w:szCs w:val="22"/>
        </w:rPr>
        <w:tab/>
        <w:t xml:space="preserve">  VJEROVNIKA </w:t>
      </w:r>
    </w:p>
    <w:p w:rsidRDefault="00E477A2" w:rsidP="00E477A2" w:rsidR="00E477A2">
      <w:pPr>
        <w:jc w:val="both"/>
        <w:rPr>
          <w:sz w:val="22"/>
          <w:szCs w:val="22"/>
        </w:rPr>
      </w:pPr>
    </w:p>
    <w:p w:rsidRDefault="00E477A2" w:rsidP="00E477A2" w:rsidR="00E477A2">
      <w:r>
        <w:rPr>
          <w:sz w:val="22"/>
          <w:szCs w:val="22"/>
        </w:rPr>
        <w:t>01.</w:t>
      </w:r>
      <w:r>
        <w:rPr>
          <w:sz w:val="22"/>
          <w:szCs w:val="22"/>
        </w:rPr>
        <w:tab/>
        <w:t xml:space="preserve">16 </w:t>
      </w:r>
      <w:r>
        <w:rPr>
          <w:sz w:val="22"/>
          <w:szCs w:val="22"/>
        </w:rPr>
        <w:tab/>
      </w:r>
      <w:r w:rsidRPr="00725DAC">
        <w:t xml:space="preserve">ŽELJKO SRUK, </w:t>
      </w:r>
    </w:p>
    <w:p w:rsidRDefault="00E477A2" w:rsidP="00E477A2" w:rsidR="00E477A2">
      <w:pPr>
        <w:ind w:firstLine="708"/>
        <w:jc w:val="both"/>
      </w:pPr>
      <w:r>
        <w:t xml:space="preserve">          </w:t>
      </w:r>
      <w:r w:rsidRPr="00725DAC">
        <w:t xml:space="preserve"> Zagreb, </w:t>
      </w:r>
      <w:proofErr w:type="spellStart"/>
      <w:r w:rsidRPr="00725DAC">
        <w:t>Žuglići</w:t>
      </w:r>
      <w:proofErr w:type="spellEnd"/>
      <w:r w:rsidRPr="00725DAC">
        <w:t xml:space="preserve"> 1</w:t>
      </w:r>
      <w:r>
        <w:tab/>
      </w:r>
      <w:r>
        <w:tab/>
        <w:t>198.510,46</w:t>
      </w:r>
      <w:r>
        <w:tab/>
      </w:r>
      <w:r>
        <w:tab/>
      </w:r>
      <w:r>
        <w:tab/>
        <w:t>198.510,46</w:t>
      </w:r>
    </w:p>
    <w:p w:rsidRDefault="00677538" w:rsidP="00677538" w:rsidR="00677538">
      <w:pPr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---------------------------------------------------------------------------------------------------------------------------</w:t>
      </w:r>
    </w:p>
    <w:p w:rsidRDefault="00677538" w:rsidP="00677538" w:rsidR="00677538">
      <w:pPr>
        <w:jc w:val="both"/>
        <w:rPr>
          <w:bCs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UKUPNO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E477A2" w:rsidRPr="00E477A2">
        <w:t>198.510,46</w:t>
      </w:r>
      <w:r w:rsidR="00E477A2" w:rsidRPr="00E477A2">
        <w:tab/>
      </w:r>
      <w:r w:rsidR="00E477A2" w:rsidRPr="00E477A2">
        <w:tab/>
      </w:r>
      <w:r w:rsidR="00E477A2" w:rsidRPr="00E477A2">
        <w:tab/>
        <w:t>198.510,46</w:t>
      </w:r>
    </w:p>
    <w:p w:rsidRDefault="00677538" w:rsidP="00677538" w:rsidR="00677538">
      <w:pPr>
        <w:jc w:val="both"/>
        <w:rPr>
          <w:sz w:val="22"/>
          <w:szCs w:val="22"/>
        </w:rPr>
      </w:pPr>
      <w:r>
        <w:rPr>
          <w:bCs/>
        </w:rPr>
        <w:t>---------------------------------------------------------------------------------------------------------------</w:t>
      </w:r>
    </w:p>
    <w:p w:rsidRDefault="00677538" w:rsidP="00677538" w:rsidR="00677538">
      <w:pPr>
        <w:jc w:val="both"/>
        <w:rPr>
          <w:sz w:val="22"/>
          <w:szCs w:val="22"/>
        </w:rPr>
      </w:pPr>
    </w:p>
    <w:p w:rsidRDefault="00E477A2" w:rsidP="00E477A2" w:rsidR="00E477A2">
      <w:pPr>
        <w:jc w:val="both"/>
      </w:pPr>
      <w:r>
        <w:rPr>
          <w:sz w:val="22"/>
          <w:szCs w:val="22"/>
        </w:rPr>
        <w:tab/>
      </w:r>
    </w:p>
    <w:p w:rsidRDefault="00E477A2" w:rsidP="00E477A2" w:rsidR="00E477A2" w:rsidRPr="00372E4F">
      <w:pPr>
        <w:ind w:firstLine="708"/>
        <w:jc w:val="both"/>
      </w:pPr>
      <w:r>
        <w:t>II</w:t>
      </w:r>
      <w:r>
        <w:tab/>
        <w:t xml:space="preserve">UTVRĐENE TRAŽBINE VJEROVNIKA DRUGOG </w:t>
      </w:r>
      <w:r w:rsidRPr="00372E4F">
        <w:t xml:space="preserve">VIŠEG ISPLATNOG REDA </w:t>
      </w:r>
    </w:p>
    <w:p w:rsidRDefault="00E477A2" w:rsidP="00E477A2" w:rsidR="00E477A2">
      <w:pPr>
        <w:ind w:firstLine="708"/>
        <w:jc w:val="both"/>
        <w:rPr>
          <w:sz w:val="22"/>
          <w:szCs w:val="22"/>
        </w:rPr>
      </w:pPr>
    </w:p>
    <w:p w:rsidRDefault="00E477A2" w:rsidP="00E477A2" w:rsidR="00E477A2" w:rsidRPr="006020DA">
      <w:pPr>
        <w:jc w:val="both"/>
        <w:rPr>
          <w:sz w:val="22"/>
          <w:szCs w:val="22"/>
        </w:rPr>
      </w:pPr>
      <w:r w:rsidRPr="006020DA">
        <w:rPr>
          <w:sz w:val="22"/>
          <w:szCs w:val="22"/>
        </w:rPr>
        <w:t>Red. Broj</w:t>
      </w:r>
      <w:r w:rsidRPr="006020DA">
        <w:rPr>
          <w:sz w:val="22"/>
          <w:szCs w:val="22"/>
        </w:rPr>
        <w:tab/>
        <w:t xml:space="preserve">NAZIV I ADRESA </w:t>
      </w:r>
      <w:r w:rsidRPr="006020DA">
        <w:rPr>
          <w:sz w:val="22"/>
          <w:szCs w:val="22"/>
        </w:rPr>
        <w:tab/>
        <w:t xml:space="preserve">       </w:t>
      </w:r>
      <w:r w:rsidRPr="006020DA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6020DA">
        <w:rPr>
          <w:sz w:val="22"/>
          <w:szCs w:val="22"/>
        </w:rPr>
        <w:t xml:space="preserve"> PRIJAVLJENO     </w:t>
      </w:r>
      <w:r w:rsidRPr="006020DA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</w:r>
      <w:r w:rsidRPr="006020DA">
        <w:rPr>
          <w:sz w:val="22"/>
          <w:szCs w:val="22"/>
        </w:rPr>
        <w:t>PRIZNATO</w:t>
      </w:r>
    </w:p>
    <w:p w:rsidRDefault="00E477A2" w:rsidP="00E477A2" w:rsidR="00E477A2">
      <w:pPr>
        <w:jc w:val="both"/>
        <w:rPr>
          <w:sz w:val="22"/>
          <w:szCs w:val="22"/>
        </w:rPr>
      </w:pPr>
      <w:r w:rsidRPr="006020DA">
        <w:rPr>
          <w:sz w:val="22"/>
          <w:szCs w:val="22"/>
        </w:rPr>
        <w:t>Br. Prijave</w:t>
      </w:r>
      <w:r w:rsidRPr="006020DA">
        <w:rPr>
          <w:sz w:val="22"/>
          <w:szCs w:val="22"/>
        </w:rPr>
        <w:tab/>
        <w:t xml:space="preserve">  VJEROVNIKA </w:t>
      </w:r>
    </w:p>
    <w:p w:rsidRDefault="00E477A2" w:rsidP="00E477A2" w:rsidR="00E477A2">
      <w:pPr>
        <w:jc w:val="both"/>
        <w:rPr>
          <w:sz w:val="22"/>
          <w:szCs w:val="22"/>
        </w:rPr>
      </w:pPr>
    </w:p>
    <w:p w:rsidRDefault="00E477A2" w:rsidP="00E477A2" w:rsidR="00E477A2" w:rsidRPr="004B3AC6">
      <w:pPr>
        <w:jc w:val="both"/>
      </w:pPr>
      <w:r>
        <w:rPr>
          <w:sz w:val="22"/>
          <w:szCs w:val="22"/>
        </w:rPr>
        <w:t>01.</w:t>
      </w:r>
      <w:r>
        <w:rPr>
          <w:sz w:val="22"/>
          <w:szCs w:val="22"/>
        </w:rPr>
        <w:tab/>
        <w:t>1</w:t>
      </w:r>
      <w:r>
        <w:rPr>
          <w:sz w:val="22"/>
          <w:szCs w:val="22"/>
        </w:rPr>
        <w:tab/>
      </w:r>
      <w:r w:rsidRPr="004B3AC6">
        <w:t>PETRUS GRADNJA d.o.o.</w:t>
      </w:r>
    </w:p>
    <w:p w:rsidRDefault="00E477A2" w:rsidP="00E477A2" w:rsidR="00E477A2">
      <w:pPr>
        <w:ind w:firstLine="708" w:left="708"/>
        <w:jc w:val="both"/>
      </w:pPr>
      <w:r w:rsidRPr="004B3AC6">
        <w:t xml:space="preserve">u stečaju Zagreb, </w:t>
      </w:r>
    </w:p>
    <w:p w:rsidRDefault="00E477A2" w:rsidP="00E477A2" w:rsidR="00E477A2">
      <w:pPr>
        <w:ind w:firstLine="708" w:left="708"/>
        <w:jc w:val="both"/>
      </w:pPr>
      <w:r w:rsidRPr="004B3AC6">
        <w:t>Trnjanska 38</w:t>
      </w:r>
      <w:r>
        <w:tab/>
      </w:r>
      <w:r>
        <w:tab/>
      </w:r>
      <w:r>
        <w:tab/>
      </w:r>
      <w:r>
        <w:tab/>
      </w:r>
      <w:r w:rsidRPr="004B3AC6">
        <w:t>1.314.746,99</w:t>
      </w:r>
      <w:r w:rsidRPr="004B3AC6">
        <w:tab/>
      </w:r>
      <w:r w:rsidRPr="004B3AC6">
        <w:tab/>
      </w:r>
      <w:r w:rsidRPr="004B3AC6">
        <w:tab/>
        <w:t>1.314.746,99</w:t>
      </w:r>
    </w:p>
    <w:p w:rsidRDefault="00E477A2" w:rsidP="00E477A2" w:rsidR="00E477A2">
      <w:pPr>
        <w:jc w:val="both"/>
      </w:pPr>
    </w:p>
    <w:p w:rsidRDefault="00E477A2" w:rsidP="00E477A2" w:rsidR="00E477A2" w:rsidRPr="004B3AC6">
      <w:pPr>
        <w:jc w:val="both"/>
      </w:pPr>
      <w:r>
        <w:t>02.</w:t>
      </w:r>
      <w:r>
        <w:tab/>
        <w:t>2</w:t>
      </w:r>
      <w:r>
        <w:tab/>
      </w:r>
      <w:r w:rsidRPr="004B3AC6">
        <w:t>HRVATSKE ŠUME d.o.o.</w:t>
      </w:r>
    </w:p>
    <w:p w:rsidRDefault="00E477A2" w:rsidP="00E477A2" w:rsidR="00E477A2">
      <w:pPr>
        <w:jc w:val="both"/>
      </w:pPr>
      <w:r w:rsidRPr="004B3AC6">
        <w:tab/>
      </w:r>
      <w:r w:rsidRPr="004B3AC6">
        <w:tab/>
        <w:t xml:space="preserve">Zagreb, </w:t>
      </w:r>
      <w:proofErr w:type="spellStart"/>
      <w:r w:rsidRPr="004B3AC6">
        <w:t>Lj</w:t>
      </w:r>
      <w:proofErr w:type="spellEnd"/>
      <w:r w:rsidRPr="004B3AC6">
        <w:t xml:space="preserve">. Farkaša </w:t>
      </w:r>
    </w:p>
    <w:p w:rsidRDefault="00E477A2" w:rsidP="00E477A2" w:rsidR="00E477A2">
      <w:pPr>
        <w:ind w:firstLine="708" w:left="708"/>
        <w:jc w:val="both"/>
      </w:pPr>
      <w:proofErr w:type="spellStart"/>
      <w:r w:rsidRPr="004B3AC6">
        <w:t>Vukotinovića</w:t>
      </w:r>
      <w:proofErr w:type="spellEnd"/>
      <w:r w:rsidRPr="004B3AC6">
        <w:t xml:space="preserve"> 2</w:t>
      </w:r>
      <w:r>
        <w:tab/>
      </w:r>
      <w:r>
        <w:tab/>
      </w:r>
      <w:r>
        <w:tab/>
      </w:r>
      <w:r w:rsidRPr="004B3AC6">
        <w:t xml:space="preserve">   </w:t>
      </w:r>
      <w:r>
        <w:t xml:space="preserve">  </w:t>
      </w:r>
      <w:r w:rsidRPr="004B3AC6">
        <w:t>36.979,14</w:t>
      </w:r>
      <w:r w:rsidRPr="004B3AC6">
        <w:tab/>
      </w:r>
      <w:r w:rsidRPr="004B3AC6">
        <w:tab/>
      </w:r>
      <w:r w:rsidRPr="004B3AC6">
        <w:tab/>
        <w:t xml:space="preserve">     36.979,14</w:t>
      </w:r>
    </w:p>
    <w:p w:rsidRDefault="00E477A2" w:rsidP="00E477A2" w:rsidR="00E477A2">
      <w:pPr>
        <w:jc w:val="both"/>
      </w:pPr>
    </w:p>
    <w:p w:rsidRDefault="00E477A2" w:rsidP="00E477A2" w:rsidR="00E477A2" w:rsidRPr="004B3AC6">
      <w:pPr>
        <w:jc w:val="both"/>
      </w:pPr>
      <w:r>
        <w:t>03.</w:t>
      </w:r>
      <w:r>
        <w:tab/>
        <w:t>3</w:t>
      </w:r>
      <w:r>
        <w:tab/>
      </w:r>
      <w:r w:rsidRPr="004B3AC6">
        <w:t xml:space="preserve">HRVATSKI TELEKOM </w:t>
      </w:r>
      <w:proofErr w:type="spellStart"/>
      <w:r w:rsidRPr="004B3AC6">
        <w:t>d.d</w:t>
      </w:r>
      <w:proofErr w:type="spellEnd"/>
    </w:p>
    <w:p w:rsidRDefault="00E477A2" w:rsidP="00E477A2" w:rsidR="00E477A2">
      <w:pPr>
        <w:jc w:val="both"/>
      </w:pPr>
      <w:r w:rsidRPr="004B3AC6">
        <w:tab/>
      </w:r>
      <w:r w:rsidRPr="004B3AC6">
        <w:tab/>
        <w:t xml:space="preserve">Zagreb, </w:t>
      </w:r>
      <w:proofErr w:type="spellStart"/>
      <w:r w:rsidRPr="004B3AC6">
        <w:t>R.F</w:t>
      </w:r>
      <w:proofErr w:type="spellEnd"/>
      <w:r w:rsidRPr="004B3AC6">
        <w:t>. Mihanovića 9</w:t>
      </w:r>
      <w:r>
        <w:tab/>
      </w:r>
      <w:r>
        <w:tab/>
        <w:t xml:space="preserve">       </w:t>
      </w:r>
      <w:r w:rsidRPr="004B3AC6">
        <w:t>6.260,88</w:t>
      </w:r>
      <w:r>
        <w:tab/>
      </w:r>
      <w:r>
        <w:tab/>
      </w:r>
      <w:r>
        <w:tab/>
        <w:t xml:space="preserve">       </w:t>
      </w:r>
      <w:r w:rsidRPr="004B3AC6">
        <w:t>6.260,88</w:t>
      </w:r>
    </w:p>
    <w:p w:rsidRDefault="00E477A2" w:rsidP="00E477A2" w:rsidR="00E477A2" w:rsidRPr="00BB2BD1">
      <w:pPr>
        <w:jc w:val="both"/>
      </w:pPr>
    </w:p>
    <w:p w:rsidRDefault="00E477A2" w:rsidP="00E477A2" w:rsidR="00E477A2">
      <w:pPr>
        <w:jc w:val="both"/>
        <w:rPr>
          <w:sz w:val="22"/>
          <w:szCs w:val="22"/>
        </w:rPr>
      </w:pPr>
    </w:p>
    <w:p w:rsidRDefault="00E477A2" w:rsidP="00E477A2" w:rsidR="00E477A2" w:rsidRPr="006020DA">
      <w:pPr>
        <w:jc w:val="both"/>
        <w:rPr>
          <w:sz w:val="22"/>
          <w:szCs w:val="22"/>
        </w:rPr>
      </w:pPr>
      <w:r w:rsidRPr="006020DA">
        <w:rPr>
          <w:sz w:val="22"/>
          <w:szCs w:val="22"/>
        </w:rPr>
        <w:lastRenderedPageBreak/>
        <w:t>Red. Broj</w:t>
      </w:r>
      <w:r w:rsidRPr="006020DA">
        <w:rPr>
          <w:sz w:val="22"/>
          <w:szCs w:val="22"/>
        </w:rPr>
        <w:tab/>
        <w:t xml:space="preserve">NAZIV I ADRESA </w:t>
      </w:r>
      <w:r w:rsidRPr="006020DA">
        <w:rPr>
          <w:sz w:val="22"/>
          <w:szCs w:val="22"/>
        </w:rPr>
        <w:tab/>
        <w:t xml:space="preserve">       </w:t>
      </w:r>
      <w:r w:rsidRPr="006020DA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6020DA">
        <w:rPr>
          <w:sz w:val="22"/>
          <w:szCs w:val="22"/>
        </w:rPr>
        <w:t xml:space="preserve"> PRIJAVLJENO     </w:t>
      </w:r>
      <w:r w:rsidRPr="006020DA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</w:r>
      <w:r w:rsidRPr="006020DA">
        <w:rPr>
          <w:sz w:val="22"/>
          <w:szCs w:val="22"/>
        </w:rPr>
        <w:t>PRIZNATO</w:t>
      </w:r>
    </w:p>
    <w:p w:rsidRDefault="00E477A2" w:rsidP="00E477A2" w:rsidR="00E477A2">
      <w:pPr>
        <w:jc w:val="both"/>
        <w:rPr>
          <w:sz w:val="22"/>
          <w:szCs w:val="22"/>
        </w:rPr>
      </w:pPr>
      <w:r w:rsidRPr="006020DA">
        <w:rPr>
          <w:sz w:val="22"/>
          <w:szCs w:val="22"/>
        </w:rPr>
        <w:t>Br. Prijave</w:t>
      </w:r>
      <w:r w:rsidRPr="006020DA">
        <w:rPr>
          <w:sz w:val="22"/>
          <w:szCs w:val="22"/>
        </w:rPr>
        <w:tab/>
        <w:t xml:space="preserve">  VJEROVNIKA </w:t>
      </w:r>
    </w:p>
    <w:p w:rsidRDefault="00E477A2" w:rsidP="00E477A2" w:rsidR="00E477A2">
      <w:pPr>
        <w:jc w:val="both"/>
      </w:pPr>
    </w:p>
    <w:p w:rsidRDefault="00E477A2" w:rsidP="00E477A2" w:rsidR="00E477A2" w:rsidRPr="00BB2BD1">
      <w:pPr>
        <w:jc w:val="both"/>
      </w:pPr>
      <w:r w:rsidRPr="00BB2BD1">
        <w:t>04.</w:t>
      </w:r>
      <w:r w:rsidRPr="00BB2BD1">
        <w:tab/>
        <w:t>4</w:t>
      </w:r>
      <w:r w:rsidRPr="00BB2BD1">
        <w:tab/>
        <w:t>UNIQA OSIGURANJE d.d. Zagreb,</w:t>
      </w:r>
    </w:p>
    <w:p w:rsidRDefault="00E477A2" w:rsidP="00E477A2" w:rsidR="00E477A2" w:rsidRPr="00BB2BD1">
      <w:pPr>
        <w:ind w:firstLine="708" w:left="708"/>
        <w:jc w:val="both"/>
      </w:pPr>
      <w:r w:rsidRPr="00BB2BD1">
        <w:t xml:space="preserve"> Planinska13A</w:t>
      </w:r>
      <w:r w:rsidRPr="00BB2BD1">
        <w:tab/>
      </w:r>
      <w:r w:rsidRPr="00BB2BD1">
        <w:tab/>
      </w:r>
      <w:r w:rsidRPr="00BB2BD1">
        <w:tab/>
      </w:r>
      <w:r w:rsidRPr="00BB2BD1">
        <w:tab/>
      </w:r>
      <w:r>
        <w:t xml:space="preserve">       </w:t>
      </w:r>
      <w:r w:rsidRPr="00BB2BD1">
        <w:t>4.597,07</w:t>
      </w:r>
      <w:r w:rsidRPr="00BB2BD1">
        <w:tab/>
      </w:r>
      <w:r w:rsidRPr="00BB2BD1">
        <w:tab/>
      </w:r>
      <w:r w:rsidRPr="00BB2BD1">
        <w:tab/>
      </w:r>
      <w:r>
        <w:t xml:space="preserve">       </w:t>
      </w:r>
      <w:r w:rsidRPr="00BB2BD1">
        <w:t>4.597,07</w:t>
      </w:r>
    </w:p>
    <w:p w:rsidRDefault="00E477A2" w:rsidP="00E477A2" w:rsidR="00E477A2" w:rsidRPr="00BB2BD1">
      <w:pPr>
        <w:jc w:val="both"/>
      </w:pPr>
    </w:p>
    <w:p w:rsidRDefault="00E477A2" w:rsidP="00E477A2" w:rsidR="00E477A2" w:rsidRPr="00BB2BD1">
      <w:pPr>
        <w:jc w:val="both"/>
      </w:pPr>
      <w:r w:rsidRPr="00BB2BD1">
        <w:t>05.</w:t>
      </w:r>
      <w:r w:rsidRPr="00BB2BD1">
        <w:tab/>
        <w:t>5</w:t>
      </w:r>
      <w:r w:rsidRPr="00BB2BD1">
        <w:tab/>
        <w:t>FINANCIJSKA AGENCIJA</w:t>
      </w:r>
      <w:r w:rsidRPr="00BB2BD1">
        <w:tab/>
      </w:r>
      <w:r w:rsidRPr="00BB2BD1">
        <w:tab/>
      </w:r>
      <w:r>
        <w:t xml:space="preserve">       </w:t>
      </w:r>
      <w:r w:rsidRPr="00BB2BD1">
        <w:t>2.431,28</w:t>
      </w:r>
      <w:r w:rsidRPr="00BB2BD1">
        <w:tab/>
      </w:r>
      <w:r w:rsidRPr="00BB2BD1">
        <w:tab/>
      </w:r>
      <w:r w:rsidRPr="00BB2BD1">
        <w:tab/>
      </w:r>
      <w:r>
        <w:t xml:space="preserve">       </w:t>
      </w:r>
      <w:r w:rsidRPr="00BB2BD1">
        <w:t>2.431,28</w:t>
      </w:r>
    </w:p>
    <w:p w:rsidRDefault="00E477A2" w:rsidP="00E477A2" w:rsidR="00E477A2" w:rsidRPr="00BB2BD1">
      <w:pPr>
        <w:jc w:val="both"/>
      </w:pPr>
    </w:p>
    <w:p w:rsidRDefault="00E477A2" w:rsidP="00E477A2" w:rsidR="00E477A2" w:rsidRPr="00BB2BD1">
      <w:pPr>
        <w:jc w:val="both"/>
      </w:pPr>
      <w:r w:rsidRPr="00BB2BD1">
        <w:t>06.</w:t>
      </w:r>
      <w:r w:rsidRPr="00BB2BD1">
        <w:tab/>
        <w:t>6</w:t>
      </w:r>
      <w:r w:rsidRPr="00BB2BD1">
        <w:tab/>
        <w:t xml:space="preserve">REPUBLIKA HRVATSKA, </w:t>
      </w:r>
    </w:p>
    <w:p w:rsidRDefault="00E477A2" w:rsidP="00E477A2" w:rsidR="00E477A2" w:rsidRPr="00BB2BD1">
      <w:pPr>
        <w:ind w:firstLine="708" w:left="708"/>
        <w:jc w:val="both"/>
      </w:pPr>
      <w:r w:rsidRPr="00BB2BD1">
        <w:t>Ministarstvo financija</w:t>
      </w:r>
      <w:r w:rsidRPr="00BB2BD1">
        <w:tab/>
      </w:r>
      <w:r w:rsidRPr="00BB2BD1">
        <w:tab/>
      </w:r>
      <w:r w:rsidRPr="00BB2BD1">
        <w:tab/>
      </w:r>
      <w:r>
        <w:t xml:space="preserve">       </w:t>
      </w:r>
      <w:r w:rsidRPr="00BB2BD1">
        <w:t>8.700,00</w:t>
      </w:r>
      <w:r w:rsidRPr="00BB2BD1">
        <w:tab/>
      </w:r>
      <w:r w:rsidRPr="00BB2BD1">
        <w:tab/>
      </w:r>
      <w:r w:rsidRPr="00BB2BD1">
        <w:tab/>
      </w:r>
      <w:r>
        <w:t xml:space="preserve">      </w:t>
      </w:r>
      <w:r w:rsidRPr="00BB2BD1">
        <w:t>8.700,00</w:t>
      </w:r>
    </w:p>
    <w:p w:rsidRDefault="00E477A2" w:rsidP="00E477A2" w:rsidR="00E477A2" w:rsidRPr="00BB2BD1">
      <w:pPr>
        <w:jc w:val="both"/>
      </w:pPr>
    </w:p>
    <w:p w:rsidRDefault="00E477A2" w:rsidP="00E477A2" w:rsidR="00E477A2" w:rsidRPr="00BB2BD1">
      <w:pPr>
        <w:jc w:val="both"/>
      </w:pPr>
      <w:r w:rsidRPr="00BB2BD1">
        <w:t>07.</w:t>
      </w:r>
      <w:r w:rsidRPr="00BB2BD1">
        <w:tab/>
        <w:t>7</w:t>
      </w:r>
      <w:r w:rsidRPr="00BB2BD1">
        <w:tab/>
        <w:t xml:space="preserve">REPUBLIKA HRVATSKA, </w:t>
      </w:r>
    </w:p>
    <w:p w:rsidRDefault="00E477A2" w:rsidP="00E477A2" w:rsidR="00E477A2" w:rsidRPr="00BB2BD1">
      <w:pPr>
        <w:ind w:firstLine="708" w:left="708"/>
        <w:jc w:val="both"/>
      </w:pPr>
      <w:r w:rsidRPr="00BB2BD1">
        <w:t>Ministar</w:t>
      </w:r>
      <w:r>
        <w:t>stvo financija</w:t>
      </w:r>
      <w:r>
        <w:tab/>
      </w:r>
      <w:r>
        <w:tab/>
      </w:r>
      <w:r>
        <w:tab/>
        <w:t>1.638.572,64</w:t>
      </w:r>
      <w:r>
        <w:tab/>
      </w:r>
      <w:r>
        <w:tab/>
        <w:t xml:space="preserve">          </w:t>
      </w:r>
      <w:r w:rsidRPr="00BB2BD1">
        <w:t>1.588.481,05</w:t>
      </w:r>
    </w:p>
    <w:p w:rsidRDefault="00E477A2" w:rsidP="00E477A2" w:rsidR="00E477A2" w:rsidRPr="00BB2BD1">
      <w:pPr>
        <w:jc w:val="both"/>
      </w:pPr>
    </w:p>
    <w:p w:rsidRDefault="00E477A2" w:rsidP="00E477A2" w:rsidR="00E477A2" w:rsidRPr="00BB2BD1">
      <w:pPr>
        <w:jc w:val="both"/>
      </w:pPr>
      <w:r w:rsidRPr="00BB2BD1">
        <w:t>08.</w:t>
      </w:r>
      <w:r w:rsidRPr="00BB2BD1">
        <w:tab/>
        <w:t>8</w:t>
      </w:r>
      <w:r w:rsidRPr="00BB2BD1">
        <w:tab/>
        <w:t>CROATIA OSIGURANJE d.d.</w:t>
      </w:r>
    </w:p>
    <w:p w:rsidRDefault="00E477A2" w:rsidP="00E477A2" w:rsidR="00E477A2" w:rsidRPr="00BB2BD1">
      <w:pPr>
        <w:jc w:val="both"/>
      </w:pPr>
      <w:r w:rsidRPr="00BB2BD1">
        <w:tab/>
      </w:r>
      <w:r w:rsidRPr="00BB2BD1">
        <w:tab/>
        <w:t xml:space="preserve">Zagreb, </w:t>
      </w:r>
      <w:proofErr w:type="spellStart"/>
      <w:r w:rsidRPr="00BB2BD1">
        <w:t>Miramarska</w:t>
      </w:r>
      <w:proofErr w:type="spellEnd"/>
      <w:r w:rsidRPr="00BB2BD1">
        <w:t xml:space="preserve"> 22</w:t>
      </w:r>
      <w:r w:rsidRPr="00BB2BD1">
        <w:tab/>
      </w:r>
      <w:r w:rsidRPr="00BB2BD1">
        <w:tab/>
      </w:r>
      <w:r>
        <w:t xml:space="preserve">     </w:t>
      </w:r>
      <w:r w:rsidRPr="00BB2BD1">
        <w:t>25.131,43</w:t>
      </w:r>
      <w:r w:rsidRPr="00BB2BD1">
        <w:tab/>
      </w:r>
      <w:r w:rsidRPr="00BB2BD1">
        <w:tab/>
      </w:r>
      <w:r w:rsidRPr="00BB2BD1">
        <w:tab/>
      </w:r>
      <w:r>
        <w:t xml:space="preserve">   </w:t>
      </w:r>
      <w:r w:rsidRPr="00BB2BD1">
        <w:t>25.131,43</w:t>
      </w:r>
    </w:p>
    <w:p w:rsidRDefault="00E477A2" w:rsidP="00E477A2" w:rsidR="00E477A2" w:rsidRPr="00BB2BD1">
      <w:pPr>
        <w:jc w:val="both"/>
      </w:pPr>
    </w:p>
    <w:p w:rsidRDefault="00E477A2" w:rsidP="00E477A2" w:rsidR="00E477A2" w:rsidRPr="00BB2BD1">
      <w:pPr>
        <w:jc w:val="both"/>
      </w:pPr>
      <w:r w:rsidRPr="00BB2BD1">
        <w:t>09.</w:t>
      </w:r>
      <w:r w:rsidRPr="00BB2BD1">
        <w:tab/>
        <w:t>9</w:t>
      </w:r>
      <w:r w:rsidRPr="00BB2BD1">
        <w:tab/>
        <w:t>CASTRUM NEKRETNINE d.o.o.</w:t>
      </w:r>
    </w:p>
    <w:p w:rsidRDefault="00E477A2" w:rsidP="00E477A2" w:rsidR="00E477A2" w:rsidRPr="00BB2BD1">
      <w:pPr>
        <w:jc w:val="both"/>
      </w:pPr>
      <w:r w:rsidRPr="00BB2BD1">
        <w:tab/>
      </w:r>
      <w:r w:rsidRPr="00BB2BD1">
        <w:tab/>
        <w:t>Zagreb</w:t>
      </w:r>
      <w:r>
        <w:t>, Bednjanska 8</w:t>
      </w:r>
      <w:r>
        <w:tab/>
      </w:r>
      <w:r>
        <w:tab/>
      </w:r>
      <w:r>
        <w:tab/>
        <w:t>1.521.396,13</w:t>
      </w:r>
      <w:r>
        <w:tab/>
      </w:r>
      <w:r>
        <w:tab/>
        <w:t xml:space="preserve">         </w:t>
      </w:r>
      <w:r w:rsidRPr="00BB2BD1">
        <w:t>1.521.396,13</w:t>
      </w:r>
    </w:p>
    <w:p w:rsidRDefault="00E477A2" w:rsidP="00E477A2" w:rsidR="00E477A2" w:rsidRPr="00BB2BD1">
      <w:pPr>
        <w:jc w:val="both"/>
      </w:pPr>
    </w:p>
    <w:p w:rsidRDefault="00E477A2" w:rsidP="00E477A2" w:rsidR="00E477A2" w:rsidRPr="00BB2BD1">
      <w:pPr>
        <w:jc w:val="both"/>
      </w:pPr>
      <w:r w:rsidRPr="00BB2BD1">
        <w:t>10.</w:t>
      </w:r>
      <w:r w:rsidRPr="00BB2BD1">
        <w:tab/>
        <w:t>10</w:t>
      </w:r>
      <w:r w:rsidRPr="00BB2BD1">
        <w:tab/>
        <w:t xml:space="preserve">GRADSKA PLINARA ZAGREB – </w:t>
      </w:r>
    </w:p>
    <w:p w:rsidRDefault="00E477A2" w:rsidP="00E477A2" w:rsidR="00E477A2" w:rsidRPr="00BB2BD1">
      <w:pPr>
        <w:ind w:firstLine="708" w:left="708"/>
        <w:jc w:val="both"/>
      </w:pPr>
      <w:r w:rsidRPr="00BB2BD1">
        <w:t>OPSKRBA d.o.o. Zagreb,</w:t>
      </w:r>
    </w:p>
    <w:p w:rsidRDefault="00E477A2" w:rsidP="00E477A2" w:rsidR="00E477A2" w:rsidRPr="00BB2BD1">
      <w:pPr>
        <w:ind w:firstLine="708" w:left="708"/>
        <w:jc w:val="both"/>
      </w:pPr>
      <w:r w:rsidRPr="00BB2BD1">
        <w:t xml:space="preserve"> Radnička cesta 1</w:t>
      </w:r>
      <w:r w:rsidRPr="00BB2BD1">
        <w:tab/>
      </w:r>
      <w:r w:rsidRPr="00BB2BD1">
        <w:tab/>
      </w:r>
      <w:r w:rsidRPr="00BB2BD1">
        <w:tab/>
      </w:r>
      <w:r>
        <w:t xml:space="preserve">      </w:t>
      </w:r>
      <w:r w:rsidRPr="00BB2BD1">
        <w:t>4.015,36</w:t>
      </w:r>
      <w:r w:rsidRPr="00BB2BD1">
        <w:tab/>
      </w:r>
      <w:r w:rsidRPr="00BB2BD1">
        <w:tab/>
      </w:r>
      <w:r w:rsidRPr="00BB2BD1">
        <w:tab/>
      </w:r>
      <w:r>
        <w:t xml:space="preserve">    </w:t>
      </w:r>
      <w:r w:rsidRPr="00BB2BD1">
        <w:t>4.015,36</w:t>
      </w:r>
    </w:p>
    <w:p w:rsidRDefault="00E477A2" w:rsidP="00E477A2" w:rsidR="00E477A2" w:rsidRPr="00BB2BD1">
      <w:pPr>
        <w:jc w:val="both"/>
      </w:pPr>
    </w:p>
    <w:p w:rsidRDefault="00E477A2" w:rsidP="00E477A2" w:rsidR="00E477A2" w:rsidRPr="00BB2BD1">
      <w:pPr>
        <w:jc w:val="both"/>
      </w:pPr>
      <w:r w:rsidRPr="00BB2BD1">
        <w:t>11.</w:t>
      </w:r>
      <w:r w:rsidRPr="00BB2BD1">
        <w:tab/>
        <w:t>11</w:t>
      </w:r>
      <w:r w:rsidRPr="00BB2BD1">
        <w:tab/>
        <w:t xml:space="preserve">VISUS d.o.o. Zagreb, </w:t>
      </w:r>
    </w:p>
    <w:p w:rsidRDefault="00E477A2" w:rsidP="00E477A2" w:rsidR="00E477A2" w:rsidRPr="00BB2BD1">
      <w:pPr>
        <w:ind w:firstLine="708" w:left="708"/>
        <w:jc w:val="both"/>
      </w:pPr>
      <w:r w:rsidRPr="00BB2BD1">
        <w:t>Bednjanska 8</w:t>
      </w:r>
      <w:r w:rsidRPr="00BB2BD1">
        <w:tab/>
      </w:r>
      <w:r w:rsidRPr="00BB2BD1">
        <w:tab/>
      </w:r>
      <w:r w:rsidRPr="00BB2BD1">
        <w:tab/>
      </w:r>
      <w:r w:rsidRPr="00BB2BD1">
        <w:tab/>
      </w:r>
      <w:r>
        <w:t>4.590.887,52</w:t>
      </w:r>
      <w:r>
        <w:tab/>
      </w:r>
      <w:r>
        <w:tab/>
        <w:t xml:space="preserve">        </w:t>
      </w:r>
      <w:r w:rsidRPr="00BB2BD1">
        <w:t>4.590.887,52</w:t>
      </w:r>
    </w:p>
    <w:p w:rsidRDefault="00E477A2" w:rsidP="00E477A2" w:rsidR="00E477A2" w:rsidRPr="00BB2BD1">
      <w:pPr>
        <w:jc w:val="both"/>
      </w:pPr>
    </w:p>
    <w:p w:rsidRDefault="00E477A2" w:rsidP="00E477A2" w:rsidR="00E477A2" w:rsidRPr="00BB2BD1">
      <w:pPr>
        <w:jc w:val="both"/>
      </w:pPr>
      <w:r w:rsidRPr="00BB2BD1">
        <w:t>12.</w:t>
      </w:r>
      <w:r w:rsidRPr="00BB2BD1">
        <w:tab/>
        <w:t>12</w:t>
      </w:r>
      <w:r w:rsidRPr="00BB2BD1">
        <w:tab/>
        <w:t>SAXUM ZAPREŠIĆ d.o.o.</w:t>
      </w:r>
    </w:p>
    <w:p w:rsidRDefault="00E477A2" w:rsidP="00E477A2" w:rsidR="00E477A2" w:rsidRPr="00BB2BD1">
      <w:pPr>
        <w:jc w:val="both"/>
      </w:pPr>
      <w:r w:rsidRPr="00BB2BD1">
        <w:tab/>
      </w:r>
      <w:r w:rsidRPr="00BB2BD1">
        <w:tab/>
        <w:t>Zagreb, Bednjanska 8</w:t>
      </w:r>
      <w:r w:rsidRPr="00BB2BD1">
        <w:tab/>
      </w:r>
      <w:r w:rsidRPr="00BB2BD1">
        <w:tab/>
      </w:r>
      <w:r>
        <w:t xml:space="preserve">         </w:t>
      </w:r>
      <w:r w:rsidRPr="00BB2BD1">
        <w:t>12.940.383,18</w:t>
      </w:r>
      <w:r w:rsidRPr="00BB2BD1">
        <w:tab/>
      </w:r>
      <w:r w:rsidRPr="00BB2BD1">
        <w:tab/>
      </w:r>
      <w:r>
        <w:t xml:space="preserve">      </w:t>
      </w:r>
      <w:r w:rsidRPr="00BB2BD1">
        <w:t>12.940.383,18</w:t>
      </w:r>
    </w:p>
    <w:p w:rsidRDefault="00E477A2" w:rsidP="00E477A2" w:rsidR="00E477A2" w:rsidRPr="00BB2BD1">
      <w:pPr>
        <w:jc w:val="both"/>
      </w:pPr>
    </w:p>
    <w:p w:rsidRDefault="00E477A2" w:rsidP="00E477A2" w:rsidR="00E477A2" w:rsidRPr="00BB2BD1">
      <w:pPr>
        <w:jc w:val="both"/>
      </w:pPr>
      <w:r w:rsidRPr="00BB2BD1">
        <w:t>13.</w:t>
      </w:r>
      <w:r w:rsidRPr="00BB2BD1">
        <w:tab/>
        <w:t>13</w:t>
      </w:r>
      <w:r w:rsidRPr="00BB2BD1">
        <w:tab/>
        <w:t xml:space="preserve">HEP-ODS d.o.o. Zagreb, </w:t>
      </w:r>
    </w:p>
    <w:p w:rsidRDefault="00E477A2" w:rsidP="00E477A2" w:rsidR="00E477A2" w:rsidRPr="00BB2BD1">
      <w:pPr>
        <w:ind w:firstLine="708" w:left="708"/>
        <w:jc w:val="both"/>
      </w:pPr>
      <w:proofErr w:type="spellStart"/>
      <w:r w:rsidRPr="00BB2BD1">
        <w:t>Ul.grada</w:t>
      </w:r>
      <w:proofErr w:type="spellEnd"/>
      <w:r w:rsidRPr="00BB2BD1">
        <w:t xml:space="preserve"> Vukovara 37</w:t>
      </w:r>
      <w:r w:rsidRPr="00BB2BD1">
        <w:tab/>
      </w:r>
      <w:r w:rsidRPr="00BB2BD1">
        <w:tab/>
      </w:r>
      <w:r>
        <w:t xml:space="preserve">     </w:t>
      </w:r>
      <w:r w:rsidRPr="00BB2BD1">
        <w:t>20.674,30</w:t>
      </w:r>
      <w:r w:rsidRPr="00BB2BD1">
        <w:tab/>
      </w:r>
      <w:r w:rsidRPr="00BB2BD1">
        <w:tab/>
      </w:r>
      <w:r w:rsidRPr="00BB2BD1">
        <w:tab/>
      </w:r>
      <w:r>
        <w:t xml:space="preserve">  </w:t>
      </w:r>
      <w:r w:rsidRPr="00BB2BD1">
        <w:t>20.674,30</w:t>
      </w:r>
    </w:p>
    <w:p w:rsidRDefault="00E477A2" w:rsidP="00E477A2" w:rsidR="00E477A2" w:rsidRPr="00BB2BD1">
      <w:pPr>
        <w:jc w:val="both"/>
      </w:pPr>
      <w:r w:rsidRPr="00BB2BD1">
        <w:t>14.</w:t>
      </w:r>
      <w:r w:rsidRPr="00BB2BD1">
        <w:tab/>
        <w:t>14</w:t>
      </w:r>
      <w:r w:rsidRPr="00BB2BD1">
        <w:tab/>
        <w:t>ERSTE&amp;STEIERMARKISCHE</w:t>
      </w:r>
    </w:p>
    <w:p w:rsidRDefault="00E477A2" w:rsidP="00E477A2" w:rsidR="00E477A2">
      <w:pPr>
        <w:ind w:left="708"/>
        <w:jc w:val="both"/>
      </w:pPr>
      <w:r w:rsidRPr="00BB2BD1">
        <w:t xml:space="preserve"> </w:t>
      </w:r>
      <w:r w:rsidRPr="00BB2BD1">
        <w:tab/>
        <w:t xml:space="preserve">BANK d.d. Rijeka, </w:t>
      </w:r>
    </w:p>
    <w:p w:rsidRDefault="00E477A2" w:rsidP="00E477A2" w:rsidR="00E477A2" w:rsidRPr="00BB2BD1">
      <w:pPr>
        <w:ind w:firstLine="708" w:left="708"/>
        <w:jc w:val="both"/>
      </w:pPr>
      <w:r w:rsidRPr="00BB2BD1">
        <w:t>Jadranski trg 3A</w:t>
      </w:r>
      <w:r w:rsidRPr="00BB2BD1">
        <w:tab/>
      </w:r>
      <w:r>
        <w:t xml:space="preserve">   </w:t>
      </w:r>
      <w:r>
        <w:tab/>
        <w:t xml:space="preserve">         </w:t>
      </w:r>
      <w:r w:rsidRPr="00BB2BD1">
        <w:t>49.897.335,43</w:t>
      </w:r>
      <w:r w:rsidRPr="00BB2BD1">
        <w:tab/>
      </w:r>
      <w:r>
        <w:t xml:space="preserve">         </w:t>
      </w:r>
      <w:r>
        <w:tab/>
        <w:t xml:space="preserve">      </w:t>
      </w:r>
      <w:r w:rsidRPr="00BB2BD1">
        <w:t>49.897.335,43</w:t>
      </w:r>
    </w:p>
    <w:p w:rsidRDefault="00E477A2" w:rsidP="00E477A2" w:rsidR="00E477A2" w:rsidRPr="00BB2BD1">
      <w:pPr>
        <w:jc w:val="both"/>
      </w:pPr>
    </w:p>
    <w:p w:rsidRDefault="00E477A2" w:rsidP="00E477A2" w:rsidR="00E477A2" w:rsidRPr="00BB2BD1">
      <w:pPr>
        <w:jc w:val="both"/>
      </w:pPr>
      <w:r w:rsidRPr="00BB2BD1">
        <w:t>15.</w:t>
      </w:r>
      <w:r w:rsidRPr="00BB2BD1">
        <w:tab/>
        <w:t>15</w:t>
      </w:r>
      <w:r w:rsidRPr="00BB2BD1">
        <w:tab/>
        <w:t xml:space="preserve">JYSK d.o.o. Zagreb, </w:t>
      </w:r>
    </w:p>
    <w:p w:rsidRDefault="00E477A2" w:rsidP="00E477A2" w:rsidR="00E477A2">
      <w:pPr>
        <w:ind w:firstLine="708" w:left="708"/>
        <w:jc w:val="both"/>
      </w:pPr>
      <w:r w:rsidRPr="00BB2BD1">
        <w:t>Damira T. Gavrana 11</w:t>
      </w:r>
      <w:r w:rsidRPr="00BB2BD1">
        <w:tab/>
      </w:r>
      <w:r w:rsidRPr="00BB2BD1">
        <w:tab/>
      </w:r>
      <w:r>
        <w:t xml:space="preserve">  </w:t>
      </w:r>
      <w:r w:rsidRPr="00BB2BD1">
        <w:t>320.032,79</w:t>
      </w:r>
      <w:r w:rsidRPr="00BB2BD1">
        <w:tab/>
      </w:r>
      <w:r w:rsidRPr="00BB2BD1">
        <w:tab/>
      </w:r>
      <w:r>
        <w:t xml:space="preserve">  </w:t>
      </w:r>
      <w:r>
        <w:tab/>
      </w:r>
      <w:r w:rsidRPr="00BB2BD1">
        <w:t>320.032,79</w:t>
      </w:r>
    </w:p>
    <w:p w:rsidRDefault="00E477A2" w:rsidP="00E477A2" w:rsidR="00E477A2">
      <w:pPr>
        <w:jc w:val="both"/>
      </w:pPr>
      <w:r>
        <w:t>---------------------------------------------------------------------------------------------------------------</w:t>
      </w:r>
    </w:p>
    <w:p w:rsidRDefault="00E477A2" w:rsidP="00E477A2" w:rsidR="00E477A2">
      <w:pPr>
        <w:jc w:val="both"/>
        <w:rPr>
          <w:bCs/>
        </w:rPr>
      </w:pPr>
      <w:r>
        <w:tab/>
      </w:r>
      <w:r>
        <w:tab/>
        <w:t>UKUPNO</w:t>
      </w:r>
      <w:r>
        <w:tab/>
      </w:r>
      <w:r>
        <w:tab/>
      </w:r>
      <w:r>
        <w:tab/>
        <w:t xml:space="preserve">         </w:t>
      </w:r>
      <w:r>
        <w:rPr>
          <w:bCs/>
        </w:rPr>
        <w:t>72.530.654,60</w:t>
      </w:r>
      <w:r>
        <w:rPr>
          <w:bCs/>
        </w:rPr>
        <w:tab/>
      </w:r>
      <w:r>
        <w:rPr>
          <w:bCs/>
        </w:rPr>
        <w:tab/>
        <w:t xml:space="preserve">     72.480.563,01</w:t>
      </w:r>
    </w:p>
    <w:p w:rsidRDefault="00E477A2" w:rsidP="00E477A2" w:rsidR="00E477A2">
      <w:pPr>
        <w:jc w:val="both"/>
        <w:rPr>
          <w:bCs/>
        </w:rPr>
      </w:pPr>
      <w:r>
        <w:rPr>
          <w:bCs/>
        </w:rPr>
        <w:t>---------------------------------------------------------------------------------------------------------------</w:t>
      </w:r>
    </w:p>
    <w:p w:rsidRDefault="00E477A2" w:rsidP="00E477A2" w:rsidR="00E477A2">
      <w:pPr>
        <w:jc w:val="both"/>
      </w:pPr>
      <w:r>
        <w:tab/>
      </w:r>
      <w:r>
        <w:tab/>
      </w:r>
      <w:r>
        <w:tab/>
      </w:r>
    </w:p>
    <w:p w:rsidRDefault="00E477A2" w:rsidP="00E477A2" w:rsidR="00E477A2">
      <w:pPr>
        <w:jc w:val="both"/>
      </w:pPr>
    </w:p>
    <w:p w:rsidRDefault="00E477A2" w:rsidP="00E477A2" w:rsidR="00E477A2">
      <w:pPr>
        <w:jc w:val="both"/>
      </w:pPr>
    </w:p>
    <w:p w:rsidRDefault="00E477A2" w:rsidP="00E477A2" w:rsidR="00E477A2">
      <w:pPr>
        <w:jc w:val="both"/>
      </w:pPr>
    </w:p>
    <w:p w:rsidRDefault="00E477A2" w:rsidP="00E477A2" w:rsidR="00E477A2">
      <w:pPr>
        <w:jc w:val="both"/>
      </w:pPr>
    </w:p>
    <w:p w:rsidRDefault="00E477A2" w:rsidP="00E477A2" w:rsidR="00E477A2">
      <w:pPr>
        <w:jc w:val="both"/>
      </w:pPr>
    </w:p>
    <w:p w:rsidRDefault="00E477A2" w:rsidP="00E477A2" w:rsidR="00E477A2">
      <w:pPr>
        <w:jc w:val="both"/>
      </w:pPr>
    </w:p>
    <w:p w:rsidRDefault="00E477A2" w:rsidP="007E3C56" w:rsidR="00E477A2" w:rsidRPr="007E3C56">
      <w:pPr>
        <w:ind w:firstLine="708"/>
        <w:jc w:val="both"/>
      </w:pPr>
      <w:r>
        <w:t>III</w:t>
      </w:r>
      <w:r>
        <w:tab/>
        <w:t xml:space="preserve">OSPORENE TRAŽBINE VJEROVNIKA DRUGOG </w:t>
      </w:r>
      <w:r w:rsidRPr="00372E4F">
        <w:t xml:space="preserve">VIŠEG ISPLATNOG REDA </w:t>
      </w:r>
    </w:p>
    <w:p w:rsidRDefault="00E477A2" w:rsidP="00E477A2" w:rsidR="00E477A2" w:rsidRPr="006020DA">
      <w:pPr>
        <w:jc w:val="both"/>
        <w:rPr>
          <w:sz w:val="22"/>
          <w:szCs w:val="22"/>
        </w:rPr>
      </w:pPr>
      <w:r w:rsidRPr="006020DA">
        <w:rPr>
          <w:sz w:val="22"/>
          <w:szCs w:val="22"/>
        </w:rPr>
        <w:t>Red. Broj</w:t>
      </w:r>
      <w:r w:rsidRPr="006020DA">
        <w:rPr>
          <w:sz w:val="22"/>
          <w:szCs w:val="22"/>
        </w:rPr>
        <w:tab/>
        <w:t xml:space="preserve">NAZIV I ADRESA </w:t>
      </w:r>
      <w:r w:rsidRPr="006020DA">
        <w:rPr>
          <w:sz w:val="22"/>
          <w:szCs w:val="22"/>
        </w:rPr>
        <w:tab/>
        <w:t xml:space="preserve">       </w:t>
      </w:r>
      <w:r w:rsidRPr="006020DA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6020DA">
        <w:rPr>
          <w:sz w:val="22"/>
          <w:szCs w:val="22"/>
        </w:rPr>
        <w:t xml:space="preserve"> PRIJAVLJENO     </w:t>
      </w:r>
      <w:r w:rsidRPr="006020DA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  <w:t>OSPORENO</w:t>
      </w:r>
    </w:p>
    <w:p w:rsidRDefault="00E477A2" w:rsidP="00E477A2" w:rsidR="00E477A2">
      <w:pPr>
        <w:jc w:val="both"/>
        <w:rPr>
          <w:sz w:val="22"/>
          <w:szCs w:val="22"/>
        </w:rPr>
      </w:pPr>
      <w:r w:rsidRPr="006020DA">
        <w:rPr>
          <w:sz w:val="22"/>
          <w:szCs w:val="22"/>
        </w:rPr>
        <w:t>Br. Prijave</w:t>
      </w:r>
      <w:r w:rsidRPr="006020DA">
        <w:rPr>
          <w:sz w:val="22"/>
          <w:szCs w:val="22"/>
        </w:rPr>
        <w:tab/>
        <w:t xml:space="preserve">  VJEROVNIKA </w:t>
      </w:r>
    </w:p>
    <w:p w:rsidRDefault="00E477A2" w:rsidP="00E477A2" w:rsidR="00E477A2">
      <w:pPr>
        <w:jc w:val="both"/>
      </w:pPr>
    </w:p>
    <w:p w:rsidRDefault="00E477A2" w:rsidP="00E477A2" w:rsidR="00E477A2" w:rsidRPr="00BB2BD1">
      <w:pPr>
        <w:jc w:val="both"/>
      </w:pPr>
      <w:r>
        <w:t>01</w:t>
      </w:r>
      <w:r w:rsidRPr="00BB2BD1">
        <w:t>.</w:t>
      </w:r>
      <w:r w:rsidRPr="00BB2BD1">
        <w:tab/>
        <w:t>7</w:t>
      </w:r>
      <w:r w:rsidRPr="00BB2BD1">
        <w:tab/>
        <w:t xml:space="preserve">REPUBLIKA HRVATSKA, </w:t>
      </w:r>
    </w:p>
    <w:p w:rsidRDefault="00E477A2" w:rsidP="00E477A2" w:rsidR="00E477A2">
      <w:pPr>
        <w:ind w:firstLine="708" w:left="708"/>
        <w:jc w:val="both"/>
      </w:pPr>
      <w:r w:rsidRPr="00BB2BD1">
        <w:t>Ministarstvo financija</w:t>
      </w:r>
      <w:r w:rsidRPr="00BB2BD1">
        <w:tab/>
      </w:r>
      <w:r w:rsidRPr="00BB2BD1">
        <w:tab/>
      </w:r>
      <w:r w:rsidRPr="00BB2BD1">
        <w:tab/>
        <w:t>1.638.572,64</w:t>
      </w:r>
      <w:r w:rsidRPr="00BB2BD1">
        <w:tab/>
      </w:r>
      <w:r w:rsidRPr="00BB2BD1">
        <w:tab/>
      </w:r>
      <w:r w:rsidRPr="00BB2BD1">
        <w:tab/>
      </w:r>
      <w:r>
        <w:t xml:space="preserve">  </w:t>
      </w:r>
      <w:r w:rsidRPr="001777E6">
        <w:t>50.091,59</w:t>
      </w:r>
    </w:p>
    <w:p w:rsidRDefault="00E477A2" w:rsidP="00E477A2" w:rsidR="00E477A2">
      <w:pPr>
        <w:jc w:val="both"/>
      </w:pPr>
      <w:r>
        <w:t>---------------------------------------------------------------------------------------------------------------</w:t>
      </w:r>
    </w:p>
    <w:p w:rsidRDefault="00E477A2" w:rsidP="00E477A2" w:rsidR="00E477A2">
      <w:pPr>
        <w:jc w:val="both"/>
      </w:pPr>
      <w:r>
        <w:tab/>
      </w:r>
      <w:r>
        <w:tab/>
        <w:t>UKUPNO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50.091,59</w:t>
      </w:r>
    </w:p>
    <w:p w:rsidRDefault="00E477A2" w:rsidP="00E477A2" w:rsidR="00E477A2">
      <w:pPr>
        <w:jc w:val="both"/>
      </w:pPr>
      <w:r>
        <w:t>---------------------------------------------------------------------------------------------------------------</w:t>
      </w:r>
    </w:p>
    <w:p w:rsidRDefault="00E477A2" w:rsidP="00E477A2" w:rsidR="00E477A2">
      <w:pPr>
        <w:jc w:val="both"/>
      </w:pPr>
    </w:p>
    <w:p w:rsidRDefault="007E3C56" w:rsidP="007E3C56" w:rsidR="007E3C56" w:rsidRPr="00887403">
      <w:pPr>
        <w:ind w:firstLine="708"/>
        <w:jc w:val="both"/>
        <w:rPr>
          <w:bCs/>
        </w:rPr>
      </w:pPr>
      <w:r w:rsidRPr="00887403">
        <w:t>IV</w:t>
      </w:r>
      <w:r w:rsidRPr="00887403">
        <w:tab/>
      </w:r>
      <w:r w:rsidRPr="00887403"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</w:t>
      </w:r>
    </w:p>
    <w:p w:rsidRDefault="007E3C56" w:rsidP="007E3C56" w:rsidR="007E3C56">
      <w:pPr>
        <w:rPr>
          <w:bCs/>
        </w:rPr>
      </w:pPr>
      <w:r w:rsidRPr="00887403">
        <w:rPr>
          <w:bCs/>
        </w:rPr>
        <w:t xml:space="preserve">parnice, a ukoliko je u vrijeme otvaranja stečajnog postupka tekla parnica o tražbini u istom roku nastaviti postupak preuzimanjem te parnice.  </w:t>
      </w:r>
    </w:p>
    <w:p w:rsidRDefault="00E477A2" w:rsidP="00677538" w:rsidR="00E477A2">
      <w:pPr>
        <w:jc w:val="both"/>
        <w:rPr>
          <w:sz w:val="22"/>
          <w:szCs w:val="22"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7E3C56" w:rsidP="007E3C56" w:rsidR="007E3C56" w:rsidRPr="00500F83">
      <w:pPr>
        <w:ind w:firstLine="708"/>
      </w:pPr>
      <w:r w:rsidRPr="00500F83">
        <w:t xml:space="preserve">Prijavljena potraživanja ispitana su na ispitnom ročištu u skladu s odredbom čl. 175 Stečajnog zakona.  </w:t>
      </w:r>
    </w:p>
    <w:p w:rsidRDefault="007E3C56" w:rsidP="007E3C56" w:rsidR="007E3C56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Pr="00500F83">
        <w:t xml:space="preserve"> </w:t>
      </w:r>
      <w:r>
        <w:t>i II</w:t>
      </w:r>
      <w:r w:rsidRPr="00500F83">
        <w:t xml:space="preserve"> izreke s obzirom da  ih je priznao stečajni upravitelj, a nisu osporena od strane vjerovnika na ispitnom ročištu.</w:t>
      </w:r>
    </w:p>
    <w:p w:rsidRDefault="007E3C56" w:rsidP="007E3C56" w:rsidR="007E3C56" w:rsidRPr="00887403">
      <w:pPr>
        <w:ind w:firstLine="708"/>
      </w:pPr>
      <w:r w:rsidRPr="00406763">
        <w:t xml:space="preserve">Vjerovniku </w:t>
      </w:r>
      <w:r>
        <w:t>RH-MINISTARSTVO FINANCIJA osporen je  iznos od 50.091,59 kuna iz razloga što je isti iznos priznat u tražbinama I višeg isplatnog reda na ime neisplaćenih doprinosa iz i na plaće radnicima.</w:t>
      </w:r>
    </w:p>
    <w:p w:rsidRDefault="007E3C56" w:rsidP="007E3C56" w:rsidR="007E3C56" w:rsidRPr="00887403">
      <w:pPr>
        <w:ind w:firstLine="708"/>
      </w:pPr>
      <w:r w:rsidRPr="00887403">
        <w:t xml:space="preserve">Za svako potraživanje koje je osporeno vjerovniku će se dostaviti izvadak iz rješenja temeljem čl. </w:t>
      </w:r>
      <w:smartTag w:element="metricconverter" w:uri="urn:schemas-microsoft-com:office:smarttags">
        <w:smartTagPr>
          <w:attr w:val="177 st" w:name="ProductID"/>
        </w:smartTagPr>
        <w:r w:rsidRPr="00887403">
          <w:t>177 st</w:t>
        </w:r>
      </w:smartTag>
      <w:r w:rsidRPr="00887403">
        <w:t>. 4 Stečajnog zakona.</w:t>
      </w:r>
    </w:p>
    <w:p w:rsidRDefault="007E3C56" w:rsidP="007E3C56" w:rsidR="007E3C56" w:rsidRPr="00887403">
      <w:pPr>
        <w:ind w:firstLine="708"/>
      </w:pPr>
      <w:r w:rsidRPr="00887403">
        <w:t xml:space="preserve">Vjerovnici čije su tražbine osporene upućeni su na pokretanje parnice radi utvrđivanja osporene tražbine temeljem čl. </w:t>
      </w:r>
      <w:smartTag w:element="metricconverter" w:uri="urn:schemas-microsoft-com:office:smarttags">
        <w:smartTagPr>
          <w:attr w:val="178 st" w:name="ProductID"/>
        </w:smartTagPr>
        <w:r w:rsidRPr="00887403">
          <w:t>178 st</w:t>
        </w:r>
      </w:smartTag>
      <w:r w:rsidRPr="00887403">
        <w:t xml:space="preserve">. 1 Stečajnog zakona. </w:t>
      </w:r>
    </w:p>
    <w:p w:rsidRDefault="00411C6D" w:rsidP="006474F2" w:rsidR="00411C6D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7E3C56">
        <w:t>21</w:t>
      </w:r>
      <w:r w:rsidR="00677538">
        <w:t xml:space="preserve">. prosinca </w:t>
      </w:r>
      <w:r>
        <w:t xml:space="preserve">2015.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STEČAJNI SUDAC </w:t>
      </w:r>
    </w:p>
    <w:p w:rsidRDefault="00516736" w:rsidP="00516736" w:rsidR="006474F2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0B34F3">
        <w:t>,v.r.</w:t>
      </w:r>
    </w:p>
    <w:p w:rsidRDefault="00516736" w:rsidP="00516736" w:rsidR="00516736" w:rsidRPr="00500F83">
      <w:r w:rsidRPr="00500F83">
        <w:t>POUKA O PRAVNOM LIJEKU</w:t>
      </w:r>
    </w:p>
    <w:p w:rsidRDefault="00516736" w:rsidP="00516736" w:rsidR="00516736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93090E" w:rsidR="001E246B"/>
    <w:p w:rsidRDefault="000B34F3" w:rsidR="000B34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0B34F3" w:rsidP="000B34F3" w:rsidR="000B34F3">
      <w:pPr>
        <w:ind w:firstLine="708" w:left="4956"/>
      </w:pPr>
      <w:bookmarkStart w:name="_GoBack" w:id="0"/>
      <w:bookmarkEnd w:id="0"/>
      <w:r>
        <w:t>Vinka Mihalinčić</w:t>
      </w:r>
    </w:p>
    <w:p w:rsidRDefault="000B34F3" w:rsidR="000B34F3"/>
    <w:sectPr w:rsidSect="00341B62" w:rsidR="000B34F3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90E" w:rsidP="00590A6A" w:rsidR="0093090E">
      <w:r>
        <w:separator/>
      </w:r>
    </w:p>
  </w:endnote>
  <w:endnote w:id="0" w:type="continuationSeparator">
    <w:p w:rsidRDefault="0093090E" w:rsidP="00590A6A" w:rsidR="00930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90E" w:rsidP="00590A6A" w:rsidR="0093090E">
      <w:r>
        <w:separator/>
      </w:r>
    </w:p>
  </w:footnote>
  <w:footnote w:id="0" w:type="continuationSeparator">
    <w:p w:rsidRDefault="0093090E" w:rsidP="00590A6A" w:rsidR="009309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B34F3">
          <w:rPr>
            <w:noProof/>
          </w:rPr>
          <w:t>3</w:t>
        </w:r>
        <w:r>
          <w:fldChar w:fldCharType="end"/>
        </w:r>
        <w:r>
          <w:t xml:space="preserve">                          31-St-</w:t>
        </w:r>
        <w:r w:rsidR="000B34F3">
          <w:t>574/15-26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0B34F3"/>
    <w:rsid w:val="0015645C"/>
    <w:rsid w:val="00180A08"/>
    <w:rsid w:val="001B0D4A"/>
    <w:rsid w:val="001C6B43"/>
    <w:rsid w:val="00283809"/>
    <w:rsid w:val="002A6164"/>
    <w:rsid w:val="002D7583"/>
    <w:rsid w:val="0030413A"/>
    <w:rsid w:val="00341B62"/>
    <w:rsid w:val="00345B69"/>
    <w:rsid w:val="00351FE2"/>
    <w:rsid w:val="00385F2F"/>
    <w:rsid w:val="003A7122"/>
    <w:rsid w:val="003D119D"/>
    <w:rsid w:val="003F5D58"/>
    <w:rsid w:val="00411C6D"/>
    <w:rsid w:val="00462590"/>
    <w:rsid w:val="004853A1"/>
    <w:rsid w:val="004A0E50"/>
    <w:rsid w:val="004B72A9"/>
    <w:rsid w:val="004D2E65"/>
    <w:rsid w:val="004D61B5"/>
    <w:rsid w:val="005151FF"/>
    <w:rsid w:val="00516736"/>
    <w:rsid w:val="005315D9"/>
    <w:rsid w:val="00590A6A"/>
    <w:rsid w:val="005912EE"/>
    <w:rsid w:val="005D7A46"/>
    <w:rsid w:val="006474F2"/>
    <w:rsid w:val="006630E6"/>
    <w:rsid w:val="00677538"/>
    <w:rsid w:val="006D37EF"/>
    <w:rsid w:val="006D7209"/>
    <w:rsid w:val="007A5DAF"/>
    <w:rsid w:val="007C5E77"/>
    <w:rsid w:val="007E3C56"/>
    <w:rsid w:val="00852BC6"/>
    <w:rsid w:val="008817B9"/>
    <w:rsid w:val="008D12F2"/>
    <w:rsid w:val="0093090E"/>
    <w:rsid w:val="009357C1"/>
    <w:rsid w:val="009D54ED"/>
    <w:rsid w:val="00A4025F"/>
    <w:rsid w:val="00A81191"/>
    <w:rsid w:val="00A97E67"/>
    <w:rsid w:val="00AD5409"/>
    <w:rsid w:val="00B67A9F"/>
    <w:rsid w:val="00B71151"/>
    <w:rsid w:val="00BD271E"/>
    <w:rsid w:val="00C143BC"/>
    <w:rsid w:val="00C56FCD"/>
    <w:rsid w:val="00CB121F"/>
    <w:rsid w:val="00CC4CC9"/>
    <w:rsid w:val="00D3740D"/>
    <w:rsid w:val="00D46BDA"/>
    <w:rsid w:val="00D51262"/>
    <w:rsid w:val="00D92198"/>
    <w:rsid w:val="00DD686D"/>
    <w:rsid w:val="00E331B9"/>
    <w:rsid w:val="00E477A2"/>
    <w:rsid w:val="00E760A0"/>
    <w:rsid w:val="00EA30C4"/>
    <w:rsid w:val="00EA3AF8"/>
    <w:rsid w:val="00EB07C2"/>
    <w:rsid w:val="00EE6B44"/>
    <w:rsid w:val="00F11ABD"/>
    <w:rsid w:val="00F33CE5"/>
    <w:rsid w:val="00F45796"/>
    <w:rsid w:val="00F54956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34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34F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4F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4F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4F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34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34F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4F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4F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4F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Pro-NETWORK d.o.o.</izvorni_sadrzaj>
    <derivirana_varijabla naziv="DomainObject.Predmet.ProtustrankaFormated_1">  Pro-NETWORK d.o.o.</derivirana_varijabla>
  </DomainObject.Predmet.ProtustrankaFormated>
  <DomainObject.Predmet.ProtustrankaFormatedOIB>
    <izvorni_sadrzaj>  Pro-NETWORK d.o.o., OIB 80974799804</izvorni_sadrzaj>
    <derivirana_varijabla naziv="DomainObject.Predmet.ProtustrankaFormatedOIB_1">  Pro-NETWORK d.o.o., OIB 80974799804</derivirana_varijabla>
  </DomainObject.Predmet.ProtustrankaFormatedOIB>
  <DomainObject.Predmet.ProtustrankaFormatedWithAdress>
    <izvorni_sadrzaj> Pro-NETWORK d.o.o., Ulica kneza Branimira 183, 10000 Zagreb</izvorni_sadrzaj>
    <derivirana_varijabla naziv="DomainObject.Predmet.ProtustrankaFormatedWithAdress_1"> Pro-NETWORK d.o.o., Ulica kneza Branimira 183, 10000 Zagreb</derivirana_varijabla>
  </DomainObject.Predmet.ProtustrankaFormatedWithAdress>
  <DomainObject.Predmet.ProtustrankaFormatedWithAdressOIB>
    <izvorni_sadrzaj> Pro-NETWORK d.o.o., OIB 80974799804, Ulica kneza Branimira 183, 10000 Zagreb</izvorni_sadrzaj>
    <derivirana_varijabla naziv="DomainObject.Predmet.ProtustrankaFormatedWithAdressOIB_1"> Pro-NETWORK d.o.o., OIB 80974799804, Ulica kneza Branimira 183, 10000 Zagreb</derivirana_varijabla>
  </DomainObject.Predmet.ProtustrankaFormatedWithAdressOIB>
  <DomainObject.Predmet.ProtustrankaWithAdress>
    <izvorni_sadrzaj>Pro-NETWORK d.o.o. Ulica kneza Branimira 183, 10000 Zagreb</izvorni_sadrzaj>
    <derivirana_varijabla naziv="DomainObject.Predmet.ProtustrankaWithAdress_1">Pro-NETWORK d.o.o. Ulica kneza Branimira 183, 10000 Zagreb</derivirana_varijabla>
  </DomainObject.Predmet.ProtustrankaWithAdress>
  <DomainObject.Predmet.ProtustrankaWithAdressOIB>
    <izvorni_sadrzaj>Pro-NETWORK d.o.o., OIB 80974799804, Ulica kneza Branimira 183, 10000 Zagreb</izvorni_sadrzaj>
    <derivirana_varijabla naziv="DomainObject.Predmet.ProtustrankaWithAdressOIB_1">Pro-NETWORK d.o.o., OIB 80974799804, Ulica kneza Branimira 183, 10000 Zagreb</derivirana_varijabla>
  </DomainObject.Predmet.ProtustrankaWithAdressOIB>
  <DomainObject.Predmet.ProtustrankaNazivFormated>
    <izvorni_sadrzaj>Pro-NETWORK d.o.o.</izvorni_sadrzaj>
    <derivirana_varijabla naziv="DomainObject.Predmet.ProtustrankaNazivFormated_1">Pro-NETWORK d.o.o.</derivirana_varijabla>
  </DomainObject.Predmet.ProtustrankaNazivFormated>
  <DomainObject.Predmet.ProtustrankaNazivFormatedOIB>
    <izvorni_sadrzaj>Pro-NETWORK d.o.o., OIB 80974799804</izvorni_sadrzaj>
    <derivirana_varijabla naziv="DomainObject.Predmet.ProtustrankaNazivFormatedOIB_1">Pro-NETWORK d.o.o., OIB 80974799804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Odvjetničko društvo Hanžeković &amp; Partneri društvo s ograničenom odgovornošću</izvorni_sadrzaj>
    <derivirana_varijabla naziv="DomainObject.Predmet.StrankaFormated_1">  ERSTE&amp;STEIERMÄRKISCHE BANKA d.d. zastupanog po punomoćniku Odvjetničko društvo Hanžeković &amp; Partneri društvo s ograničenom odgovornošću</derivirana_varijabla>
  </DomainObject.Predmet.StrankaFormated>
  <DomainObject.Predmet.StrankaFormatedOIB>
    <izvorni_sadrzaj>  ERSTE&amp;STEIERMÄRKISCHE BANKA d.d., OIB 23057039320 zastupanog po punomoćniku Odvjetničko društvo Hanžeković &amp; Partneri društvo s ograničenom odgovornošću</izvorni_sadrzaj>
    <derivirana_varijabla naziv="DomainObject.Predmet.StrankaFormatedOIB_1">  ERSTE&amp;STEIERMÄRKISCHE BANKA d.d., OIB 23057039320 zastupanog po punomoćniku Odvjetničko društvo Hanžeković &amp; Partneri društvo s ograničenom odgovornošću</derivirana_varijabla>
  </DomainObject.Predmet.StrankaFormatedOIB>
  <DomainObject.Predmet.StrankaFormatedWithAdress>
    <izvorni_sadrzaj> ERSTE&amp;STEIERMÄRKISCHE BANKA d.d., Jadranski Trg 3/a, 51000 Rijeka zastupanog po punomoćniku Odvjetničko društvo Hanžeković &amp; Partneri društvo s ograničenom odgovornošću</izvorni_sadrzaj>
    <derivirana_varijabla naziv="DomainObject.Predmet.StrankaFormatedWithAdress_1"> ERSTE&amp;STEIERMÄRKISCHE BANKA d.d., Jadranski Trg 3/a, 51000 Rijeka zastupanog po punomoćniku Odvjetničko društvo Hanžeković &amp; Partneri društvo s ograničenom odgovornošću</derivirana_varijabla>
  </DomainObject.Predmet.StrankaFormatedWithAdress>
  <DomainObject.Predmet.StrankaFormatedWithAdressOIB>
    <izvorni_sadrzaj> ERSTE&amp;STEIERMÄRKISCHE BANKA d.d., OIB 23057039320, Jadranski Trg 3/a, 51000 Rijeka zastupanog po punomoćniku Odvjetničko društvo Hanžeković &amp; Partneri društvo s ograničenom odgovornošću</izvorni_sadrzaj>
    <derivirana_varijabla naziv="DomainObject.Predmet.StrankaFormatedWithAdressOIB_1"> ERSTE&amp;STEIERMÄRKISCHE BANKA d.d., OIB 23057039320, Jadranski Trg 3/a, 51000 Rijeka zastupanog po punomoćniku Odvjetničko društvo Hanžeković &amp; Partneri društvo s ograničenom odgovornošću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 zastupanog po punomoćniku Odvjetničko društvo Hanžeković &amp; Partneri društvo s ograničenom odgovornošću</item>
    </izvorni_sadrzaj>
    <derivirana_varijabla naziv="DomainObject.Predmet.StrankaListFormated_1">
      <item>ERSTE&amp;STEIERMÄRKISCHE BANKA d.d.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ERSTE&amp;STEIERMÄRKISCHE BANKA d.d., OIB 23057039320 zastupanog po punomoćniku Odvjetničko društvo Hanžeković &amp; Partneri društvo s ograničenom odgovornošću</item>
    </izvorni_sadrzaj>
    <derivirana_varijabla naziv="DomainObject.Predmet.StrankaListFormatedOIB_1">
      <item>ERSTE&amp;STEIERMÄRKISCHE BANKA d.d., OIB 23057039320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ERSTE&amp;STEIERMÄRKISCHE BANKA d.d., Jadranski Trg 3/a, 51000 Rijeka zastupanog po punomoćniku Odvjetničko društvo Hanžeković &amp; Partneri društvo s ograničenom odgovornošću</item>
    </izvorni_sadrzaj>
    <derivirana_varijabla naziv="DomainObject.Predmet.StrankaListFormatedWithAdress_1">
      <item>ERSTE&amp;STEIERMÄRKISCHE BANKA d.d., Jadranski Trg 3/a, 51000 Rijeka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Odvjetničko društvo Hanžeković &amp; Partneri društvo s ograničenom odgovornošću</item>
    </izvorni_sadrzaj>
    <derivirana_varijabla naziv="DomainObject.Predmet.StrankaListFormatedWithAdressOIB_1">
      <item>ERSTE&amp;STEIERMÄRKISCHE BANKA d.d., OIB 23057039320, Jadranski Trg 3/a, 51000 Rijeka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Pro-NETWORK d.o.o.</item>
    </izvorni_sadrzaj>
    <derivirana_varijabla naziv="DomainObject.Predmet.ProtuStrankaListFormated_1">
      <item>Pro-NETWORK d.o.o.</item>
    </derivirana_varijabla>
  </DomainObject.Predmet.ProtuStrankaListFormated>
  <DomainObject.Predmet.ProtuStrankaListFormatedOIB>
    <izvorni_sadrzaj>
      <item>Pro-NETWORK d.o.o., OIB 80974799804</item>
    </izvorni_sadrzaj>
    <derivirana_varijabla naziv="DomainObject.Predmet.ProtuStrankaListFormatedOIB_1">
      <item>Pro-NETWORK d.o.o., OIB 80974799804</item>
    </derivirana_varijabla>
  </DomainObject.Predmet.ProtuStrankaListFormatedOIB>
  <DomainObject.Predmet.ProtuStrankaListFormatedWithAdress>
    <izvorni_sadrzaj>
      <item>Pro-NETWORK d.o.o., Ulica kneza Branimira 183, 10000 Zagreb</item>
    </izvorni_sadrzaj>
    <derivirana_varijabla naziv="DomainObject.Predmet.ProtuStrankaListFormatedWithAdress_1">
      <item>Pro-NETWORK d.o.o., Ulica kneza Branimira 183, 10000 Zagreb</item>
    </derivirana_varijabla>
  </DomainObject.Predmet.ProtuStrankaListFormatedWithAdress>
  <DomainObject.Predmet.ProtuStrankaListFormatedWithAdressOIB>
    <izvorni_sadrzaj>
      <item>Pro-NETWORK d.o.o., OIB 80974799804, Ulica kneza Branimira 183, 10000 Zagreb</item>
    </izvorni_sadrzaj>
    <derivirana_varijabla naziv="DomainObject.Predmet.ProtuStrankaListFormatedWithAdressOIB_1">
      <item>Pro-NETWORK d.o.o., OIB 80974799804, Ulica kneza Branimira 183, 10000 Zagreb</item>
    </derivirana_varijabla>
  </DomainObject.Predmet.ProtuStrankaListFormatedWithAdressOIB>
  <DomainObject.Predmet.ProtuStrankaListNazivFormated>
    <izvorni_sadrzaj>
      <item>Pro-NETWORK d.o.o.</item>
    </izvorni_sadrzaj>
    <derivirana_varijabla naziv="DomainObject.Predmet.ProtuStrankaListNazivFormated_1">
      <item>Pro-NETWORK d.o.o.</item>
    </derivirana_varijabla>
  </DomainObject.Predmet.ProtuStrankaListNazivFormated>
  <DomainObject.Predmet.ProtuStrankaListNazivFormatedOIB>
    <izvorni_sadrzaj>
      <item>Pro-NETWORK d.o.o., OIB 80974799804</item>
    </izvorni_sadrzaj>
    <derivirana_varijabla naziv="DomainObject.Predmet.ProtuStrankaListNazivFormatedOIB_1">
      <item>Pro-NETWORK d.o.o., OIB 80974799804</item>
    </derivirana_varijabla>
  </DomainObject.Predmet.ProtuStrankaListNazivFormatedOIB>
  <DomainObject.Predmet.OstaliListFormated>
    <izvorni_sadrzaj>
      <item>Odvjetničko društvo Hanžeković &amp; Partneri društvo s ograničenom odgovornošću punomoćnik sudionika u postupku ERSTE&amp;STEIERMÄRKISCHE BANKA d.d.</item>
      <item>Željko Sruk</item>
      <item>Božidar Brkljač</item>
    </izvorni_sadrzaj>
    <derivirana_varijabla naziv="DomainObject.Predmet.OstaliListFormated_1">
      <item>Odvjetničko društvo Hanžeković &amp; Partneri društvo s ograničenom odgovornošću punomoćnik sudionika u postupku ERSTE&amp;STEIERMÄRKISCHE BANKA d.d.</item>
      <item>Željko Sruk</item>
      <item>Božidar Brkljač</item>
    </derivirana_varijabla>
  </DomainObject.Predmet.OstaliListFormated>
  <DomainObject.Predmet.OstaliListFormatedOIB>
    <izvorni_sadrzaj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</izvorni_sadrzaj>
    <derivirana_varijabla naziv="DomainObject.Predmet.OstaliListFormatedOIB_1"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</izvorni_sadrzaj>
    <derivirana_varijabla naziv="DomainObject.Predmet.OstaliListFormatedWithAdress_1"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</izvorni_sadrzaj>
    <derivirana_varijabla naziv="DomainObject.Predmet.OstaliListFormatedWithAdressOIB_1"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</derivirana_varijabla>
  </DomainObject.Predmet.OstaliListFormatedWithAdressOIB>
  <DomainObject.Predmet.OstaliListNazivFormated>
    <izvorni_sadrzaj>
      <item>Odvjetničko društvo Hanžeković &amp; Partneri društvo s ograničenom odgovornošću</item>
      <item>Željko Sruk</item>
      <item>Božidar Brkljač</item>
    </izvorni_sadrzaj>
    <derivirana_varijabla naziv="DomainObject.Predmet.OstaliListNazivFormated_1">
      <item>Odvjetničko društvo Hanžeković &amp; Partneri društvo s ograničenom odgovornošću</item>
      <item>Željko Sruk</item>
      <item>Božidar Brkljač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  <item>Željko Sruk, OIB 97383912721</item>
      <item>Božidar Brkljač, OIB 58227850404</item>
    </izvorni_sadrzaj>
    <derivirana_varijabla naziv="DomainObject.Predmet.OstaliListNazivFormatedOIB_1">
      <item>Odvjetničko društvo Hanžeković &amp; Partneri društvo s ograničenom odgovornošću, OIB 85127306373</item>
      <item>Željko Sruk, OIB 97383912721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Pro-NETWORK d.o.o.</izvorni_sadrzaj>
    <derivirana_varijabla naziv="DomainObject.Predmet.ProtustrankaIDrugi_1">Pro-NETWORK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Pro-NETWORK d.o.o., OIB 80974799804, Ulica kneza Branimira 183, 10000 Zagreb</izvorni_sadrzaj>
    <derivirana_varijabla naziv="DomainObject.Predmet.ProtustrankaIDrugiAdressOIB_1">Pro-NETWORK d.o.o., OIB 80974799804, Ulica kneza Branimira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Pro-NETWORK d.o.o.</item>
      <item>Odvjetničko društvo Hanžeković &amp; Partneri društvo s ograničenom odgovornošću</item>
      <item>Željko Sruk</item>
      <item>Božidar Brkljač</item>
    </izvorni_sadrzaj>
    <derivirana_varijabla naziv="DomainObject.Predmet.SudioniciListNaziv_1">
      <item>ERSTE&amp;STEIERMÄRKISCHE BANKA d.d.</item>
      <item>Pro-NETWORK d.o.o.</item>
      <item>Odvjetničko društvo Hanžeković &amp; Partneri društvo s ograničenom odgovornošću</item>
      <item>Željko Sruk</item>
      <item>Božidar Brkljač</item>
    </derivirana_varijabla>
  </DomainObject.Predmet.SudioniciListNaziv>
  <DomainObject.Predmet.SudioniciListAdressOIB>
    <izvorni_sadrzaj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</izvorni_sadrzaj>
    <derivirana_varijabla naziv="DomainObject.Predmet.SudioniciListAdressOIB_1"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80974799804</item>
      <item>, OIB 85127306373</item>
      <item>, OIB 97383912721</item>
      <item>, OIB 58227850404</item>
    </izvorni_sadrzaj>
    <derivirana_varijabla naziv="DomainObject.Predmet.SudioniciListNazivOIB_1">
      <item>, OIB 23057039320</item>
      <item>, OIB 80974799804</item>
      <item>, OIB 85127306373</item>
      <item>, OIB 97383912721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0784D-F877-4955-A4F9-2826768C75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551</properties:Words>
  <properties:Characters>3810</properties:Characters>
  <properties:Lines>135</properties:Lines>
  <properties:Paragraphs>79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2015-12-21T13:27:00Z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2015-12-21T13:40:00Z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