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d9e3" w14:paraId="632d9e3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B207A3">
        <w:t>913/16-4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B207A3">
        <w:rPr>
          <w:b/>
        </w:rPr>
        <w:t>Z.DRVO d.o.o. Zmajevac, Planina 170, 31307 Zmajevac, OIB: 85605645976, MBS: 030104920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B207A3">
        <w:t>22</w:t>
      </w:r>
      <w:r w:rsidR="00615950">
        <w:t>. rujna</w:t>
      </w:r>
      <w:r w:rsidR="002D77B4">
        <w:t xml:space="preserve"> 2016.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B207A3">
        <w:rPr>
          <w:b/>
        </w:rPr>
        <w:t>Z.DRVO d.o.o. Zmajevac, Planina 170, 31307 Zmajevac, OIB: 85605645976, MBS: 030104920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B207A3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207A3">
        <w:rPr>
          <w:b/>
        </w:rPr>
        <w:t>16. studeni</w:t>
      </w:r>
      <w:r w:rsidR="00E11F11">
        <w:rPr>
          <w:b/>
        </w:rPr>
        <w:t xml:space="preserve"> </w:t>
      </w:r>
      <w:r w:rsidR="00A23173">
        <w:rPr>
          <w:b/>
        </w:rPr>
        <w:t xml:space="preserve">2016. g. u </w:t>
      </w:r>
      <w:r w:rsidR="00B207A3">
        <w:rPr>
          <w:b/>
        </w:rPr>
        <w:t>10,15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B207A3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B207A3" w:rsidRPr="00B207A3">
        <w:rPr>
          <w:b/>
        </w:rPr>
        <w:t>Zoran Subotić iz Belog Manastira, Kralja Tomislava 51 a, OIB 09071761803.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615950">
        <w:t xml:space="preserve">18. </w:t>
      </w:r>
      <w:r w:rsidR="00B207A3">
        <w:t>travnja</w:t>
      </w:r>
      <w:r w:rsidR="00214478">
        <w:t xml:space="preserve"> 2016. g.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B207A3">
        <w:rPr>
          <w:b/>
        </w:rPr>
        <w:t>Z.DRVO d.o.o. Zmajevac, Planina 170, 31307 Zmajevac, OIB: 85605645976, MBS: 030104920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tab/>
      </w:r>
    </w:p>
    <w:p w:rsidRDefault="00A0258F" w:rsidP="005A7923" w:rsidR="00A0258F">
      <w:pPr>
        <w:pStyle w:val="Tijeloteksta"/>
      </w:pPr>
    </w:p>
    <w:p w:rsidRDefault="00B207A3" w:rsidP="00B207A3" w:rsidR="00B207A3">
      <w:pPr>
        <w:jc w:val="right"/>
      </w:pPr>
      <w:r>
        <w:t>Broj: St-913/16-4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214478" w:rsidR="00214478">
      <w:pPr>
        <w:pStyle w:val="Tijeloteksta"/>
        <w:ind w:firstLine="708"/>
      </w:pPr>
      <w:r>
        <w:t xml:space="preserve">U prijedlogu FINA navodi da dužnik na dan </w:t>
      </w:r>
      <w:r w:rsidR="00B207A3">
        <w:t>1. rujna 2015. g.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B207A3">
        <w:t>895</w:t>
      </w:r>
      <w:r>
        <w:t xml:space="preserve"> dana u ukupnom iznosu od </w:t>
      </w:r>
      <w:r w:rsidR="00B207A3">
        <w:t>1.460.727,37</w:t>
      </w:r>
      <w:r>
        <w:t xml:space="preserve"> kn u koji iznos je uračunata kamata i naknada FINE za provedbu ovrhe na novčanim sredstvima te da dužnik ima </w:t>
      </w:r>
      <w:r w:rsidR="00B207A3">
        <w:t>1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B207A3">
        <w:rPr>
          <w:b/>
        </w:rPr>
        <w:t>Zoran Subotić iz B. Manastira</w:t>
      </w:r>
      <w:r w:rsidR="00615950">
        <w:t xml:space="preserve">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B207A3">
        <w:t>22</w:t>
      </w:r>
      <w:r w:rsidR="00615950">
        <w:t>. rujna</w:t>
      </w:r>
      <w:r w:rsidR="002D77B4">
        <w:t xml:space="preserve"> 2016.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615950" w:rsidRPr="00615950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  <w:r w:rsidR="00B207A3">
        <w:t>Zoran Subotić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>FINA 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B207A3">
        <w:t>16.11.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615950" w:rsidR="002D5985">
      <w:pPr>
        <w:ind w:firstLine="708"/>
      </w:pPr>
    </w:p>
    <w:p w:rsidRDefault="002D5985" w:rsidP="002D5985" w:rsidR="002D5985">
      <w:pPr>
        <w:pStyle w:val="Tijeloteksta"/>
        <w:jc w:val="left"/>
      </w:pPr>
      <w:r>
        <w:t xml:space="preserve">                                                                                                               STEČAJN</w:t>
      </w:r>
      <w:r w:rsidR="00B94A89">
        <w:t>A SUTKINJA</w:t>
      </w:r>
    </w:p>
    <w:p w:rsidRDefault="002D5985" w:rsidP="002D5985" w:rsidR="002D59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Nada Roso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>Protiv ovog rješenja nije dopuštena posebna žalba (čl. 42.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0F0" w:rsidR="00CE10F0">
      <w:r>
        <w:separator/>
      </w:r>
    </w:p>
  </w:endnote>
  <w:endnote w:id="0" w:type="continuationSeparator">
    <w:p w:rsidRDefault="00CE10F0" w:rsidR="00CE1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0F0" w:rsidR="00CE10F0">
      <w:r>
        <w:separator/>
      </w:r>
    </w:p>
  </w:footnote>
  <w:footnote w:id="0" w:type="continuationSeparator">
    <w:p w:rsidRDefault="00CE10F0" w:rsidR="00CE10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23C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473BD"/>
    <w:rsid w:val="00C9197B"/>
    <w:rsid w:val="00CA5EA9"/>
    <w:rsid w:val="00CB7AB0"/>
    <w:rsid w:val="00CE10F0"/>
    <w:rsid w:val="00CF4431"/>
    <w:rsid w:val="00CF53A8"/>
    <w:rsid w:val="00D178DC"/>
    <w:rsid w:val="00D47883"/>
    <w:rsid w:val="00D623C5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23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23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3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3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3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23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23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3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3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3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Z.DRVO d.o.o. za proizvodnju, trgovinu i usluge</izvorni_sadrzaj>
    <derivirana_varijabla naziv="DomainObject.Predmet.ProtustrankaFormated_1">  Z.DRVO d.o.o. za proizvodnju, trgovinu i usluge</derivirana_varijabla>
  </DomainObject.Predmet.ProtustrankaFormated>
  <DomainObject.Predmet.ProtustrankaFormatedOIB>
    <izvorni_sadrzaj>  Z.DRVO d.o.o. za proizvodnju, trgovinu i usluge, OIB 85605645976</izvorni_sadrzaj>
    <derivirana_varijabla naziv="DomainObject.Predmet.ProtustrankaFormatedOIB_1">  Z.DRVO d.o.o. za proizvodnju, trgovinu i usluge, OIB 85605645976</derivirana_varijabla>
  </DomainObject.Predmet.ProtustrankaFormatedOIB>
  <DomainObject.Predmet.ProtustrankaFormatedWithAdress>
    <izvorni_sadrzaj> Z.DRVO d.o.o. za proizvodnju, trgovinu i usluge, Zmajevac-Planina 170, 31307 Zmajevac</izvorni_sadrzaj>
    <derivirana_varijabla naziv="DomainObject.Predmet.ProtustrankaFormatedWithAdress_1"> Z.DRVO d.o.o. za proizvodnju, trgovinu i usluge, Zmajevac-Planina 170, 31307 Zmajevac</derivirana_varijabla>
  </DomainObject.Predmet.ProtustrankaFormatedWithAdress>
  <DomainObject.Predmet.ProtustrankaFormatedWithAdressOIB>
    <izvorni_sadrzaj> Z.DRVO d.o.o. za proizvodnju, trgovinu i usluge, OIB 85605645976, Zmajevac-Planina 170, 31307 Zmajevac</izvorni_sadrzaj>
    <derivirana_varijabla naziv="DomainObject.Predmet.ProtustrankaFormatedWithAdressOIB_1"> Z.DRVO d.o.o. za proizvodnju, trgovinu i usluge, OIB 85605645976, Zmajevac-Planina 170, 31307 Zmajevac</derivirana_varijabla>
  </DomainObject.Predmet.ProtustrankaFormatedWithAdressOIB>
  <DomainObject.Predmet.ProtustrankaWithAdress>
    <izvorni_sadrzaj>Z.DRVO d.o.o. za proizvodnju, trgovinu i usluge Zmajevac-Planina 170, 31307 Zmajevac</izvorni_sadrzaj>
    <derivirana_varijabla naziv="DomainObject.Predmet.ProtustrankaWithAdress_1">Z.DRVO d.o.o. za proizvodnju, trgovinu i usluge Zmajevac-Planina 170, 31307 Zmajevac</derivirana_varijabla>
  </DomainObject.Predmet.ProtustrankaWithAdress>
  <DomainObject.Predmet.ProtustrankaWithAdressOIB>
    <izvorni_sadrzaj>Z.DRVO d.o.o. za proizvodnju, trgovinu i usluge, OIB 85605645976, Zmajevac-Planina 170, 31307 Zmajevac</izvorni_sadrzaj>
    <derivirana_varijabla naziv="DomainObject.Predmet.ProtustrankaWithAdressOIB_1">Z.DRVO d.o.o. za proizvodnju, trgovinu i usluge, OIB 85605645976, Zmajevac-Planina 170, 31307 Zmajevac</derivirana_varijabla>
  </DomainObject.Predmet.ProtustrankaWithAdressOIB>
  <DomainObject.Predmet.ProtustrankaNazivFormated>
    <izvorni_sadrzaj>Z.DRVO d.o.o. za proizvodnju, trgovinu i usluge</izvorni_sadrzaj>
    <derivirana_varijabla naziv="DomainObject.Predmet.ProtustrankaNazivFormated_1">Z.DRVO d.o.o. za proizvodnju, trgovinu i usluge</derivirana_varijabla>
  </DomainObject.Predmet.ProtustrankaNazivFormated>
  <DomainObject.Predmet.ProtustrankaNazivFormatedOIB>
    <izvorni_sadrzaj>Z.DRVO d.o.o. za proizvodnju, trgovinu i usluge, OIB 85605645976</izvorni_sadrzaj>
    <derivirana_varijabla naziv="DomainObject.Predmet.ProtustrankaNazivFormatedOIB_1">Z.DRVO d.o.o. za proizvodnju, trgovinu i usluge, OIB 85605645976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Z.DRVO d.o.o. za proizvodnju, trgovinu i usluge</item>
    </izvorni_sadrzaj>
    <derivirana_varijabla naziv="DomainObject.Predmet.ProtuStrankaListFormated_1">
      <item>Z.DRVO d.o.o. za proizvodnju, trgovinu i usluge</item>
    </derivirana_varijabla>
  </DomainObject.Predmet.ProtuStrankaListFormated>
  <DomainObject.Predmet.ProtuStrankaListFormatedOIB>
    <izvorni_sadrzaj>
      <item>Z.DRVO d.o.o. za proizvodnju, trgovinu i usluge, OIB 85605645976</item>
    </izvorni_sadrzaj>
    <derivirana_varijabla naziv="DomainObject.Predmet.ProtuStrankaListFormatedOIB_1">
      <item>Z.DRVO d.o.o. za proizvodnju, trgovinu i usluge, OIB 85605645976</item>
    </derivirana_varijabla>
  </DomainObject.Predmet.ProtuStrankaListFormatedOIB>
  <DomainObject.Predmet.ProtuStrankaListFormatedWithAdress>
    <izvorni_sadrzaj>
      <item>Z.DRVO d.o.o. za proizvodnju, trgovinu i usluge, Zmajevac-Planina 170, 31307 Zmajevac</item>
    </izvorni_sadrzaj>
    <derivirana_varijabla naziv="DomainObject.Predmet.ProtuStrankaListFormatedWithAdress_1">
      <item>Z.DRVO d.o.o. za proizvodnju, trgovinu i usluge, Zmajevac-Planina 170, 31307 Zmajevac</item>
    </derivirana_varijabla>
  </DomainObject.Predmet.ProtuStrankaListFormatedWithAdress>
  <DomainObject.Predmet.ProtuStrankaListFormatedWithAdressOIB>
    <izvorni_sadrzaj>
      <item>Z.DRVO d.o.o. za proizvodnju, trgovinu i usluge, OIB 85605645976, Zmajevac-Planina 170, 31307 Zmajevac</item>
    </izvorni_sadrzaj>
    <derivirana_varijabla naziv="DomainObject.Predmet.ProtuStrankaListFormatedWithAdressOIB_1">
      <item>Z.DRVO d.o.o. za proizvodnju, trgovinu i usluge, OIB 85605645976, Zmajevac-Planina 170, 31307 Zmajevac</item>
    </derivirana_varijabla>
  </DomainObject.Predmet.ProtuStrankaListFormatedWithAdressOIB>
  <DomainObject.Predmet.ProtuStrankaListNazivFormated>
    <izvorni_sadrzaj>
      <item>Z.DRVO d.o.o. za proizvodnju, trgovinu i usluge</item>
    </izvorni_sadrzaj>
    <derivirana_varijabla naziv="DomainObject.Predmet.ProtuStrankaListNazivFormated_1">
      <item>Z.DRVO d.o.o. za proizvodnju, trgovinu i usluge</item>
    </derivirana_varijabla>
  </DomainObject.Predmet.ProtuStrankaListNazivFormated>
  <DomainObject.Predmet.ProtuStrankaListNazivFormatedOIB>
    <izvorni_sadrzaj>
      <item>Z.DRVO d.o.o. za proizvodnju, trgovinu i usluge, OIB 85605645976</item>
    </izvorni_sadrzaj>
    <derivirana_varijabla naziv="DomainObject.Predmet.ProtuStrankaListNazivFormatedOIB_1">
      <item>Z.DRVO d.o.o. za proizvodnju, trgovinu i usluge, OIB 85605645976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Z.DRVO d.o.o. za proizvodnju, trgovinu i usluge</izvorni_sadrzaj>
    <derivirana_varijabla naziv="DomainObject.Predmet.ProtustrankaIDrugi_1">Z.DRVO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Z.DRVO d.o.o. za proizvodnju, trgovinu i usluge, OIB 85605645976, Zmajevac-Planina 170, 31307 Zmajevac</izvorni_sadrzaj>
    <derivirana_varijabla naziv="DomainObject.Predmet.ProtustrankaIDrugiAdressOIB_1">Z.DRVO d.o.o. za proizvodnju, trgovinu i usluge, OIB 85605645976, Zmajevac-Planina 170,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Z.DRVO d.o.o. za proizvodnju, trgovinu i usluge</item>
    </izvorni_sadrzaj>
    <derivirana_varijabla naziv="DomainObject.Predmet.SudioniciListNaziv_1">
      <item>FINA RC OSIJEK</item>
      <item>Z.DRVO d.o.o. za proizvodnju, trgovinu i usluge</item>
    </derivirana_varijabla>
  </DomainObject.Predmet.SudioniciListNaziv>
  <DomainObject.Predmet.SudioniciListAdressOIB>
    <izvorni_sadrzaj>
      <item>FINA RC OSIJEK, OIB 85821130368</item>
      <item>Z.DRVO d.o.o. za proizvodnju, trgovinu i usluge, OIB 85605645976, Zmajevac-Planina 170,31307 Zmajevac</item>
    </izvorni_sadrzaj>
    <derivirana_varijabla naziv="DomainObject.Predmet.SudioniciListAdressOIB_1">
      <item>FINA RC OSIJEK, OIB 85821130368</item>
      <item>Z.DRVO d.o.o. za proizvodnju, trgovinu i usluge, OIB 85605645976, Zmajevac-Planina 170,31307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85605645976</item>
    </izvorni_sadrzaj>
    <derivirana_varijabla naziv="DomainObject.Predmet.SudioniciListNazivOIB_1">
      <item>, OIB 85821130368</item>
      <item>, OIB 85605645976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6E396-A78B-4CA5-A08A-9B0AFE3F4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481</properties:Words>
  <properties:Characters>2675</properties:Characters>
  <properties:Lines>117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2016-09-22T06:30:00Z</dcterms:created>
  <dc:creator>hermanj</dc:creator>
  <cp:lastModifiedBy>Danijela Sekulić</cp:lastModifiedBy>
  <cp:lastPrinted>2016-09-22T06:30:00Z</cp:lastPrinted>
  <dcterms:modified xmlns:xsi="http://www.w3.org/2001/XMLSchema-instance" xsi:type="dcterms:W3CDTF">2016-09-22T06:31:00Z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