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2109" w14:paraId="d012109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  <w:t>9 St-1046/15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4078D">
        <w:rPr>
          <w:rFonts w:cs="Times New Roman" w:hAnsi="Times New Roman" w:ascii="Times New Roman"/>
          <w:sz w:val="24"/>
          <w:szCs w:val="24"/>
        </w:rPr>
        <w:t xml:space="preserve">UDRUGA HRVATSKIH BRANITELJA I INVALIDA DOMOVINSKOG RATA OPĆINE ROGOZNICA, Obala HRM 0 </w:t>
      </w:r>
      <w:proofErr w:type="spellStart"/>
      <w:r w:rsidR="0054078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4078D">
        <w:rPr>
          <w:rFonts w:cs="Times New Roman" w:hAnsi="Times New Roman" w:ascii="Times New Roman"/>
          <w:sz w:val="24"/>
          <w:szCs w:val="24"/>
        </w:rPr>
        <w:t>, Rogoznica, OIB:95510147922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4078D">
        <w:rPr>
          <w:rFonts w:cs="Times New Roman" w:hAnsi="Times New Roman" w:ascii="Times New Roman"/>
          <w:sz w:val="24"/>
          <w:szCs w:val="24"/>
        </w:rPr>
        <w:t xml:space="preserve">UDRUGA HRVATSKIH BRANITELJA I INVALIDA DOMOVINSKOG RATA OPĆINE ROGOZNICA, Obala HRM 0 </w:t>
      </w:r>
      <w:proofErr w:type="spellStart"/>
      <w:r w:rsidR="0054078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54078D">
        <w:rPr>
          <w:rFonts w:cs="Times New Roman" w:hAnsi="Times New Roman" w:ascii="Times New Roman"/>
          <w:sz w:val="24"/>
          <w:szCs w:val="24"/>
        </w:rPr>
        <w:t>, Rogoznica, OIB:95510147922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54078D">
        <w:rPr>
          <w:rFonts w:cs="Times New Roman" w:hAnsi="Times New Roman" w:ascii="Times New Roman"/>
          <w:sz w:val="24"/>
          <w:szCs w:val="24"/>
        </w:rPr>
        <w:t>1.357,08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4078D">
        <w:rPr>
          <w:rFonts w:cs="Times New Roman" w:hAnsi="Times New Roman" w:ascii="Times New Roman"/>
          <w:sz w:val="24"/>
          <w:szCs w:val="24"/>
        </w:rPr>
        <w:t>stupnik Goran Županović iz Rogoznice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4078D">
        <w:rPr>
          <w:rFonts w:cs="Times New Roman" w:hAnsi="Times New Roman" w:ascii="Times New Roman"/>
          <w:sz w:val="24"/>
          <w:szCs w:val="24"/>
        </w:rPr>
        <w:t>akonski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>, model</w:t>
      </w:r>
      <w:r w:rsidR="00964EA3">
        <w:rPr>
          <w:rFonts w:cs="Times New Roman" w:hAnsi="Times New Roman" w:ascii="Times New Roman"/>
          <w:sz w:val="24"/>
          <w:szCs w:val="24"/>
        </w:rPr>
        <w:t xml:space="preserve"> 05, poziv na broj 221-1046-2015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UDRUGA HRVATSKIH BRANITELJA I INVALIDA DOMOVINSKOG RATA    OPĆINE ROGOZNICA, Obala HRM 0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>, Rogoznica</w:t>
      </w:r>
    </w:p>
    <w:p w:rsidRDefault="00340C25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Računovodstvo suda</w:t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547" w:rsidP="0064642A" w:rsidR="00976547">
      <w:pPr>
        <w:spacing w:lineRule="auto" w:line="240" w:after="0"/>
      </w:pPr>
      <w:r>
        <w:separator/>
      </w:r>
    </w:p>
  </w:endnote>
  <w:endnote w:id="0" w:type="continuationSeparator">
    <w:p w:rsidRDefault="00976547" w:rsidP="0064642A" w:rsidR="00976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547" w:rsidP="0064642A" w:rsidR="00976547">
      <w:pPr>
        <w:spacing w:lineRule="auto" w:line="240" w:after="0"/>
      </w:pPr>
      <w:r>
        <w:separator/>
      </w:r>
    </w:p>
  </w:footnote>
  <w:footnote w:id="0" w:type="continuationSeparator">
    <w:p w:rsidRDefault="00976547" w:rsidP="0064642A" w:rsidR="00976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54078D">
      <w:t>1046/15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574F6"/>
    <w:rsid w:val="00340C25"/>
    <w:rsid w:val="003711BE"/>
    <w:rsid w:val="004269CD"/>
    <w:rsid w:val="0054078D"/>
    <w:rsid w:val="0064642A"/>
    <w:rsid w:val="00661212"/>
    <w:rsid w:val="00711DB8"/>
    <w:rsid w:val="007F555B"/>
    <w:rsid w:val="00964EA3"/>
    <w:rsid w:val="00976101"/>
    <w:rsid w:val="00976547"/>
    <w:rsid w:val="00B9638A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B96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3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38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3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3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B96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3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38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3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3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I INVALIDA DOMOVINSKOG RATA OPĆINE ROGOZNICA</izvorni_sadrzaj>
    <derivirana_varijabla naziv="DomainObject.Predmet.ProtustrankaFormated_1">  UDRUGA HRVATSKIH BRANITELJA I INVALIDA DOMOVINSKOG RATA OPĆINE ROGOZNICA</derivirana_varijabla>
  </DomainObject.Predmet.ProtustrankaFormated>
  <DomainObject.Predmet.ProtustrankaFormatedOIB>
    <izvorni_sadrzaj>  UDRUGA HRVATSKIH BRANITELJA I INVALIDA DOMOVINSKOG RATA OPĆINE ROGOZNICA, OIB 95510147922</izvorni_sadrzaj>
    <derivirana_varijabla naziv="DomainObject.Predmet.ProtustrankaFormatedOIB_1">  UDRUGA HRVATSKIH BRANITELJA I INVALIDA DOMOVINSKOG RATA OPĆINE ROGOZNICA, OIB 95510147922</derivirana_varijabla>
  </DomainObject.Predmet.ProtustrankaFormatedOIB>
  <DomainObject.Predmet.ProtustrankaFormatedWithAdress>
    <izvorni_sadrzaj> UDRUGA HRVATSKIH BRANITELJA I INVALIDA DOMOVINSKOG RATA OPĆINE ROGOZNICA, Obala HRM 0bb, 22202 Rogoznica</izvorni_sadrzaj>
    <derivirana_varijabla naziv="DomainObject.Predmet.ProtustrankaFormatedWithAdress_1"> UDRUGA HRVATSKIH BRANITELJA I INVALIDA DOMOVINSKOG RATA OPĆINE ROGOZNICA, Obala HRM 0bb, 22202 Rogoznica</derivirana_varijabla>
  </DomainObject.Predmet.ProtustrankaFormatedWithAdress>
  <DomainObject.Predmet.ProtustrankaFormatedWithAdressOIB>
    <izvorni_sadrzaj> UDRUGA HRVATSKIH BRANITELJA I INVALIDA DOMOVINSKOG RATA OPĆINE ROGOZNICA, OIB 95510147922, Obala HRM 0bb, 22202 Rogoznica</izvorni_sadrzaj>
    <derivirana_varijabla naziv="DomainObject.Predmet.ProtustrankaFormatedWithAdressOIB_1"> UDRUGA HRVATSKIH BRANITELJA I INVALIDA DOMOVINSKOG RATA OPĆINE ROGOZNICA, OIB 95510147922, Obala HRM 0bb, 22202 Rogoznica</derivirana_varijabla>
  </DomainObject.Predmet.ProtustrankaFormatedWithAdressOIB>
  <DomainObject.Predmet.ProtustrankaWithAdress>
    <izvorni_sadrzaj>UDRUGA HRVATSKIH BRANITELJA I INVALIDA DOMOVINSKOG RATA OPĆINE ROGOZNICA Obala HRM 0bb, 22202 Rogoznica</izvorni_sadrzaj>
    <derivirana_varijabla naziv="DomainObject.Predmet.ProtustrankaWithAdress_1">UDRUGA HRVATSKIH BRANITELJA I INVALIDA DOMOVINSKOG RATA OPĆINE ROGOZNICA Obala HRM 0bb, 22202 Rogoznica</derivirana_varijabla>
  </DomainObject.Predmet.ProtustrankaWithAdress>
  <DomainObject.Predmet.ProtustrankaWithAdressOIB>
    <izvorni_sadrzaj>UDRUGA HRVATSKIH BRANITELJA I INVALIDA DOMOVINSKOG RATA OPĆINE ROGOZNICA, OIB 95510147922, Obala HRM 0bb, 22202 Rogoznica</izvorni_sadrzaj>
    <derivirana_varijabla naziv="DomainObject.Predmet.ProtustrankaWithAdressOIB_1">UDRUGA HRVATSKIH BRANITELJA I INVALIDA DOMOVINSKOG RATA OPĆINE ROGOZNICA, OIB 95510147922, Obala HRM 0bb, 22202 Rogoznica</derivirana_varijabla>
  </DomainObject.Predmet.ProtustrankaWithAdressOIB>
  <DomainObject.Predmet.ProtustrankaNazivFormated>
    <izvorni_sadrzaj>UDRUGA HRVATSKIH BRANITELJA I INVALIDA DOMOVINSKOG RATA OPĆINE ROGOZNICA</izvorni_sadrzaj>
    <derivirana_varijabla naziv="DomainObject.Predmet.ProtustrankaNazivFormated_1">UDRUGA HRVATSKIH BRANITELJA I INVALIDA DOMOVINSKOG RATA OPĆINE ROGOZNICA</derivirana_varijabla>
  </DomainObject.Predmet.ProtustrankaNazivFormated>
  <DomainObject.Predmet.ProtustrankaNazivFormatedOIB>
    <izvorni_sadrzaj>UDRUGA HRVATSKIH BRANITELJA I INVALIDA DOMOVINSKOG RATA OPĆINE ROGOZNICA, OIB 95510147922</izvorni_sadrzaj>
    <derivirana_varijabla naziv="DomainObject.Predmet.ProtustrankaNazivFormatedOIB_1">UDRUGA HRVATSKIH BRANITELJA I INVALIDA DOMOVINSKOG RATA OPĆINE ROGOZNICA, OIB 95510147922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HRVATSKIH BRANITELJA I INVALIDA DOMOVINSKOG RATA OPĆINE ROGOZNICA</item>
    </izvorni_sadrzaj>
    <derivirana_varijabla naziv="DomainObject.Predmet.ProtuStrankaListFormated_1">
      <item>UDRUGA HRVATSKIH BRANITELJA I INVALIDA DOMOVINSKOG RATA OPĆINE ROGOZNICA</item>
    </derivirana_varijabla>
  </DomainObject.Predmet.ProtuStrankaListFormated>
  <DomainObject.Predmet.ProtuStrankaListFormatedOIB>
    <izvorni_sadrzaj>
      <item>UDRUGA HRVATSKIH BRANITELJA I INVALIDA DOMOVINSKOG RATA OPĆINE ROGOZNICA, OIB 95510147922</item>
    </izvorni_sadrzaj>
    <derivirana_varijabla naziv="DomainObject.Predmet.ProtuStrankaListFormatedOIB_1">
      <item>UDRUGA HRVATSKIH BRANITELJA I INVALIDA DOMOVINSKOG RATA OPĆINE ROGOZNICA, OIB 95510147922</item>
    </derivirana_varijabla>
  </DomainObject.Predmet.ProtuStrankaListFormatedOIB>
  <DomainObject.Predmet.ProtuStrankaListFormatedWithAdress>
    <izvorni_sadrzaj>
      <item>UDRUGA HRVATSKIH BRANITELJA I INVALIDA DOMOVINSKOG RATA OPĆINE ROGOZNICA, Obala HRM 0bb, 22202 Rogoznica</item>
    </izvorni_sadrzaj>
    <derivirana_varijabla naziv="DomainObject.Predmet.ProtuStrankaListFormatedWithAdress_1">
      <item>UDRUGA HRVATSKIH BRANITELJA I INVALIDA DOMOVINSKOG RATA OPĆINE ROGOZNICA, Obala HRM 0bb, 22202 Rogoznica</item>
    </derivirana_varijabla>
  </DomainObject.Predmet.ProtuStrankaListFormatedWithAdress>
  <DomainObject.Predmet.ProtuStrankaListFormatedWithAdressOIB>
    <izvorni_sadrzaj>
      <item>UDRUGA HRVATSKIH BRANITELJA I INVALIDA DOMOVINSKOG RATA OPĆINE ROGOZNICA, OIB 95510147922, Obala HRM 0bb, 22202 Rogoznica</item>
    </izvorni_sadrzaj>
    <derivirana_varijabla naziv="DomainObject.Predmet.ProtuStrankaListFormatedWithAdressOIB_1">
      <item>UDRUGA HRVATSKIH BRANITELJA I INVALIDA DOMOVINSKOG RATA OPĆINE ROGOZNICA, OIB 95510147922, Obala HRM 0bb, 22202 Rogoznica</item>
    </derivirana_varijabla>
  </DomainObject.Predmet.ProtuStrankaListFormatedWithAdressOIB>
  <DomainObject.Predmet.ProtuStrankaListNazivFormated>
    <izvorni_sadrzaj>
      <item>UDRUGA HRVATSKIH BRANITELJA I INVALIDA DOMOVINSKOG RATA OPĆINE ROGOZNICA</item>
    </izvorni_sadrzaj>
    <derivirana_varijabla naziv="DomainObject.Predmet.ProtuStrankaListNazivFormated_1">
      <item>UDRUGA HRVATSKIH BRANITELJA I INVALIDA DOMOVINSKOG RATA OPĆINE ROGOZNICA</item>
    </derivirana_varijabla>
  </DomainObject.Predmet.ProtuStrankaListNazivFormated>
  <DomainObject.Predmet.ProtuStrankaListNazivFormatedOIB>
    <izvorni_sadrzaj>
      <item>UDRUGA HRVATSKIH BRANITELJA I INVALIDA DOMOVINSKOG RATA OPĆINE ROGOZNICA, OIB 95510147922</item>
    </izvorni_sadrzaj>
    <derivirana_varijabla naziv="DomainObject.Predmet.ProtuStrankaListNazivFormatedOIB_1">
      <item>UDRUGA HRVATSKIH BRANITELJA I INVALIDA DOMOVINSKOG RATA OPĆINE ROGOZNICA, OIB 95510147922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HRVATSKIH BRANITELJA I INVALIDA DOMOVINSKOG RATA OPĆINE ROGOZNICA</izvorni_sadrzaj>
    <derivirana_varijabla naziv="DomainObject.Predmet.ProtustrankaIDrugi_1">UDRUGA HRVATSKIH BRANITELJA I INVALIDA DOMOVINSKOG RATA OPĆINE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HRVATSKIH BRANITELJA I INVALIDA DOMOVINSKOG RATA OPĆINE ROGOZNICA, OIB 95510147922, Obala HRM 0bb, 22202 Rogoznica</izvorni_sadrzaj>
    <derivirana_varijabla naziv="DomainObject.Predmet.ProtustrankaIDrugiAdressOIB_1">UDRUGA HRVATSKIH BRANITELJA I INVALIDA DOMOVINSKOG RATA OPĆINE ROGOZNICA, OIB 95510147922, Obala HRM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HRVATSKIH BRANITELJA I INVALIDA DOMOVINSKOG RATA OPĆINE ROGOZNICA</item>
    </izvorni_sadrzaj>
    <derivirana_varijabla naziv="DomainObject.Predmet.SudioniciListNaziv_1">
      <item>FINA - Podružnica Šibenik</item>
      <item>UDRUGA HRVATSKIH BRANITELJA I INVALIDA DOMOVINSKOG RATA OPĆINE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HRVATSKIH BRANITELJA I INVALIDA DOMOVINSKOG RATA OPĆINE ROGOZNICA, OIB 95510147922, Obala HRM 0bb,22202 Rogoznica</item>
    </izvorni_sadrzaj>
    <derivirana_varijabla naziv="DomainObject.Predmet.SudioniciListAdressOIB_1">
      <item>FINA - Podružnica Šibenik, OIB 85821130368, Perivoj L. Marune 1,22000 Šibenik</item>
      <item>UDRUGA HRVATSKIH BRANITELJA I INVALIDA DOMOVINSKOG RATA OPĆINE ROGOZNICA, OIB 95510147922, Obala HRM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95510147922</item>
    </izvorni_sadrzaj>
    <derivirana_varijabla naziv="DomainObject.Predmet.SudioniciListNazivOIB_1">
      <item>, OIB 85821130368</item>
      <item>, OIB 95510147922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2320</properties:Characters>
  <properties:Lines>74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2016-01-29T12:23:00Z</dcterms:created>
  <dc:creator>Joško Livaković</dc:creator>
  <cp:lastModifiedBy>Joško Livaković</cp:lastModifiedBy>
  <cp:lastPrinted>2016-02-01T12:46:00Z</cp:lastPrinted>
  <dcterms:modified xmlns:xsi="http://www.w3.org/2001/XMLSchema-instance" xsi:type="dcterms:W3CDTF">2016-02-01T13:26:00Z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