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8b99" w14:paraId="d6b8b99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D005E8">
      <w:pPr>
        <w:jc w:val="both"/>
      </w:pPr>
      <w:r w:rsidRPr="00D005E8">
        <w:t>radi od</w:t>
      </w:r>
      <w:r w:rsidR="007737BC">
        <w:t>ređivanja vrijednosti nekretnine</w:t>
      </w:r>
      <w:r w:rsidR="00F86D6F" w:rsidRPr="00963293">
        <w:t xml:space="preserve"> k.č.br. </w:t>
      </w:r>
      <w:proofErr w:type="spellStart"/>
      <w:r w:rsidR="00F86D6F" w:rsidRPr="00963293">
        <w:t>3312</w:t>
      </w:r>
      <w:proofErr w:type="spellEnd"/>
      <w:r w:rsidR="00F86D6F" w:rsidRPr="00963293">
        <w:t>/3</w:t>
      </w:r>
      <w:r w:rsidR="00F86D6F">
        <w:t xml:space="preserve"> upisane u </w:t>
      </w:r>
      <w:proofErr w:type="spellStart"/>
      <w:r w:rsidR="00F86D6F">
        <w:t>zk</w:t>
      </w:r>
      <w:proofErr w:type="spellEnd"/>
      <w:r w:rsidR="00F86D6F">
        <w:t xml:space="preserve">. ul. </w:t>
      </w:r>
      <w:proofErr w:type="spellStart"/>
      <w:r w:rsidR="00F86D6F" w:rsidRPr="00963293">
        <w:t>2251</w:t>
      </w:r>
      <w:proofErr w:type="spellEnd"/>
      <w:r w:rsidR="00F86D6F">
        <w:t xml:space="preserve"> i </w:t>
      </w:r>
      <w:r w:rsidR="00F86D6F" w:rsidRPr="00963293">
        <w:t xml:space="preserve">k.č.br. </w:t>
      </w:r>
      <w:proofErr w:type="spellStart"/>
      <w:r w:rsidR="00F86D6F" w:rsidRPr="00963293">
        <w:t>2058</w:t>
      </w:r>
      <w:proofErr w:type="spellEnd"/>
      <w:r w:rsidR="00F86D6F" w:rsidRPr="00963293">
        <w:t>/4</w:t>
      </w:r>
      <w:r w:rsidR="00F86D6F">
        <w:t xml:space="preserve"> upisane u </w:t>
      </w:r>
      <w:proofErr w:type="spellStart"/>
      <w:r w:rsidR="00F86D6F">
        <w:t>z</w:t>
      </w:r>
      <w:r w:rsidR="00F86D6F" w:rsidRPr="00963293">
        <w:t>k.ul</w:t>
      </w:r>
      <w:proofErr w:type="spellEnd"/>
      <w:r w:rsidR="00F86D6F" w:rsidRPr="00963293">
        <w:t xml:space="preserve">  </w:t>
      </w:r>
      <w:proofErr w:type="spellStart"/>
      <w:r w:rsidR="00F86D6F" w:rsidRPr="00963293">
        <w:t>3511</w:t>
      </w:r>
      <w:proofErr w:type="spellEnd"/>
      <w:r w:rsidR="00F86D6F" w:rsidRPr="00963293">
        <w:t xml:space="preserve">, </w:t>
      </w:r>
      <w:r w:rsidR="00F86D6F">
        <w:t xml:space="preserve">sve </w:t>
      </w:r>
      <w:r w:rsidR="00D005E8" w:rsidRPr="00D005E8">
        <w:t xml:space="preserve">k.o. </w:t>
      </w:r>
      <w:r w:rsidR="00F86D6F">
        <w:t>Novigrad</w:t>
      </w:r>
      <w:r w:rsidRPr="00D005E8">
        <w:t xml:space="preserve">, radi prodaje u stečajnom postupku nad dužnikom </w:t>
      </w:r>
      <w:proofErr w:type="spellStart"/>
      <w:r w:rsidR="00F86D6F">
        <w:t>NEŠPROJEKT</w:t>
      </w:r>
      <w:proofErr w:type="spellEnd"/>
      <w:r w:rsidR="00F86D6F">
        <w:t xml:space="preserve"> d.o.o. Novigrad, </w:t>
      </w:r>
      <w:proofErr w:type="spellStart"/>
      <w:r w:rsidR="00F86D6F">
        <w:t>Paulija</w:t>
      </w:r>
      <w:proofErr w:type="spellEnd"/>
      <w:r w:rsidR="00F86D6F">
        <w:t xml:space="preserve"> </w:t>
      </w:r>
      <w:proofErr w:type="spellStart"/>
      <w:r w:rsidR="00F86D6F">
        <w:t>bb</w:t>
      </w:r>
      <w:proofErr w:type="spellEnd"/>
      <w:r w:rsidR="00F86D6F">
        <w:t xml:space="preserve">, </w:t>
      </w:r>
      <w:proofErr w:type="spellStart"/>
      <w:r w:rsidR="00F86D6F">
        <w:t>OIB</w:t>
      </w:r>
      <w:proofErr w:type="spellEnd"/>
      <w:r w:rsidR="00F86D6F">
        <w:t xml:space="preserve">: </w:t>
      </w:r>
      <w:proofErr w:type="spellStart"/>
      <w:r w:rsidR="00F86D6F">
        <w:t>66625788091</w:t>
      </w:r>
      <w:proofErr w:type="spellEnd"/>
      <w:r w:rsidR="007737BC">
        <w:t xml:space="preserve">, </w:t>
      </w:r>
    </w:p>
    <w:p w:rsidRDefault="00FC6271" w:rsidP="00FC6271" w:rsidR="00FC6271"/>
    <w:p w:rsidRDefault="00FC6271" w:rsidP="007737BC" w:rsidR="00FC6271">
      <w:pPr>
        <w:jc w:val="both"/>
      </w:pPr>
    </w:p>
    <w:p w:rsidRDefault="00FC6271" w:rsidP="00FC6271" w:rsidR="00FC6271">
      <w:pPr>
        <w:jc w:val="center"/>
      </w:pPr>
      <w:r>
        <w:t xml:space="preserve">za dan </w:t>
      </w:r>
      <w:proofErr w:type="spellStart"/>
      <w:r w:rsidR="00F86D6F">
        <w:t>28</w:t>
      </w:r>
      <w:proofErr w:type="spellEnd"/>
      <w:r w:rsidR="00F86D6F">
        <w:t>. lipnja</w:t>
      </w:r>
      <w:r w:rsidR="00D005E8">
        <w:t xml:space="preserve"> </w:t>
      </w:r>
      <w:proofErr w:type="spellStart"/>
      <w:r w:rsidR="00D005E8">
        <w:t>2017</w:t>
      </w:r>
      <w:proofErr w:type="spellEnd"/>
      <w:r w:rsidR="00D005E8">
        <w:t xml:space="preserve">. </w:t>
      </w:r>
      <w:r w:rsidR="007737BC">
        <w:t xml:space="preserve">godine u </w:t>
      </w:r>
      <w:proofErr w:type="spellStart"/>
      <w:r w:rsidR="007737BC">
        <w:t>1</w:t>
      </w:r>
      <w:r w:rsidR="00F86D6F">
        <w:t>2</w:t>
      </w:r>
      <w:proofErr w:type="spellEnd"/>
      <w:r>
        <w:t>:</w:t>
      </w:r>
      <w:proofErr w:type="spellStart"/>
      <w:r w:rsidR="00F86D6F">
        <w:t>00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proofErr w:type="spellStart"/>
      <w:r w:rsidR="00F86D6F">
        <w:t>26</w:t>
      </w:r>
      <w:proofErr w:type="spellEnd"/>
      <w:r w:rsidR="00F86D6F">
        <w:t>. travnja</w:t>
      </w:r>
      <w:r w:rsidR="00D005E8">
        <w:t xml:space="preserve"> </w:t>
      </w:r>
      <w:proofErr w:type="spellStart"/>
      <w:r w:rsidR="00D005E8">
        <w:t>2017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 </w:t>
      </w:r>
      <w:r w:rsidR="0080537A">
        <w:t>Damir Rabar</w:t>
      </w:r>
      <w:r w:rsidR="00EC5840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7737BC" w:rsidP="00FC6271" w:rsidR="007737BC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7737BC" w:rsidR="00F86D6F">
      <w:pPr>
        <w:jc w:val="both"/>
      </w:pPr>
      <w:r>
        <w:t xml:space="preserve">- stečajni upravitelj </w:t>
      </w:r>
      <w:r w:rsidR="00F86D6F" w:rsidRPr="00963293">
        <w:t xml:space="preserve">Dražen </w:t>
      </w:r>
      <w:proofErr w:type="spellStart"/>
      <w:r w:rsidR="00F86D6F" w:rsidRPr="00963293">
        <w:t>Vidman</w:t>
      </w:r>
      <w:proofErr w:type="spellEnd"/>
      <w:r w:rsidR="00F86D6F" w:rsidRPr="00963293">
        <w:t xml:space="preserve"> iz </w:t>
      </w:r>
      <w:proofErr w:type="spellStart"/>
      <w:r w:rsidR="00F86D6F" w:rsidRPr="00963293">
        <w:t>Ivaneca</w:t>
      </w:r>
      <w:proofErr w:type="spellEnd"/>
      <w:r w:rsidR="00F86D6F" w:rsidRPr="00963293">
        <w:t xml:space="preserve">, V. Nazora </w:t>
      </w:r>
      <w:proofErr w:type="spellStart"/>
      <w:r w:rsidR="00F86D6F" w:rsidRPr="00963293">
        <w:t>77</w:t>
      </w:r>
      <w:proofErr w:type="spellEnd"/>
    </w:p>
    <w:p w:rsidRDefault="00A56E33" w:rsidP="007737BC" w:rsidR="00F86D6F">
      <w:pPr>
        <w:jc w:val="both"/>
      </w:pPr>
      <w:r>
        <w:t xml:space="preserve">- </w:t>
      </w:r>
      <w:r w:rsidR="007737BC">
        <w:t>RH</w:t>
      </w:r>
      <w:r>
        <w:t xml:space="preserve">, Ministarstvo financija, Porezna uprava, po </w:t>
      </w:r>
      <w:proofErr w:type="spellStart"/>
      <w:r>
        <w:t>ŽDO</w:t>
      </w:r>
      <w:proofErr w:type="spellEnd"/>
      <w:r>
        <w:t xml:space="preserve"> u Puli</w:t>
      </w:r>
      <w:r w:rsidR="007737BC">
        <w:t xml:space="preserve">, </w:t>
      </w:r>
      <w:r w:rsidR="00F86D6F">
        <w:t xml:space="preserve">Rovinjska </w:t>
      </w:r>
      <w:proofErr w:type="spellStart"/>
      <w:r w:rsidR="00F86D6F">
        <w:t>2a</w:t>
      </w:r>
      <w:proofErr w:type="spellEnd"/>
      <w:r w:rsidR="00F86D6F">
        <w:t>,</w:t>
      </w:r>
    </w:p>
    <w:p w:rsidRDefault="00D005E8" w:rsidP="007737BC" w:rsidR="00312789">
      <w:pPr>
        <w:jc w:val="both"/>
      </w:pPr>
      <w:r>
        <w:t>- e-oglasna ploča suda (8</w:t>
      </w:r>
      <w:r w:rsidR="005578ED">
        <w:t xml:space="preserve"> </w:t>
      </w:r>
      <w:r>
        <w:t>dana)</w:t>
      </w:r>
      <w:r w:rsidR="00F86D6F">
        <w:t>.</w:t>
      </w:r>
    </w:p>
    <w:sectPr w:rsidSect="00312789" w:rsidR="003127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A33" w:rsidR="009E0A33">
      <w:r>
        <w:separator/>
      </w:r>
    </w:p>
  </w:endnote>
  <w:endnote w:id="0" w:type="continuationSeparator">
    <w:p w:rsidRDefault="009E0A33" w:rsidR="009E0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A33" w:rsidR="009E0A33">
      <w:r>
        <w:separator/>
      </w:r>
    </w:p>
  </w:footnote>
  <w:footnote w:id="0" w:type="continuationSeparator">
    <w:p w:rsidRDefault="009E0A33" w:rsidR="009E0A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A33" w:rsidP="00312789" w:rsidR="009E0A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A33" w:rsidR="009E0A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A33" w:rsidP="00312789" w:rsidR="009E0A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E0A33" w:rsidP="000C3DB3" w:rsidR="009E0A33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15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378</w:t>
    </w:r>
    <w:proofErr w:type="spellEnd"/>
  </w:p>
  <w:p w:rsidRDefault="009E0A33" w:rsidP="000C3DB3" w:rsidR="009E0A3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A33" w:rsidP="000C3DB3" w:rsidR="009E0A33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F86D6F">
      <w:t>343</w:t>
    </w:r>
    <w:proofErr w:type="spellEnd"/>
    <w:r w:rsidR="00F86D6F">
      <w:t>/</w:t>
    </w:r>
    <w:proofErr w:type="spellStart"/>
    <w:r w:rsidR="00F86D6F">
      <w:t>16</w:t>
    </w:r>
    <w:proofErr w:type="spellEnd"/>
    <w:r w:rsidR="00F86D6F">
      <w:t>-</w:t>
    </w:r>
    <w:proofErr w:type="spellStart"/>
    <w:r w:rsidR="00F86D6F">
      <w:t>25</w:t>
    </w:r>
    <w:proofErr w:type="spellEnd"/>
  </w:p>
  <w:p w:rsidRDefault="009E0A33" w:rsidR="009E0A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B784E"/>
    <w:rsid w:val="000C3DB3"/>
    <w:rsid w:val="001003BA"/>
    <w:rsid w:val="00282917"/>
    <w:rsid w:val="002C744F"/>
    <w:rsid w:val="00312789"/>
    <w:rsid w:val="00554328"/>
    <w:rsid w:val="005578ED"/>
    <w:rsid w:val="005930DA"/>
    <w:rsid w:val="006D5896"/>
    <w:rsid w:val="007737BC"/>
    <w:rsid w:val="007C0336"/>
    <w:rsid w:val="0080537A"/>
    <w:rsid w:val="00925B83"/>
    <w:rsid w:val="00985388"/>
    <w:rsid w:val="009E0A33"/>
    <w:rsid w:val="00A56E33"/>
    <w:rsid w:val="00A60AAE"/>
    <w:rsid w:val="00B61222"/>
    <w:rsid w:val="00CD186F"/>
    <w:rsid w:val="00D005E8"/>
    <w:rsid w:val="00D04E26"/>
    <w:rsid w:val="00D070CD"/>
    <w:rsid w:val="00E327E1"/>
    <w:rsid w:val="00E32C15"/>
    <w:rsid w:val="00EC5840"/>
    <w:rsid w:val="00EF65C5"/>
    <w:rsid w:val="00F35FB5"/>
    <w:rsid w:val="00F86D6F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7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4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4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4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4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7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4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4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4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4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107</properties:Words>
  <properties:Characters>555</properties:Characters>
  <properties:Lines>35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2017-04-26T06:53:00Z</dcterms:created>
  <dc:creator>Jasmina Matika</dc:creator>
  <cp:lastModifiedBy>Lorena Paris Aničić</cp:lastModifiedBy>
  <cp:lastPrinted>2017-04-26T06:58:00Z</cp:lastPrinted>
  <dcterms:modified xmlns:xsi="http://www.w3.org/2001/XMLSchema-instance" xsi:type="dcterms:W3CDTF">2017-04-26T06:59:00Z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