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37e0" w14:paraId="5fa37e0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006C93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006C93">
              <w:rPr>
                <w:lang w:eastAsia="hr-HR" w:val="hr-HR"/>
              </w:rPr>
              <w:t>75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006C93">
        <w:rPr>
          <w:lang w:val="hr-HR"/>
        </w:rPr>
        <w:t>ADAC EKO PRODUKT</w:t>
      </w:r>
      <w:r w:rsidR="000405E2">
        <w:rPr>
          <w:lang w:val="hr-HR"/>
        </w:rPr>
        <w:t xml:space="preserve"> </w:t>
      </w:r>
      <w:r w:rsidR="00006C93">
        <w:rPr>
          <w:lang w:val="hr-HR"/>
        </w:rPr>
        <w:t>j.</w:t>
      </w:r>
      <w:r w:rsidR="00A306B7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006C93">
        <w:rPr>
          <w:lang w:val="hr-HR"/>
        </w:rPr>
        <w:t>Krščenovec, (Općina Breznički Hum), Kršćenovec 58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006C93" w:rsidRPr="00006C93">
        <w:rPr>
          <w:lang w:val="hr-HR"/>
        </w:rPr>
        <w:t>86637272042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0405E2">
        <w:rPr>
          <w:lang w:val="hr-HR"/>
        </w:rPr>
        <w:t>2</w:t>
      </w:r>
      <w:r w:rsidR="00006C93">
        <w:rPr>
          <w:lang w:val="hr-HR"/>
        </w:rPr>
        <w:t>6</w:t>
      </w:r>
      <w:r w:rsidRPr="00071235">
        <w:rPr>
          <w:lang w:val="hr-HR"/>
        </w:rPr>
        <w:t xml:space="preserve">. </w:t>
      </w:r>
      <w:r w:rsidR="00CF5F73">
        <w:rPr>
          <w:lang w:val="hr-HR"/>
        </w:rPr>
        <w:t xml:space="preserve">veljače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006C93" w:rsidRPr="00006C93">
        <w:rPr>
          <w:lang w:val="hr-HR"/>
        </w:rPr>
        <w:t>ADAC EKO PRODUKT j.d.o.o., Krščenovec, (Općina Breznički Hum), Kršćenovec 58, OIB: 86637272042</w:t>
      </w:r>
      <w:r w:rsidRPr="00071235">
        <w:rPr>
          <w:lang w:val="hr-HR"/>
        </w:rPr>
        <w:t xml:space="preserve">, iznosi </w:t>
      </w:r>
      <w:r w:rsidR="00006C93">
        <w:rPr>
          <w:lang w:val="hr-HR"/>
        </w:rPr>
        <w:t>12.302,70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006C93">
        <w:rPr>
          <w:lang w:val="hr-HR"/>
        </w:rPr>
        <w:t xml:space="preserve">Laura Črlenec, </w:t>
      </w:r>
      <w:r w:rsidR="00006C93" w:rsidRPr="00006C93">
        <w:rPr>
          <w:lang w:val="hr-HR"/>
        </w:rPr>
        <w:t>Krščenovec, (Općina Breznički Hum), Kršćenovec 58</w:t>
      </w:r>
      <w:r w:rsidR="00006C93">
        <w:rPr>
          <w:lang w:val="hr-HR"/>
        </w:rPr>
        <w:t xml:space="preserve">, </w:t>
      </w:r>
      <w:r w:rsidR="00966F00">
        <w:rPr>
          <w:lang w:val="hr-HR"/>
        </w:rPr>
        <w:t xml:space="preserve">OIB: </w:t>
      </w:r>
      <w:r w:rsidR="00006C93" w:rsidRPr="00006C93">
        <w:rPr>
          <w:lang w:val="hr-HR"/>
        </w:rPr>
        <w:t>60354650785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006C93">
        <w:rPr>
          <w:lang w:val="hr-HR"/>
        </w:rPr>
        <w:t>75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006C93">
        <w:rPr>
          <w:lang w:val="hr-HR"/>
        </w:rPr>
        <w:t>23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006C93" w:rsidRPr="00006C93">
        <w:rPr>
          <w:lang w:val="hr-HR"/>
        </w:rPr>
        <w:t>ADAC EKO PRODUKT j.d.o.o., Krščenovec, (Općina Breznički Hum), Kršćenovec 58, OIB: 86637272042</w:t>
      </w:r>
      <w:r w:rsidR="005C4196" w:rsidRPr="00071235">
        <w:rPr>
          <w:lang w:val="hr-HR"/>
        </w:rPr>
        <w:t xml:space="preserve">, navodeći da dužnik na dan </w:t>
      </w:r>
      <w:r w:rsidR="00006C93">
        <w:rPr>
          <w:lang w:val="hr-HR"/>
        </w:rPr>
        <w:t>21</w:t>
      </w:r>
      <w:r w:rsidR="009D534A" w:rsidRPr="00071235">
        <w:rPr>
          <w:lang w:val="hr-HR"/>
        </w:rPr>
        <w:t xml:space="preserve">. </w:t>
      </w:r>
      <w:r w:rsidR="005A1862">
        <w:rPr>
          <w:lang w:val="hr-HR"/>
        </w:rPr>
        <w:t>veljače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006C93">
        <w:rPr>
          <w:lang w:val="hr-HR"/>
        </w:rPr>
        <w:t>12.302,70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0405E2">
        <w:rPr>
          <w:lang w:val="hr-HR"/>
        </w:rPr>
        <w:t>2</w:t>
      </w:r>
      <w:r w:rsidR="00006C93">
        <w:rPr>
          <w:lang w:val="hr-HR"/>
        </w:rPr>
        <w:t>6</w:t>
      </w:r>
      <w:r w:rsidR="005C4196" w:rsidRPr="00071235">
        <w:rPr>
          <w:lang w:val="hr-HR"/>
        </w:rPr>
        <w:t xml:space="preserve">. </w:t>
      </w:r>
      <w:r w:rsidR="00CF5F73">
        <w:rPr>
          <w:lang w:val="hr-HR"/>
        </w:rPr>
        <w:t>veljače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5A1862">
        <w:rPr>
          <w:lang w:val="hr-HR"/>
        </w:rPr>
        <w:t>direktor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E7A" w:rsidRPr="003B6E7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006C93">
      <w:rPr>
        <w:lang w:val="hr-HR"/>
      </w:rPr>
      <w:t>75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06C93"/>
    <w:rsid w:val="0002297F"/>
    <w:rsid w:val="00022E5D"/>
    <w:rsid w:val="00024B62"/>
    <w:rsid w:val="000405E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2C8F"/>
    <w:rsid w:val="001A6BE3"/>
    <w:rsid w:val="001C2403"/>
    <w:rsid w:val="00230866"/>
    <w:rsid w:val="00267AE2"/>
    <w:rsid w:val="00302D85"/>
    <w:rsid w:val="00304555"/>
    <w:rsid w:val="00340840"/>
    <w:rsid w:val="003B6E7A"/>
    <w:rsid w:val="003C21BA"/>
    <w:rsid w:val="003E1673"/>
    <w:rsid w:val="00413610"/>
    <w:rsid w:val="00415671"/>
    <w:rsid w:val="004341B3"/>
    <w:rsid w:val="004458EF"/>
    <w:rsid w:val="0047312C"/>
    <w:rsid w:val="00486099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1862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66F00"/>
    <w:rsid w:val="0097353F"/>
    <w:rsid w:val="009B38B2"/>
    <w:rsid w:val="009D534A"/>
    <w:rsid w:val="009E3B6A"/>
    <w:rsid w:val="009F477F"/>
    <w:rsid w:val="009F561C"/>
    <w:rsid w:val="00A301C7"/>
    <w:rsid w:val="00A306B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B1EFF"/>
    <w:rsid w:val="00BC5E34"/>
    <w:rsid w:val="00C47730"/>
    <w:rsid w:val="00C55510"/>
    <w:rsid w:val="00C62E0C"/>
    <w:rsid w:val="00C809DC"/>
    <w:rsid w:val="00CB33FE"/>
    <w:rsid w:val="00CF0E85"/>
    <w:rsid w:val="00CF5F73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6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B6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ADAC EKO PRODUKT jednostavno društvo s ograničenom odgovornošću za uzgoj i preradu bilja zastupanog po punomoćniku Laura Črlenec</izvorni_sadrzaj>
    <derivirana_varijabla naziv="DomainObject.Predmet.ProtustrankaFormated_1">  ADAC EKO PRODUKT jednostavno društvo s ograničenom odgovornošću za uzgoj i preradu bilja zastupanog po punomoćniku Laura Črlenec</derivirana_varijabla>
  </DomainObject.Predmet.ProtustrankaFormated>
  <DomainObject.Predmet.ProtustrankaFormatedOIB>
    <izvorni_sadrzaj>  ADAC EKO PRODUKT jednostavno društvo s ograničenom odgovornošću za uzgoj i preradu bilja, OIB 86637272042 zastupanog po punomoćniku Laura Črlenec</izvorni_sadrzaj>
    <derivirana_varijabla naziv="DomainObject.Predmet.ProtustrankaFormatedOIB_1">  ADAC EKO PRODUKT jednostavno društvo s ograničenom odgovornošću za uzgoj i preradu bilja, OIB 86637272042 zastupanog po punomoćniku Laura Črlenec</derivirana_varijabla>
  </DomainObject.Predmet.ProtustrankaFormatedOIB>
  <DomainObject.Predmet.ProtustrankaFormatedWithAdress>
    <izvorni_sadrzaj> ADAC EKO PRODUKT jednostavno društvo s ograničenom odgovornošću za uzgoj i preradu bilja, Kršćenovec 58, 42225 Krščenovec zastupanog po punomoćniku Laura Črlenec</izvorni_sadrzaj>
    <derivirana_varijabla naziv="DomainObject.Predmet.ProtustrankaFormatedWithAdress_1"> ADAC EKO PRODUKT jednostavno društvo s ograničenom odgovornošću za uzgoj i preradu bilja, Kršćenovec 58, 42225 Krščenovec zastupanog po punomoćniku Laura Črlenec</derivirana_varijabla>
  </DomainObject.Predmet.ProtustrankaFormatedWithAdress>
  <DomainObject.Predmet.ProtustrankaFormatedWithAdressOIB>
    <izvorni_sadrzaj> ADAC EKO PRODUKT jednostavno društvo s ograničenom odgovornošću za uzgoj i preradu bilja, OIB 86637272042, Kršćenovec 58, 42225 Krščenovec zastupanog po punomoćniku Laura Črlenec</izvorni_sadrzaj>
    <derivirana_varijabla naziv="DomainObject.Predmet.ProtustrankaFormatedWithAdressOIB_1"> ADAC EKO PRODUKT jednostavno društvo s ograničenom odgovornošću za uzgoj i preradu bilja, OIB 86637272042, Kršćenovec 58, 42225 Krščenovec zastupanog po punomoćniku Laura Črlenec</derivirana_varijabla>
  </DomainObject.Predmet.ProtustrankaFormatedWithAdressOIB>
  <DomainObject.Predmet.ProtustrankaWithAdress>
    <izvorni_sadrzaj>ADAC EKO PRODUKT jednostavno društvo s ograničenom odgovornošću za uzgoj i preradu bilja Kršćenovec 58, 42225 Krščenovec</izvorni_sadrzaj>
    <derivirana_varijabla naziv="DomainObject.Predmet.ProtustrankaWithAdress_1">ADAC EKO PRODUKT jednostavno društvo s ograničenom odgovornošću za uzgoj i preradu bilja Kršćenovec 58, 42225 Krščenovec</derivirana_varijabla>
  </DomainObject.Predmet.ProtustrankaWithAdress>
  <DomainObject.Predmet.ProtustrankaWithAdressOIB>
    <izvorni_sadrzaj>ADAC EKO PRODUKT jednostavno društvo s ograničenom odgovornošću za uzgoj i preradu bilja, OIB 86637272042, Kršćenovec 58, 42225 Krščenovec</izvorni_sadrzaj>
    <derivirana_varijabla naziv="DomainObject.Predmet.ProtustrankaWithAdressOIB_1">ADAC EKO PRODUKT jednostavno društvo s ograničenom odgovornošću za uzgoj i preradu bilja, OIB 86637272042, Kršćenovec 58, 42225 Krščenovec</derivirana_varijabla>
  </DomainObject.Predmet.ProtustrankaWithAdressOIB>
  <DomainObject.Predmet.ProtustrankaNazivFormated>
    <izvorni_sadrzaj>ADAC EKO PRODUKT jednostavno društvo s ograničenom odgovornošću za uzgoj i preradu bilja</izvorni_sadrzaj>
    <derivirana_varijabla naziv="DomainObject.Predmet.ProtustrankaNazivFormated_1">ADAC EKO PRODUKT jednostavno društvo s ograničenom odgovornošću za uzgoj i preradu bilja</derivirana_varijabla>
  </DomainObject.Predmet.ProtustrankaNazivFormated>
  <DomainObject.Predmet.ProtustrankaNazivFormatedOIB>
    <izvorni_sadrzaj>ADAC EKO PRODUKT jednostavno društvo s ograničenom odgovornošću za uzgoj i preradu bilja, OIB 86637272042</izvorni_sadrzaj>
    <derivirana_varijabla naziv="DomainObject.Predmet.ProtustrankaNazivFormatedOIB_1">ADAC EKO PRODUKT jednostavno društvo s ograničenom odgovornošću za uzgoj i preradu bilja, OIB 86637272042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12302.70</izvorni_sadrzaj>
    <derivirana_varijabla naziv="DomainObject.Predmet.TrenutnaVrijednost_1">12302.70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ADAC EKO PRODUKT jednostavno društvo s ograničenom odgovornošću za uzgoj i preradu bilja zastupanog po punomoćniku Laura Črlenec</item>
    </izvorni_sadrzaj>
    <derivirana_varijabla naziv="DomainObject.Predmet.ProtuStrankaListFormated_1">
      <item>ADAC EKO PRODUKT jednostavno društvo s ograničenom odgovornošću za uzgoj i preradu bilja zastupanog po punomoćniku Laura Črlenec</item>
    </derivirana_varijabla>
  </DomainObject.Predmet.ProtuStrankaListFormated>
  <DomainObject.Predmet.ProtuStrankaListFormatedOIB>
    <izvorni_sadrzaj>
      <item>ADAC EKO PRODUKT jednostavno društvo s ograničenom odgovornošću za uzgoj i preradu bilja, OIB 86637272042 zastupanog po punomoćniku Laura Črlenec</item>
    </izvorni_sadrzaj>
    <derivirana_varijabla naziv="DomainObject.Predmet.ProtuStrankaListFormatedOIB_1">
      <item>ADAC EKO PRODUKT jednostavno društvo s ograničenom odgovornošću za uzgoj i preradu bilja, OIB 86637272042 zastupanog po punomoćniku Laura Črlenec</item>
    </derivirana_varijabla>
  </DomainObject.Predmet.ProtuStrankaListFormatedOIB>
  <DomainObject.Predmet.ProtuStrankaListFormatedWithAdress>
    <izvorni_sadrzaj>
      <item>ADAC EKO PRODUKT jednostavno društvo s ograničenom odgovornošću za uzgoj i preradu bilja, Kršćenovec 58, 42225 Krščenovec zastupanog po punomoćniku Laura Črlenec</item>
    </izvorni_sadrzaj>
    <derivirana_varijabla naziv="DomainObject.Predmet.ProtuStrankaListFormatedWithAdress_1">
      <item>ADAC EKO PRODUKT jednostavno društvo s ograničenom odgovornošću za uzgoj i preradu bilja, Kršćenovec 58, 42225 Krščenovec zastupanog po punomoćniku Laura Črlenec</item>
    </derivirana_varijabla>
  </DomainObject.Predmet.ProtuStrankaListFormatedWithAdress>
  <DomainObject.Predmet.ProtuStrankaListFormatedWithAdressOIB>
    <izvorni_sadrzaj>
      <item>ADAC EKO PRODUKT jednostavno društvo s ograničenom odgovornošću za uzgoj i preradu bilja, OIB 86637272042, Kršćenovec 58, 42225 Krščenovec zastupanog po punomoćniku Laura Črlenec</item>
    </izvorni_sadrzaj>
    <derivirana_varijabla naziv="DomainObject.Predmet.ProtuStrankaListFormatedWithAdressOIB_1">
      <item>ADAC EKO PRODUKT jednostavno društvo s ograničenom odgovornošću za uzgoj i preradu bilja, OIB 86637272042, Kršćenovec 58, 42225 Krščenovec zastupanog po punomoćniku Laura Črlenec</item>
    </derivirana_varijabla>
  </DomainObject.Predmet.ProtuStrankaListFormatedWithAdressOIB>
  <DomainObject.Predmet.ProtuStrankaListNazivFormated>
    <izvorni_sadrzaj>
      <item>ADAC EKO PRODUKT jednostavno društvo s ograničenom odgovornošću za uzgoj i preradu bilja</item>
    </izvorni_sadrzaj>
    <derivirana_varijabla naziv="DomainObject.Predmet.ProtuStrankaListNazivFormated_1">
      <item>ADAC EKO PRODUKT jednostavno društvo s ograničenom odgovornošću za uzgoj i preradu bilja</item>
    </derivirana_varijabla>
  </DomainObject.Predmet.ProtuStrankaListNazivFormated>
  <DomainObject.Predmet.ProtuStrankaListNazivFormatedOIB>
    <izvorni_sadrzaj>
      <item>ADAC EKO PRODUKT jednostavno društvo s ograničenom odgovornošću za uzgoj i preradu bilja, OIB 86637272042</item>
    </izvorni_sadrzaj>
    <derivirana_varijabla naziv="DomainObject.Predmet.ProtuStrankaListNazivFormatedOIB_1">
      <item>ADAC EKO PRODUKT jednostavno društvo s ograničenom odgovornošću za uzgoj i preradu bilja, OIB 86637272042</item>
    </derivirana_varijabla>
  </DomainObject.Predmet.ProtuStrankaListNazivFormatedOIB>
  <DomainObject.Predmet.OstaliListFormated>
    <izvorni_sadrzaj>
      <item>Sudski registar</item>
      <item>Laura Črlenec punomoćnik sudionika u postupku ADAC EKO PRODUKT jednostavno društvo s ograničenom odgovornošću za uzgoj i preradu bilja</item>
    </izvorni_sadrzaj>
    <derivirana_varijabla naziv="DomainObject.Predmet.OstaliListFormated_1">
      <item>Sudski registar</item>
      <item>Laura Črlenec punomoćnik sudionika u postupku ADAC EKO PRODUKT jednostavno društvo s ograničenom odgovornošću za uzgoj i preradu bilja</item>
    </derivirana_varijabla>
  </DomainObject.Predmet.OstaliListFormated>
  <DomainObject.Predmet.OstaliListFormatedOIB>
    <izvorni_sadrzaj>
      <item>Sudski registar</item>
      <item>Laura Črlenec, OIB 60354650785 punomoćnik sudionika u postupku ADAC EKO PRODUKT jednostavno društvo s ograničenom odgovornošću za uzgoj i preradu bilja</item>
    </izvorni_sadrzaj>
    <derivirana_varijabla naziv="DomainObject.Predmet.OstaliListFormatedOIB_1">
      <item>Sudski registar</item>
      <item>Laura Črlenec, OIB 60354650785 punomoćnik sudionika u postupku ADAC EKO PRODUKT jednostavno društvo s ograničenom odgovornošću za uzgoj i preradu bilja</item>
    </derivirana_varijabla>
  </DomainObject.Predmet.OstaliListFormatedOIB>
  <DomainObject.Predmet.OstaliListFormatedWithAdress>
    <izvorni_sadrzaj>
      <item>Sudski registar</item>
      <item>Laura Črlenec, Kršćenovec 58, 42225 Krščenovec punomoćnik sudionika u postupku ADAC EKO PRODUKT jednostavno društvo s ograničenom odgovornošću za uzgoj i preradu bilja</item>
    </izvorni_sadrzaj>
    <derivirana_varijabla naziv="DomainObject.Predmet.OstaliListFormatedWithAdress_1">
      <item>Sudski registar</item>
      <item>Laura Črlenec, Kršćenovec 58, 42225 Krščenovec punomoćnik sudionika u postupku ADAC EKO PRODUKT jednostavno društvo s ograničenom odgovornošću za uzgoj i preradu bilja</item>
    </derivirana_varijabla>
  </DomainObject.Predmet.OstaliListFormatedWithAdress>
  <DomainObject.Predmet.OstaliListFormatedWithAdressOIB>
    <izvorni_sadrzaj>
      <item>Sudski registar</item>
      <item>Laura Črlenec, OIB 60354650785, Kršćenovec 58, 42225 Krščenovec punomoćnik sudionika u postupku ADAC EKO PRODUKT jednostavno društvo s ograničenom odgovornošću za uzgoj i preradu bilja</item>
    </izvorni_sadrzaj>
    <derivirana_varijabla naziv="DomainObject.Predmet.OstaliListFormatedWithAdressOIB_1">
      <item>Sudski registar</item>
      <item>Laura Črlenec, OIB 60354650785, Kršćenovec 58, 42225 Krščenovec punomoćnik sudionika u postupku ADAC EKO PRODUKT jednostavno društvo s ograničenom odgovornošću za uzgoj i preradu bilja</item>
    </derivirana_varijabla>
  </DomainObject.Predmet.OstaliListFormatedWithAdressOIB>
  <DomainObject.Predmet.OstaliListNazivFormated>
    <izvorni_sadrzaj>
      <item>Sudski registar</item>
      <item>Laura Črlenec</item>
    </izvorni_sadrzaj>
    <derivirana_varijabla naziv="DomainObject.Predmet.OstaliListNazivFormated_1">
      <item>Sudski registar</item>
      <item>Laura Črlenec</item>
    </derivirana_varijabla>
  </DomainObject.Predmet.OstaliListNazivFormated>
  <DomainObject.Predmet.OstaliListNazivFormatedOIB>
    <izvorni_sadrzaj>
      <item>Sudski registar</item>
      <item>Laura Črlenec, OIB 60354650785</item>
    </izvorni_sadrzaj>
    <derivirana_varijabla naziv="DomainObject.Predmet.OstaliListNazivFormatedOIB_1">
      <item>Sudski registar</item>
      <item>Laura Črlenec, OIB 60354650785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ADAC EKO PRODUKT jednostavno društvo s ograničenom odgovornošću za uzgoj i preradu bilja</izvorni_sadrzaj>
    <derivirana_varijabla naziv="DomainObject.Predmet.ProtustrankaIDrugi_1">ADAC EKO PRODUKT jednostavno društvo s ograničenom odgovornošću za uzgoj i preradu bilja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ADAC EKO PRODUKT jednostavno društvo s ograničenom odgovornošću za uzgoj i preradu bilja, OIB 86637272042, Kršćenovec 58, 42225 Krščenovec</izvorni_sadrzaj>
    <derivirana_varijabla naziv="DomainObject.Predmet.ProtustrankaIDrugiAdressOIB_1">ADAC EKO PRODUKT jednostavno društvo s ograničenom odgovornošću za uzgoj i preradu bilja, OIB 86637272042, Kršćenovec 58, 42225 Krščenovec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ADAC EKO PRODUKT jednostavno društvo s ograničenom odgovornošću za uzgoj i preradu bilja</item>
      <item>Sudski registar</item>
      <item>Laura Črlenec</item>
    </izvorni_sadrzaj>
    <derivirana_varijabla naziv="DomainObject.Predmet.SudioniciListNaziv_1">
      <item>Financijska agencija</item>
      <item>ADAC EKO PRODUKT jednostavno društvo s ograničenom odgovornošću za uzgoj i preradu bilja</item>
      <item>Sudski registar</item>
      <item>Laura Črlenec</item>
    </derivirana_varijabla>
  </DomainObject.Predmet.SudioniciListNaziv>
  <DomainObject.Predmet.SudioniciListAdressOIB>
    <izvorni_sadrzaj>
      <item>Financijska agencija, OIB 85821130368, Ulica grada Vukovara 70,10000 Zagreb</item>
      <item>ADAC EKO PRODUKT jednostavno društvo s ograničenom odgovornošću za uzgoj i preradu bilja, OIB 86637272042, Kršćenovec 58,42225 Krščenovec</item>
      <item>Sudski registar</item>
      <item>Laura Črlenec, OIB 60354650785, Kršćenovec 58,42225 Krščenovec</item>
    </izvorni_sadrzaj>
    <derivirana_varijabla naziv="DomainObject.Predmet.SudioniciListAdressOIB_1">
      <item>Financijska agencija, OIB 85821130368, Ulica grada Vukovara 70,10000 Zagreb</item>
      <item>ADAC EKO PRODUKT jednostavno društvo s ograničenom odgovornošću za uzgoj i preradu bilja, OIB 86637272042, Kršćenovec 58,42225 Krščenovec</item>
      <item>Sudski registar</item>
      <item>Laura Črlenec, OIB 60354650785, Kršćenovec 58,42225 Krščenovec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86637272042</item>
      <item>, OIB null</item>
      <item>, OIB 60354650785</item>
    </izvorni_sadrzaj>
    <derivirana_varijabla naziv="DomainObject.Predmet.SudioniciListNazivOIB_1">
      <item>, OIB 85821130368</item>
      <item>, OIB 86637272042</item>
      <item>, OIB null</item>
      <item>, OIB 60354650785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05641-1750-4F31-9A45-26096D295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2702</properties:Characters>
  <properties:Lines>80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2018-02-26T11:37:00Z</dcterms:created>
  <dc:creator>Katarina Breški</dc:creator>
  <cp:lastModifiedBy>Nevenka Vuković</cp:lastModifiedBy>
  <cp:lastPrinted>2018-02-26T11:43:00Z</cp:lastPrinted>
  <dcterms:modified xmlns:xsi="http://www.w3.org/2001/XMLSchema-instance" xsi:type="dcterms:W3CDTF">2018-02-26T11:43:00Z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(St-75-18 OGLAS od 26.2.18.docx)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