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c35d" w14:paraId="676c35d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EC410D">
        <w:t>558</w:t>
      </w:r>
      <w:r w:rsidR="004F76FA">
        <w:t>/15-9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C410D">
        <w:t>FORMOSA d.o.o., Zadar, Ulica Brne Karnarutića 6, OIB: 06373406387</w:t>
      </w:r>
      <w:r w:rsidRPr="008C3132">
        <w:t xml:space="preserve">, dana </w:t>
      </w:r>
      <w:r w:rsidR="004F76FA">
        <w:t>9. veljače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9421C6">
        <w:t>FORMOSA d.o.o., Zadar, Ulica Brne Karnarutića 6, OIB: 06373406387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9421C6">
        <w:t>FORMOSA d.o.o., Zadar, Ulica Brne Karnarutića 6, OIB: 06373406387</w:t>
      </w:r>
      <w:r>
        <w:t>,</w:t>
      </w:r>
      <w:r w:rsidRPr="002B5AAE">
        <w:t xml:space="preserve"> otvara se </w:t>
      </w:r>
      <w:r w:rsidR="004F76FA">
        <w:t>9. veljače 2017</w:t>
      </w:r>
      <w:r w:rsidRPr="002B5AAE">
        <w:t xml:space="preserve">. godine u </w:t>
      </w:r>
      <w:r w:rsidR="004F76FA">
        <w:t>14,15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FB56CC" w:rsidRPr="00FB56CC">
        <w:t>Nada Mikulandra iz Bilica,</w:t>
      </w:r>
      <w:r w:rsidR="00FB56CC">
        <w:rPr>
          <w:b/>
        </w:rPr>
        <w:t xml:space="preserve"> </w:t>
      </w:r>
      <w:r w:rsidR="00FB56CC" w:rsidRPr="008E37E9">
        <w:t>Stubalj 238, OIB: 01343352417</w:t>
      </w:r>
      <w:r w:rsidR="00FB56CC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9421C6">
        <w:t>FORMOSA d.o.o., Zadar, Ulica Brne Karnarutića 6, OIB: 06373406387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4F76FA">
        <w:t>a, upisnik brodova u izgradnji</w:t>
      </w:r>
      <w:r w:rsidRPr="002B5AAE">
        <w:t xml:space="preserve">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9421C6">
        <w:t>5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AA3AF3">
        <w:t>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9421C6">
        <w:t>573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9421C6">
        <w:t>2.920,77</w:t>
      </w:r>
      <w:r w:rsidRPr="002B5AAE">
        <w:t xml:space="preserve"> kun</w:t>
      </w:r>
      <w:r w:rsidR="009421C6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A226C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4F76FA" w:rsidP="004F76FA" w:rsidR="004F76FA">
      <w:pPr>
        <w:ind w:firstLine="708"/>
        <w:jc w:val="both"/>
      </w:pPr>
      <w:r>
        <w:t>Izbor stečajnog upravitelja izvršen je primjenom odredbe čl.432. SZ-a, a metodom slučajnog odabira za stečajnog upravitelja izabran</w:t>
      </w:r>
      <w:r w:rsidR="00FB56CC">
        <w:t>a Nada Mikulandra iz Bilica.</w:t>
      </w:r>
    </w:p>
    <w:p w:rsidRDefault="004F76FA" w:rsidP="004F76FA" w:rsidR="004F76FA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F76FA" w:rsidP="004F76FA" w:rsidR="004F76FA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4F76FA">
        <w:t>9. veljače 2017.</w:t>
      </w:r>
      <w:r w:rsidRPr="00240F6B">
        <w:t xml:space="preserve">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8051A" w:rsidP="0058051A" w:rsidR="0058051A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8051A" w:rsidP="0058051A" w:rsidR="0058051A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8051A" w:rsidP="0058051A" w:rsidR="0058051A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8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EC410D">
      <w:t>558</w:t>
    </w:r>
    <w:r w:rsidR="00211D0A">
      <w:t>/15-</w:t>
    </w:r>
    <w:r w:rsidR="004F76F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4F76FA"/>
    <w:rsid w:val="00521DF9"/>
    <w:rsid w:val="00531A9C"/>
    <w:rsid w:val="005439BE"/>
    <w:rsid w:val="005440C2"/>
    <w:rsid w:val="00550F73"/>
    <w:rsid w:val="00553002"/>
    <w:rsid w:val="00571AD1"/>
    <w:rsid w:val="005759FC"/>
    <w:rsid w:val="0058051A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E28D9"/>
    <w:rsid w:val="006F340F"/>
    <w:rsid w:val="00722809"/>
    <w:rsid w:val="0072570A"/>
    <w:rsid w:val="00753E5D"/>
    <w:rsid w:val="0075628E"/>
    <w:rsid w:val="007839C3"/>
    <w:rsid w:val="00785980"/>
    <w:rsid w:val="007B0B12"/>
    <w:rsid w:val="007C0700"/>
    <w:rsid w:val="007F176E"/>
    <w:rsid w:val="007F3D61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21C6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AF3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410D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A226C"/>
    <w:rsid w:val="00FB2E35"/>
    <w:rsid w:val="00FB56C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E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3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FORMOSA d.o.o. za poslove putničke agencije, turizam i ugostiteljstvo</izvorni_sadrzaj>
    <derivirana_varijabla naziv="DomainObject.Predmet.ProtustrankaFormated_1">  FORMOSA d.o.o. za poslove putničke agencije, turizam i ugostiteljstvo</derivirana_varijabla>
  </DomainObject.Predmet.ProtustrankaFormated>
  <DomainObject.Predmet.ProtustrankaFormatedOIB>
    <izvorni_sadrzaj>  FORMOSA d.o.o. za poslove putničke agencije, turizam i ugostiteljstvo, OIB 06373406387</izvorni_sadrzaj>
    <derivirana_varijabla naziv="DomainObject.Predmet.ProtustrankaFormatedOIB_1">  FORMOSA d.o.o. za poslove putničke agencije, turizam i ugostiteljstvo, OIB 06373406387</derivirana_varijabla>
  </DomainObject.Predmet.ProtustrankaFormatedOIB>
  <DomainObject.Predmet.ProtustrankaFormatedWithAdress>
    <izvorni_sadrzaj> FORMOSA d.o.o. za poslove putničke agencije, turizam i ugostiteljstvo, Ulica Brne Karnarutića 6, 23000 Zadar</izvorni_sadrzaj>
    <derivirana_varijabla naziv="DomainObject.Predmet.ProtustrankaFormatedWithAdress_1"> FORMOSA d.o.o. za poslove putničke agencije, turizam i ugostiteljstvo, Ulica Brne Karnarutića 6, 23000 Zadar</derivirana_varijabla>
  </DomainObject.Predmet.ProtustrankaFormatedWithAdress>
  <DomainObject.Predmet.ProtustrankaFormatedWithAdressOIB>
    <izvorni_sadrzaj> FORMOSA d.o.o. za poslove putničke agencije, turizam i ugostiteljstvo, OIB 06373406387, Ulica Brne Karnarutića 6, 23000 Zadar</izvorni_sadrzaj>
    <derivirana_varijabla naziv="DomainObject.Predmet.ProtustrankaFormatedWithAdressOIB_1"> FORMOSA d.o.o. za poslove putničke agencije, turizam i ugostiteljstvo, OIB 06373406387, Ulica Brne Karnarutića 6, 23000 Zadar</derivirana_varijabla>
  </DomainObject.Predmet.ProtustrankaFormatedWithAdressOIB>
  <DomainObject.Predmet.ProtustrankaWithAdress>
    <izvorni_sadrzaj>FORMOSA d.o.o. za poslove putničke agencije, turizam i ugostiteljstvo Ulica Brne Karnarutića 6, 23000 Zadar</izvorni_sadrzaj>
    <derivirana_varijabla naziv="DomainObject.Predmet.ProtustrankaWithAdress_1">FORMOSA d.o.o. za poslove putničke agencije, turizam i ugostiteljstvo Ulica Brne Karnarutića 6, 23000 Zadar</derivirana_varijabla>
  </DomainObject.Predmet.ProtustrankaWithAdress>
  <DomainObject.Predmet.ProtustrankaWithAdressOIB>
    <izvorni_sadrzaj>FORMOSA d.o.o. za poslove putničke agencije, turizam i ugostiteljstvo, OIB 06373406387, Ulica Brne Karnarutića 6, 23000 Zadar</izvorni_sadrzaj>
    <derivirana_varijabla naziv="DomainObject.Predmet.ProtustrankaWithAdressOIB_1">FORMOSA d.o.o. za poslove putničke agencije, turizam i ugostiteljstvo, OIB 06373406387, Ulica Brne Karnarutića 6, 23000 Zadar</derivirana_varijabla>
  </DomainObject.Predmet.ProtustrankaWithAdressOIB>
  <DomainObject.Predmet.ProtustrankaNazivFormated>
    <izvorni_sadrzaj>FORMOSA d.o.o. za poslove putničke agencije, turizam i ugostiteljstvo</izvorni_sadrzaj>
    <derivirana_varijabla naziv="DomainObject.Predmet.ProtustrankaNazivFormated_1">FORMOSA d.o.o. za poslove putničke agencije, turizam i ugostiteljstvo</derivirana_varijabla>
  </DomainObject.Predmet.ProtustrankaNazivFormated>
  <DomainObject.Predmet.ProtustrankaNazivFormatedOIB>
    <izvorni_sadrzaj>FORMOSA d.o.o. za poslove putničke agencije, turizam i ugostiteljstvo, OIB 06373406387</izvorni_sadrzaj>
    <derivirana_varijabla naziv="DomainObject.Predmet.ProtustrankaNazivFormatedOIB_1">FORMOSA d.o.o. za poslove putničke agencije, turizam i ugostiteljstvo, OIB 06373406387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2920.77</izvorni_sadrzaj>
    <derivirana_varijabla naziv="DomainObject.Predmet.TrenutnaVrijednost_1">2920.77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FORMOSA d.o.o. za poslove putničke agencije, turizam i ugostiteljstvo</item>
    </izvorni_sadrzaj>
    <derivirana_varijabla naziv="DomainObject.Predmet.ProtuStrankaListFormated_1">
      <item>FORMOSA d.o.o. za poslove putničke agencije, turizam i ugostiteljstvo</item>
    </derivirana_varijabla>
  </DomainObject.Predmet.ProtuStrankaListFormated>
  <DomainObject.Predmet.ProtuStrankaListFormatedOIB>
    <izvorni_sadrzaj>
      <item>FORMOSA d.o.o. za poslove putničke agencije, turizam i ugostiteljstvo, OIB 06373406387</item>
    </izvorni_sadrzaj>
    <derivirana_varijabla naziv="DomainObject.Predmet.ProtuStrankaListFormatedOIB_1">
      <item>FORMOSA d.o.o. za poslove putničke agencije, turizam i ugostiteljstvo, OIB 06373406387</item>
    </derivirana_varijabla>
  </DomainObject.Predmet.ProtuStrankaListFormatedOIB>
  <DomainObject.Predmet.ProtuStrankaListFormatedWithAdress>
    <izvorni_sadrzaj>
      <item>FORMOSA d.o.o. za poslove putničke agencije, turizam i ugostiteljstvo, Ulica Brne Karnarutića 6, 23000 Zadar</item>
    </izvorni_sadrzaj>
    <derivirana_varijabla naziv="DomainObject.Predmet.ProtuStrankaListFormatedWithAdress_1">
      <item>FORMOSA d.o.o. za poslove putničke agencije, turizam i ugostiteljstvo, Ulica Brne Karnarutića 6, 23000 Zadar</item>
    </derivirana_varijabla>
  </DomainObject.Predmet.ProtuStrankaListFormatedWithAdress>
  <DomainObject.Predmet.ProtuStrankaListFormatedWithAdressOIB>
    <izvorni_sadrzaj>
      <item>FORMOSA d.o.o. za poslove putničke agencije, turizam i ugostiteljstvo, OIB 06373406387, Ulica Brne Karnarutića 6, 23000 Zadar</item>
    </izvorni_sadrzaj>
    <derivirana_varijabla naziv="DomainObject.Predmet.ProtuStrankaListFormatedWithAdressOIB_1">
      <item>FORMOSA d.o.o. za poslove putničke agencije, turizam i ugostiteljstvo, OIB 06373406387, Ulica Brne Karnarutića 6, 23000 Zadar</item>
    </derivirana_varijabla>
  </DomainObject.Predmet.ProtuStrankaListFormatedWithAdressOIB>
  <DomainObject.Predmet.ProtuStrankaListNazivFormated>
    <izvorni_sadrzaj>
      <item>FORMOSA d.o.o. za poslove putničke agencije, turizam i ugostiteljstvo</item>
    </izvorni_sadrzaj>
    <derivirana_varijabla naziv="DomainObject.Predmet.ProtuStrankaListNazivFormated_1">
      <item>FORMOSA d.o.o. za poslove putničke agencije, turizam i ugostiteljstvo</item>
    </derivirana_varijabla>
  </DomainObject.Predmet.ProtuStrankaListNazivFormated>
  <DomainObject.Predmet.ProtuStrankaListNazivFormatedOIB>
    <izvorni_sadrzaj>
      <item>FORMOSA d.o.o. za poslove putničke agencije, turizam i ugostiteljstvo, OIB 06373406387</item>
    </izvorni_sadrzaj>
    <derivirana_varijabla naziv="DomainObject.Predmet.ProtuStrankaListNazivFormatedOIB_1">
      <item>FORMOSA d.o.o. za poslove putničke agencije, turizam i ugostiteljstvo, OIB 06373406387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FORMOSA d.o.o. za poslove putničke agencije, turizam i ugostiteljstvo</izvorni_sadrzaj>
    <derivirana_varijabla naziv="DomainObject.Predmet.ProtustrankaIDrugi_1">FORMOSA d.o.o. za poslove putničke agencije,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FORMOSA d.o.o. za poslove putničke agencije, turizam i ugostiteljstvo, OIB 06373406387, Ulica Brne Karnarutića 6, 23000 Zadar</izvorni_sadrzaj>
    <derivirana_varijabla naziv="DomainObject.Predmet.ProtustrankaIDrugiAdressOIB_1">FORMOSA d.o.o. za poslove putničke agencije, turizam i ugostiteljstvo, OIB 06373406387, Ulica Brne Karnarutića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FORMOSA d.o.o. za poslove putničke agencije, turizam i ugostiteljstvo</item>
    </izvorni_sadrzaj>
    <derivirana_varijabla naziv="DomainObject.Predmet.SudioniciListNaziv_1">
      <item>FINA</item>
      <item>FORMOSA d.o.o. za poslove putničke agencije, turizam i ugostiteljstvo</item>
    </derivirana_varijabla>
  </DomainObject.Predmet.SudioniciListNaziv>
  <DomainObject.Predmet.SudioniciListAdressOIB>
    <izvorni_sadrzaj>
      <item>FINA, OIB 85821130368</item>
      <item>FORMOSA d.o.o. za poslove putničke agencije, turizam i ugostiteljstvo, OIB 06373406387, Ulica Brne Karnarutića 6,23000 Zadar</item>
    </izvorni_sadrzaj>
    <derivirana_varijabla naziv="DomainObject.Predmet.SudioniciListAdressOIB_1">
      <item>FINA, OIB 85821130368</item>
      <item>FORMOSA d.o.o. za poslove putničke agencije, turizam i ugostiteljstvo, OIB 06373406387, Ulica Brne Karnarutića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06373406387</item>
    </izvorni_sadrzaj>
    <derivirana_varijabla naziv="DomainObject.Predmet.SudioniciListNazivOIB_1">
      <item>, OIB 85821130368</item>
      <item>, OIB 06373406387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826</properties:Words>
  <properties:Characters>4478</properties:Characters>
  <properties:Lines>115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2016-05-12T08:49:00Z</dcterms:created>
  <dc:creator>Administrator</dc:creator>
  <cp:lastModifiedBy>wsadmin</cp:lastModifiedBy>
  <cp:lastPrinted>2016-03-15T08:28:00Z</cp:lastPrinted>
  <dcterms:modified xmlns:xsi="http://www.w3.org/2001/XMLSchema-instance" xsi:type="dcterms:W3CDTF">2017-02-09T10:58:00Z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