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37fa" w14:paraId="da937f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8F6929" w:rsidRPr="008F6929">
        <w:t>FLOREM NEKRETNINE j.d.o.o.</w:t>
      </w:r>
      <w:r w:rsidR="008F6929">
        <w:t>,</w:t>
      </w:r>
      <w:r w:rsidR="008F6929" w:rsidRPr="008F6929">
        <w:t xml:space="preserve"> </w:t>
      </w:r>
      <w:r>
        <w:t xml:space="preserve">sa sjedištem </w:t>
      </w:r>
      <w:r w:rsidR="00087712">
        <w:t xml:space="preserve">u </w:t>
      </w:r>
      <w:r w:rsidR="008F6929" w:rsidRPr="008F6929">
        <w:t>Murter</w:t>
      </w:r>
      <w:r w:rsidR="008F6929">
        <w:t>u</w:t>
      </w:r>
      <w:r w:rsidR="008F6929" w:rsidRPr="008F6929">
        <w:t xml:space="preserve"> (Općina Murter - Kornati)</w:t>
      </w:r>
      <w:r w:rsidR="008F6929">
        <w:t xml:space="preserve">, </w:t>
      </w:r>
      <w:r w:rsidR="008F6929" w:rsidRPr="008F6929">
        <w:t>Put Slanice 9</w:t>
      </w:r>
      <w:r>
        <w:t xml:space="preserve">, OIB: </w:t>
      </w:r>
      <w:r w:rsidR="00806412" w:rsidRPr="00806412">
        <w:t>63385768802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</w:t>
      </w:r>
      <w:r w:rsidR="008F6929" w:rsidRPr="008F6929">
        <w:t>48470516217</w:t>
      </w:r>
      <w:r w:rsidR="008F6929">
        <w:t>,</w:t>
      </w:r>
      <w:r w:rsidR="008F6929" w:rsidRPr="008F6929">
        <w:t xml:space="preserve"> </w:t>
      </w:r>
      <w:r w:rsidRPr="00FC1537">
        <w:t xml:space="preserve">od </w:t>
      </w:r>
      <w:r w:rsidR="008F6929">
        <w:t>22</w:t>
      </w:r>
      <w:r>
        <w:t xml:space="preserve">. </w:t>
      </w:r>
      <w:r w:rsidR="00806412">
        <w:t xml:space="preserve">rujna </w:t>
      </w:r>
      <w:r>
        <w:t>2016</w:t>
      </w:r>
      <w:r w:rsidRPr="00FC1537">
        <w:t>.</w:t>
      </w:r>
      <w:r>
        <w:t xml:space="preserve">, </w:t>
      </w:r>
      <w:r w:rsidR="00305983">
        <w:t xml:space="preserve">13. prosinca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F6929" w:rsidRPr="008F6929">
        <w:t>FLOREM NEKRETNINE j.d.o.o., sa sjedištem u Murteru (Općina Murter - Kornati), Put Slanice 9, OIB: 63385768802</w:t>
      </w:r>
      <w:r w:rsidR="008F6929">
        <w:t xml:space="preserve">, </w:t>
      </w:r>
      <w:r>
        <w:t xml:space="preserve">na temelju neizvršenih osnova za plaćanje iznosi </w:t>
      </w:r>
      <w:r w:rsidR="008F6929">
        <w:t xml:space="preserve">5.980,75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8F6929">
        <w:t>osoba</w:t>
      </w:r>
      <w:r w:rsidR="005407EA">
        <w:t xml:space="preserve"> ovlaštena</w:t>
      </w:r>
      <w:r>
        <w:t xml:space="preserve"> za zastupanje </w:t>
      </w:r>
      <w:r w:rsidRPr="00FC1537">
        <w:t>dužnika</w:t>
      </w:r>
      <w:r>
        <w:t xml:space="preserve"> po zakonu </w:t>
      </w:r>
      <w:r w:rsidR="008F6929" w:rsidRPr="008F6929">
        <w:t>Viktor Banov</w:t>
      </w:r>
      <w:r w:rsidRPr="00FC1537">
        <w:t xml:space="preserve"> </w:t>
      </w:r>
      <w:r w:rsidR="005407EA">
        <w:t xml:space="preserve">u </w:t>
      </w:r>
      <w:r w:rsidRPr="00FC1537">
        <w:t xml:space="preserve">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90B57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5407EA" w:rsidR="009E2467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983" w:rsidR="00305983">
      <w:r>
        <w:separator/>
      </w:r>
    </w:p>
  </w:endnote>
  <w:endnote w:id="0" w:type="continuationSeparator">
    <w:p w:rsidRDefault="00305983" w:rsidR="00305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929" w:rsidR="008F692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983" w:rsidR="0030598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23ED0">
      <w:rPr>
        <w:noProof/>
      </w:rPr>
      <w:t>2</w:t>
    </w:r>
    <w:r>
      <w:fldChar w:fldCharType="end"/>
    </w:r>
  </w:p>
  <w:p w:rsidRDefault="00305983" w:rsidR="0030598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929" w:rsidR="008F69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983" w:rsidR="00305983">
      <w:r>
        <w:separator/>
      </w:r>
    </w:p>
  </w:footnote>
  <w:footnote w:id="0" w:type="continuationSeparator">
    <w:p w:rsidRDefault="00305983" w:rsidR="00305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929" w:rsidR="008F69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983" w:rsidP="004635D5" w:rsidR="0030598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23ED0">
      <w:rPr>
        <w:noProof/>
      </w:rPr>
      <w:t>2</w:t>
    </w:r>
    <w:r>
      <w:fldChar w:fldCharType="end"/>
    </w:r>
    <w:r w:rsidRPr="00FC1537">
      <w:t xml:space="preserve"> </w:t>
    </w:r>
    <w:r w:rsidR="008F6929">
      <w:tab/>
    </w:r>
    <w:r w:rsidR="008F6929">
      <w:tab/>
      <w:t>Poslovni broj: 5 St-1063</w:t>
    </w:r>
    <w:r>
      <w:t>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983" w:rsidP="004635D5" w:rsidR="00305983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8F6929">
      <w:t>1063</w:t>
    </w:r>
    <w:r>
      <w:t>/16-6</w:t>
    </w:r>
  </w:p>
  <w:p w:rsidRDefault="00305983" w:rsidP="004635D5" w:rsidR="00305983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305983"/>
    <w:rsid w:val="00323ED0"/>
    <w:rsid w:val="00390B57"/>
    <w:rsid w:val="00447958"/>
    <w:rsid w:val="004635D5"/>
    <w:rsid w:val="005407EA"/>
    <w:rsid w:val="005F67DA"/>
    <w:rsid w:val="006A66B9"/>
    <w:rsid w:val="006E6B12"/>
    <w:rsid w:val="00806412"/>
    <w:rsid w:val="008337B7"/>
    <w:rsid w:val="008F39A1"/>
    <w:rsid w:val="008F6929"/>
    <w:rsid w:val="00990A98"/>
    <w:rsid w:val="009E2467"/>
    <w:rsid w:val="00A32F79"/>
    <w:rsid w:val="00CC0698"/>
    <w:rsid w:val="00E6461B"/>
    <w:rsid w:val="00F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FLOREM NEKRETNINE j.d.o.o. za usluge u prometu nekretnina</izvorni_sadrzaj>
    <derivirana_varijabla naziv="DomainObject.Predmet.ProtustrankaFormated_1">  FLOREM NEKRETNINE j.d.o.o. za usluge u prometu nekretnina</derivirana_varijabla>
  </DomainObject.Predmet.ProtustrankaFormated>
  <DomainObject.Predmet.ProtustrankaFormatedOIB>
    <izvorni_sadrzaj>  FLOREM NEKRETNINE j.d.o.o. za usluge u prometu nekretnina, OIB 48470516217</izvorni_sadrzaj>
    <derivirana_varijabla naziv="DomainObject.Predmet.ProtustrankaFormatedOIB_1">  FLOREM NEKRETNINE j.d.o.o. za usluge u prometu nekretnina, OIB 48470516217</derivirana_varijabla>
  </DomainObject.Predmet.ProtustrankaFormatedOIB>
  <DomainObject.Predmet.ProtustrankaFormatedWithAdress>
    <izvorni_sadrzaj> FLOREM NEKRETNINE j.d.o.o. za usluge u prometu nekretnina, Put Slanice 9, 22243 Murter</izvorni_sadrzaj>
    <derivirana_varijabla naziv="DomainObject.Predmet.ProtustrankaFormatedWithAdress_1"> FLOREM NEKRETNINE j.d.o.o. za usluge u prometu nekretnina, Put Slanice 9, 22243 Murter</derivirana_varijabla>
  </DomainObject.Predmet.ProtustrankaFormatedWithAdress>
  <DomainObject.Predmet.ProtustrankaFormatedWithAdressOIB>
    <izvorni_sadrzaj> FLOREM NEKRETNINE j.d.o.o. za usluge u prometu nekretnina, OIB 48470516217, Put Slanice 9, 22243 Murter</izvorni_sadrzaj>
    <derivirana_varijabla naziv="DomainObject.Predmet.ProtustrankaFormatedWithAdressOIB_1"> FLOREM NEKRETNINE j.d.o.o. za usluge u prometu nekretnina, OIB 48470516217, Put Slanice 9, 22243 Murter</derivirana_varijabla>
  </DomainObject.Predmet.ProtustrankaFormatedWithAdressOIB>
  <DomainObject.Predmet.ProtustrankaWithAdress>
    <izvorni_sadrzaj>FLOREM NEKRETNINE j.d.o.o. za usluge u prometu nekretnina Put Slanice 9, 22243 Murter</izvorni_sadrzaj>
    <derivirana_varijabla naziv="DomainObject.Predmet.ProtustrankaWithAdress_1">FLOREM NEKRETNINE j.d.o.o. za usluge u prometu nekretnina Put Slanice 9, 22243 Murter</derivirana_varijabla>
  </DomainObject.Predmet.ProtustrankaWithAdress>
  <DomainObject.Predmet.ProtustrankaWithAdressOIB>
    <izvorni_sadrzaj>FLOREM NEKRETNINE j.d.o.o. za usluge u prometu nekretnina, OIB 48470516217, Put Slanice 9, 22243 Murter</izvorni_sadrzaj>
    <derivirana_varijabla naziv="DomainObject.Predmet.ProtustrankaWithAdressOIB_1">FLOREM NEKRETNINE j.d.o.o. za usluge u prometu nekretnina, OIB 48470516217, Put Slanice 9, 22243 Murter</derivirana_varijabla>
  </DomainObject.Predmet.ProtustrankaWithAdressOIB>
  <DomainObject.Predmet.ProtustrankaNazivFormated>
    <izvorni_sadrzaj>FLOREM NEKRETNINE j.d.o.o. za usluge u prometu nekretnina</izvorni_sadrzaj>
    <derivirana_varijabla naziv="DomainObject.Predmet.ProtustrankaNazivFormated_1">FLOREM NEKRETNINE j.d.o.o. za usluge u prometu nekretnina</derivirana_varijabla>
  </DomainObject.Predmet.ProtustrankaNazivFormated>
  <DomainObject.Predmet.ProtustrankaNazivFormatedOIB>
    <izvorni_sadrzaj>FLOREM NEKRETNINE j.d.o.o. za usluge u prometu nekretnina, OIB 48470516217</izvorni_sadrzaj>
    <derivirana_varijabla naziv="DomainObject.Predmet.ProtustrankaNazivFormatedOIB_1">FLOREM NEKRETNINE j.d.o.o. za usluge u prometu nekretnina, OIB 48470516217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FLOREM NEKRETNINE j.d.o.o. za usluge u prometu nekretnina</item>
    </izvorni_sadrzaj>
    <derivirana_varijabla naziv="DomainObject.Predmet.ProtuStrankaListFormated_1">
      <item>FLOREM NEKRETNINE j.d.o.o. za usluge u prometu nekretnina</item>
    </derivirana_varijabla>
  </DomainObject.Predmet.ProtuStrankaListFormated>
  <DomainObject.Predmet.ProtuStrankaListFormatedOIB>
    <izvorni_sadrzaj>
      <item>FLOREM NEKRETNINE j.d.o.o. za usluge u prometu nekretnina, OIB 48470516217</item>
    </izvorni_sadrzaj>
    <derivirana_varijabla naziv="DomainObject.Predmet.ProtuStrankaListFormatedOIB_1">
      <item>FLOREM NEKRETNINE j.d.o.o. za usluge u prometu nekretnina, OIB 48470516217</item>
    </derivirana_varijabla>
  </DomainObject.Predmet.ProtuStrankaListFormatedOIB>
  <DomainObject.Predmet.ProtuStrankaListFormatedWithAdress>
    <izvorni_sadrzaj>
      <item>FLOREM NEKRETNINE j.d.o.o. za usluge u prometu nekretnina, Put Slanice 9, 22243 Murter</item>
    </izvorni_sadrzaj>
    <derivirana_varijabla naziv="DomainObject.Predmet.ProtuStrankaListFormatedWithAdress_1">
      <item>FLOREM NEKRETNINE j.d.o.o. za usluge u prometu nekretnina, Put Slanice 9, 22243 Murter</item>
    </derivirana_varijabla>
  </DomainObject.Predmet.ProtuStrankaListFormatedWithAdress>
  <DomainObject.Predmet.ProtuStrankaListFormatedWithAdressOIB>
    <izvorni_sadrzaj>
      <item>FLOREM NEKRETNINE j.d.o.o. za usluge u prometu nekretnina, OIB 48470516217, Put Slanice 9, 22243 Murter</item>
    </izvorni_sadrzaj>
    <derivirana_varijabla naziv="DomainObject.Predmet.ProtuStrankaListFormatedWithAdressOIB_1">
      <item>FLOREM NEKRETNINE j.d.o.o. za usluge u prometu nekretnina, OIB 48470516217, Put Slanice 9, 22243 Murter</item>
    </derivirana_varijabla>
  </DomainObject.Predmet.ProtuStrankaListFormatedWithAdressOIB>
  <DomainObject.Predmet.ProtuStrankaListNazivFormated>
    <izvorni_sadrzaj>
      <item>FLOREM NEKRETNINE j.d.o.o. za usluge u prometu nekretnina</item>
    </izvorni_sadrzaj>
    <derivirana_varijabla naziv="DomainObject.Predmet.ProtuStrankaListNazivFormated_1">
      <item>FLOREM NEKRETNINE j.d.o.o. za usluge u prometu nekretnina</item>
    </derivirana_varijabla>
  </DomainObject.Predmet.ProtuStrankaListNazivFormated>
  <DomainObject.Predmet.ProtuStrankaListNazivFormatedOIB>
    <izvorni_sadrzaj>
      <item>FLOREM NEKRETNINE j.d.o.o. za usluge u prometu nekretnina, OIB 48470516217</item>
    </izvorni_sadrzaj>
    <derivirana_varijabla naziv="DomainObject.Predmet.ProtuStrankaListNazivFormatedOIB_1">
      <item>FLOREM NEKRETNINE j.d.o.o. za usluge u prometu nekretnina, OIB 48470516217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FLOREM NEKRETNINE j.d.o.o. za usluge u prometu nekretnina</izvorni_sadrzaj>
    <derivirana_varijabla naziv="DomainObject.Predmet.ProtustrankaIDrugi_1">FLOREM NEKRETNINE j.d.o.o. za usluge u prometu nekretnina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FLOREM NEKRETNINE j.d.o.o. za usluge u prometu nekretnina, OIB 48470516217, Put Slanice 9, 22243 Murter</izvorni_sadrzaj>
    <derivirana_varijabla naziv="DomainObject.Predmet.ProtustrankaIDrugiAdressOIB_1">FLOREM NEKRETNINE j.d.o.o. za usluge u prometu nekretnina, OIB 48470516217, Put Slanice 9,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FLOREM NEKRETNINE j.d.o.o. za usluge u prometu nekretnina</item>
    </izvorni_sadrzaj>
    <derivirana_varijabla naziv="DomainObject.Predmet.SudioniciListNaziv_1">
      <item>FINA - Podružnica Šibenik</item>
      <item>FLOREM NEKRETNINE j.d.o.o. za usluge u prometu nekretnina</item>
    </derivirana_varijabla>
  </DomainObject.Predmet.SudioniciListNaziv>
  <DomainObject.Predmet.SudioniciListAdressOIB>
    <izvorni_sadrzaj>
      <item>FINA - Podružnica Šibenik, OIB 85821130368, Perivoj L. Marune 1,22000 Šibenik</item>
      <item>FLOREM NEKRETNINE j.d.o.o. za usluge u prometu nekretnina, OIB 48470516217, Put Slanice 9,22243 Murter</item>
    </izvorni_sadrzaj>
    <derivirana_varijabla naziv="DomainObject.Predmet.SudioniciListAdressOIB_1">
      <item>FINA - Podružnica Šibenik, OIB 85821130368, Perivoj L. Marune 1,22000 Šibenik</item>
      <item>FLOREM NEKRETNINE j.d.o.o. za usluge u prometu nekretnina, OIB 48470516217, Put Slanice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48470516217</item>
    </izvorni_sadrzaj>
    <derivirana_varijabla naziv="DomainObject.Predmet.SudioniciListNazivOIB_1">
      <item>, OIB 85821130368</item>
      <item>, OIB 48470516217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2033</properties:Characters>
  <properties:Lines>63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