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d94a" w14:paraId="ef2d94a" w:rsidRDefault="00061009" w:rsidP="00061009" w:rsidR="000610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009" w:rsidP="00061009" w:rsidR="0006100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61009" w:rsidP="00061009" w:rsidR="000610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61009" w:rsidP="00061009" w:rsidR="000610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61009" w:rsidP="00061009" w:rsidR="0006100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61009" w:rsidP="00061009" w:rsidR="000610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61009" w:rsidP="00061009" w:rsidR="00061009" w:rsidRPr="005D578C">
      <w:pPr>
        <w:jc w:val="center"/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61009" w:rsidP="00061009" w:rsidR="00061009" w:rsidRPr="005D578C">
      <w:pPr>
        <w:rPr>
          <w:rFonts w:cs="Times New Roman" w:eastAsia="Times New Roman"/>
          <w:szCs w:val="24"/>
        </w:rPr>
      </w:pPr>
    </w:p>
    <w:p w:rsidRDefault="00061009" w:rsidP="00061009" w:rsidR="0006100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E75FC8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7870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H. D. L. LOGISTIKA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Creska 3,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64676842328, MBS 130033590, </w:t>
      </w:r>
      <w:r w:rsidR="00E75FC8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97F4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061009" w:rsidP="00061009" w:rsidR="00061009" w:rsidRPr="005D578C">
      <w:pPr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61009" w:rsidP="00061009" w:rsidR="00061009" w:rsidRPr="005D578C">
      <w:pPr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H. D. L. LOGISTIKA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Creska 3,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64676842328, MBS 130033590,</w:t>
      </w:r>
      <w:r w:rsidRPr="005D578C">
        <w:rPr>
          <w:rFonts w:cs="Times New Roman" w:eastAsia="Times New Roman"/>
          <w:szCs w:val="24"/>
        </w:rPr>
        <w:t xml:space="preserve"> s danom </w:t>
      </w:r>
      <w:r w:rsidR="00E75FC8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97F4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E75FC8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297F49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061009" w:rsidP="00061009" w:rsidR="00061009" w:rsidRPr="005D578C">
      <w:pPr>
        <w:rPr>
          <w:rFonts w:cs="Times New Roman" w:eastAsia="Times New Roman"/>
          <w:szCs w:val="24"/>
        </w:rPr>
      </w:pPr>
    </w:p>
    <w:p w:rsidRDefault="00061009" w:rsidP="00061009" w:rsidR="0006100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61009" w:rsidP="00061009" w:rsidR="00061009">
      <w:pPr>
        <w:ind w:firstLine="708"/>
        <w:rPr>
          <w:rFonts w:cs="Times New Roman" w:eastAsia="Times New Roman"/>
          <w:szCs w:val="20"/>
        </w:rPr>
      </w:pPr>
    </w:p>
    <w:p w:rsidRDefault="00061009" w:rsidP="00061009" w:rsidR="000610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H. D. L. LOGISTIKA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Creska 3,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64676842328, MBS 130033590.</w:t>
      </w:r>
    </w:p>
    <w:p w:rsidRDefault="00061009" w:rsidP="00061009" w:rsidR="00061009">
      <w:pPr>
        <w:rPr>
          <w:rFonts w:cs="Times New Roman" w:eastAsia="Times New Roman"/>
          <w:szCs w:val="24"/>
        </w:rPr>
      </w:pPr>
    </w:p>
    <w:p w:rsidRDefault="00061009" w:rsidP="00061009" w:rsidR="000610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H. D. L. LOGISTIKA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Creska 3,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64676842328, MBS 130033590.</w:t>
      </w:r>
    </w:p>
    <w:p w:rsidRDefault="00061009" w:rsidP="00061009" w:rsidR="00061009">
      <w:pPr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61009" w:rsidP="00061009" w:rsidR="00061009">
      <w:pPr>
        <w:ind w:firstLine="708"/>
        <w:rPr>
          <w:rFonts w:cs="Times New Roman" w:eastAsia="Times New Roman"/>
          <w:szCs w:val="24"/>
        </w:rPr>
      </w:pPr>
    </w:p>
    <w:p w:rsidRDefault="00061009" w:rsidP="00061009" w:rsidR="000610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H. D. L. LOGISTIKA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St-261/2015-3 od 18. studenog 2015. pokrenuo skraćeni stečajni postupak nad dužnikom H. D. L. LOGISTIKA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61009" w:rsidP="00061009" w:rsidR="0006100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297F49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61009" w:rsidP="00061009" w:rsidR="00061009" w:rsidRPr="005D578C">
      <w:pPr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75FC8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97F4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61009" w:rsidP="00061009" w:rsidR="00061009" w:rsidRPr="005D578C">
      <w:pPr>
        <w:jc w:val="center"/>
        <w:rPr>
          <w:rFonts w:cs="Times New Roman" w:eastAsia="Times New Roman"/>
          <w:szCs w:val="24"/>
        </w:rPr>
      </w:pPr>
    </w:p>
    <w:p w:rsidRDefault="00061009" w:rsidP="00E75FC8" w:rsidR="0006100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61009" w:rsidP="00E75FC8" w:rsidR="0006100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75FC8">
        <w:rPr>
          <w:rFonts w:cs="Times New Roman" w:eastAsia="Times New Roman"/>
          <w:szCs w:val="24"/>
        </w:rPr>
        <w:t>, v. r.</w:t>
      </w:r>
    </w:p>
    <w:p w:rsidRDefault="00061009" w:rsidP="00061009" w:rsidR="00061009">
      <w:pPr>
        <w:jc w:val="left"/>
        <w:rPr>
          <w:rFonts w:cs="Times New Roman" w:eastAsia="Times New Roman"/>
          <w:szCs w:val="24"/>
        </w:rPr>
      </w:pPr>
    </w:p>
    <w:p w:rsidRDefault="00E75FC8" w:rsidP="00061009" w:rsidR="00E75FC8" w:rsidRPr="005D578C">
      <w:pPr>
        <w:jc w:val="left"/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61009" w:rsidP="00061009" w:rsidR="0006100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61009" w:rsidP="00061009" w:rsidR="00061009">
      <w:pPr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rPr>
          <w:rFonts w:cs="Times New Roman" w:eastAsia="Times New Roman"/>
          <w:szCs w:val="24"/>
        </w:rPr>
      </w:pPr>
    </w:p>
    <w:p w:rsidRDefault="00061009" w:rsidP="00061009" w:rsidR="000610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H. D. L. LOGISTIKA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Creska 3,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Valdi Barbancich, Pula, Creska 3,</w:t>
      </w:r>
    </w:p>
    <w:p w:rsidRDefault="00061009" w:rsidP="00C7398F" w:rsidR="00C7398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C7398F">
        <w:rPr>
          <w:rFonts w:cs="Times New Roman" w:eastAsia="Times New Roman"/>
          <w:szCs w:val="20"/>
        </w:rPr>
        <w:t>Pula – Pola, Pula, Carrarina 5,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61009" w:rsidP="00061009" w:rsidR="000610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61009" w:rsidP="00061009" w:rsidR="00061009" w:rsidRPr="00EB7ECC"/>
    <w:p w:rsidRDefault="00061009" w:rsidP="00061009" w:rsidR="00061009">
      <w:pPr>
        <w:jc w:val="left"/>
        <w:rPr>
          <w:rFonts w:cs="Times New Roman" w:eastAsia="Times New Roman"/>
          <w:szCs w:val="24"/>
        </w:rPr>
      </w:pPr>
    </w:p>
    <w:p w:rsidRDefault="00061009" w:rsidP="00061009" w:rsidR="00061009"/>
    <w:p w:rsidRDefault="00061009" w:rsidP="00061009" w:rsidR="00061009"/>
    <w:p w:rsidRDefault="00061009" w:rsidP="00061009" w:rsidR="00061009"/>
    <w:p w:rsidRDefault="00061009" w:rsidP="00061009" w:rsidR="00061009"/>
    <w:p w:rsidRDefault="00061009" w:rsidP="00ED743A" w:rsidR="00061009">
      <w:pPr>
        <w:jc w:val="left"/>
        <w:rPr>
          <w:rFonts w:cs="Times New Roman" w:eastAsia="Times New Roman"/>
          <w:szCs w:val="24"/>
        </w:rPr>
      </w:pPr>
    </w:p>
    <w:sectPr w:rsidSect="00A074C3" w:rsidR="0006100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43A" w:rsidP="00ED743A" w:rsidR="00ED743A">
      <w:r>
        <w:separator/>
      </w:r>
    </w:p>
  </w:endnote>
  <w:endnote w:id="0" w:type="continuationSeparator">
    <w:p w:rsidRDefault="00ED743A" w:rsidP="00ED743A" w:rsidR="00ED7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43A" w:rsidP="00ED743A" w:rsidR="00ED743A">
      <w:r>
        <w:separator/>
      </w:r>
    </w:p>
  </w:footnote>
  <w:footnote w:id="0" w:type="continuationSeparator">
    <w:p w:rsidRDefault="00ED743A" w:rsidP="00ED743A" w:rsidR="00ED7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43A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92F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St-261/2015-5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43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St-261/2015-5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71E"/>
    <w:rsid w:val="00061009"/>
    <w:rsid w:val="00297F49"/>
    <w:rsid w:val="006A144F"/>
    <w:rsid w:val="00C13AD5"/>
    <w:rsid w:val="00C7398F"/>
    <w:rsid w:val="00CA471E"/>
    <w:rsid w:val="00E75FC8"/>
    <w:rsid w:val="00E92FEB"/>
    <w:rsid w:val="00E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743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4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743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4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743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7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743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F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2F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2F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2F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743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4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743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4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743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7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743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F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2F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2F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2F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D. L. LOGISTIKA d.o.o. PULA</izvorni_sadrzaj>
    <derivirana_varijabla naziv="DomainObject.Predmet.ProtustrankaFormated_1">  H. D. L. LOGISTIKA d.o.o. PULA</derivirana_varijabla>
  </DomainObject.Predmet.ProtustrankaFormated>
  <DomainObject.Predmet.ProtustrankaFormatedOIB>
    <izvorni_sadrzaj>  H. D. L. LOGISTIKA d.o.o. PULA, OIB 64676842328</izvorni_sadrzaj>
    <derivirana_varijabla naziv="DomainObject.Predmet.ProtustrankaFormatedOIB_1">  H. D. L. LOGISTIKA d.o.o. PULA, OIB 64676842328</derivirana_varijabla>
  </DomainObject.Predmet.ProtustrankaFormatedOIB>
  <DomainObject.Predmet.ProtustrankaFormatedWithAdress>
    <izvorni_sadrzaj> H. D. L. LOGISTIKA d.o.o. PULA, Creska 3, 52100 Pula</izvorni_sadrzaj>
    <derivirana_varijabla naziv="DomainObject.Predmet.ProtustrankaFormatedWithAdress_1"> H. D. L. LOGISTIKA d.o.o. PULA, Creska 3, 52100 Pula</derivirana_varijabla>
  </DomainObject.Predmet.ProtustrankaFormatedWithAdress>
  <DomainObject.Predmet.ProtustrankaFormatedWithAdressOIB>
    <izvorni_sadrzaj> H. D. L. LOGISTIKA d.o.o. PULA, OIB 64676842328, Creska 3, 52100 Pula</izvorni_sadrzaj>
    <derivirana_varijabla naziv="DomainObject.Predmet.ProtustrankaFormatedWithAdressOIB_1"> H. D. L. LOGISTIKA d.o.o. PULA, OIB 64676842328, Creska 3, 52100 Pula</derivirana_varijabla>
  </DomainObject.Predmet.ProtustrankaFormatedWithAdressOIB>
  <DomainObject.Predmet.ProtustrankaWithAdress>
    <izvorni_sadrzaj>H. D. L. LOGISTIKA d.o.o. PULA Creska 3, 52100 Pula</izvorni_sadrzaj>
    <derivirana_varijabla naziv="DomainObject.Predmet.ProtustrankaWithAdress_1">H. D. L. LOGISTIKA d.o.o. PULA Creska 3, 52100 Pula</derivirana_varijabla>
  </DomainObject.Predmet.ProtustrankaWithAdress>
  <DomainObject.Predmet.ProtustrankaWithAdressOIB>
    <izvorni_sadrzaj>H. D. L. LOGISTIKA d.o.o. PULA, OIB 64676842328, Creska 3, 52100 Pula</izvorni_sadrzaj>
    <derivirana_varijabla naziv="DomainObject.Predmet.ProtustrankaWithAdressOIB_1">H. D. L. LOGISTIKA d.o.o. PULA, OIB 64676842328, Creska 3, 52100 Pula</derivirana_varijabla>
  </DomainObject.Predmet.ProtustrankaWithAdressOIB>
  <DomainObject.Predmet.ProtustrankaNazivFormated>
    <izvorni_sadrzaj>H. D. L. LOGISTIKA d.o.o. PULA</izvorni_sadrzaj>
    <derivirana_varijabla naziv="DomainObject.Predmet.ProtustrankaNazivFormated_1">H. D. L. LOGISTIKA d.o.o. PULA</derivirana_varijabla>
  </DomainObject.Predmet.ProtustrankaNazivFormated>
  <DomainObject.Predmet.ProtustrankaNazivFormatedOIB>
    <izvorni_sadrzaj>H. D. L. LOGISTIKA d.o.o. PULA, OIB 64676842328</izvorni_sadrzaj>
    <derivirana_varijabla naziv="DomainObject.Predmet.ProtustrankaNazivFormatedOIB_1">H. D. L. LOGISTIKA d.o.o. PULA, OIB 64676842328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21921.83</izvorni_sadrzaj>
    <derivirana_varijabla naziv="DomainObject.Predmet.TrenutnaVrijednost_1">21921.83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D. L. LOGISTIKA d.o.o. PULA</item>
    </izvorni_sadrzaj>
    <derivirana_varijabla naziv="DomainObject.Predmet.ProtuStrankaListFormated_1">
      <item>H. D. L. LOGISTIKA d.o.o. PULA</item>
    </derivirana_varijabla>
  </DomainObject.Predmet.ProtuStrankaListFormated>
  <DomainObject.Predmet.ProtuStrankaListFormatedOIB>
    <izvorni_sadrzaj>
      <item>H. D. L. LOGISTIKA d.o.o. PULA, OIB 64676842328</item>
    </izvorni_sadrzaj>
    <derivirana_varijabla naziv="DomainObject.Predmet.ProtuStrankaListFormatedOIB_1">
      <item>H. D. L. LOGISTIKA d.o.o. PULA, OIB 64676842328</item>
    </derivirana_varijabla>
  </DomainObject.Predmet.ProtuStrankaListFormatedOIB>
  <DomainObject.Predmet.ProtuStrankaListFormatedWithAdress>
    <izvorni_sadrzaj>
      <item>H. D. L. LOGISTIKA d.o.o. PULA, Creska 3, 52100 Pula</item>
    </izvorni_sadrzaj>
    <derivirana_varijabla naziv="DomainObject.Predmet.ProtuStrankaListFormatedWithAdress_1">
      <item>H. D. L. LOGISTIKA d.o.o. PULA, Creska 3, 52100 Pula</item>
    </derivirana_varijabla>
  </DomainObject.Predmet.ProtuStrankaListFormatedWithAdress>
  <DomainObject.Predmet.ProtuStrankaListFormatedWithAdressOIB>
    <izvorni_sadrzaj>
      <item>H. D. L. LOGISTIKA d.o.o. PULA, OIB 64676842328, Creska 3, 52100 Pula</item>
    </izvorni_sadrzaj>
    <derivirana_varijabla naziv="DomainObject.Predmet.ProtuStrankaListFormatedWithAdressOIB_1">
      <item>H. D. L. LOGISTIKA d.o.o. PULA, OIB 64676842328, Creska 3, 52100 Pula</item>
    </derivirana_varijabla>
  </DomainObject.Predmet.ProtuStrankaListFormatedWithAdressOIB>
  <DomainObject.Predmet.ProtuStrankaListNazivFormated>
    <izvorni_sadrzaj>
      <item>H. D. L. LOGISTIKA d.o.o. PULA</item>
    </izvorni_sadrzaj>
    <derivirana_varijabla naziv="DomainObject.Predmet.ProtuStrankaListNazivFormated_1">
      <item>H. D. L. LOGISTIKA d.o.o. PULA</item>
    </derivirana_varijabla>
  </DomainObject.Predmet.ProtuStrankaListNazivFormated>
  <DomainObject.Predmet.ProtuStrankaListNazivFormatedOIB>
    <izvorni_sadrzaj>
      <item>H. D. L. LOGISTIKA d.o.o. PULA, OIB 64676842328</item>
    </izvorni_sadrzaj>
    <derivirana_varijabla naziv="DomainObject.Predmet.ProtuStrankaListNazivFormatedOIB_1">
      <item>H. D. L. LOGISTIKA d.o.o. PULA, OIB 64676842328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D. L. LOGISTIKA d.o.o. PULA</izvorni_sadrzaj>
    <derivirana_varijabla naziv="DomainObject.Predmet.ProtustrankaIDrugi_1">H. D. L. LOGISTIKA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H. D. L. LOGISTIKA d.o.o. PULA, OIB 64676842328, Creska 3, 52100 Pula</izvorni_sadrzaj>
    <derivirana_varijabla naziv="DomainObject.Predmet.ProtustrankaIDrugiAdressOIB_1">H. D. L. LOGISTIKA d.o.o. PULA, OIB 64676842328, Creska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D. L. LOGISTIKA d.o.o. PULA</item>
    </izvorni_sadrzaj>
    <derivirana_varijabla naziv="DomainObject.Predmet.SudioniciListNaziv_1">
      <item>FINANCIJSKA AGENCIJA, RC RIJEKA, PODRUŽNICA PULA, PULA</item>
      <item>H. D. L. LOGISTIKA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H. D. L. LOGISTIKA d.o.o. PULA, OIB 64676842328, Creska 3,52100 Pula</item>
    </izvorni_sadrzaj>
    <derivirana_varijabla naziv="DomainObject.Predmet.SudioniciListAdressOIB_1">
      <item>FINANCIJSKA AGENCIJA, RC RIJEKA, PODRUŽNICA PULA, PULA, OIB 85821130368, Ulica grada Vukovara 70,Zagreb</item>
      <item>H. D. L. LOGISTIKA d.o.o. PULA, OIB 64676842328, Creska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64676842328</item>
    </izvorni_sadrzaj>
    <derivirana_varijabla naziv="DomainObject.Predmet.SudioniciListNazivOIB_1">
      <item>, OIB 85821130368</item>
      <item>, OIB 64676842328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619</properties:Words>
  <properties:Characters>3229</properties:Characters>
  <properties:Lines>83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2016-01-22T12:04:00Z</dcterms:created>
  <dc:creator>Mihaela Kaligari</dc:creator>
  <dc:description/>
  <cp:keywords/>
  <cp:lastModifiedBy>Mihaela Kaligari</cp:lastModifiedBy>
  <cp:lastPrinted>2016-02-02T09:04:00Z</cp:lastPrinted>
  <dcterms:modified xmlns:xsi="http://www.w3.org/2001/XMLSchema-instance" xsi:type="dcterms:W3CDTF">2016-02-02T12:27:00Z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