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e769" w14:paraId="128e769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2A5640">
        <w:rPr>
          <w:lang w:val="hr-HR"/>
        </w:rPr>
        <w:t>29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CC6B07">
        <w:t>rotiv dužnika BOLARETI</w:t>
      </w:r>
      <w:r w:rsidR="004018F3">
        <w:t xml:space="preserve"> </w:t>
      </w:r>
      <w:r w:rsidR="0017420C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CC6B07">
        <w:t>11030010209</w:t>
      </w:r>
      <w:r w:rsidR="00D07ECC">
        <w:t xml:space="preserve"> s</w:t>
      </w:r>
      <w:r w:rsidR="00B71B33">
        <w:t>a sjedišt</w:t>
      </w:r>
      <w:r w:rsidR="00CC6B07">
        <w:t xml:space="preserve">em u </w:t>
      </w:r>
      <w:r w:rsidR="002A5640">
        <w:t>Strmec Remetinečki 4, Strmec Remetinečki, 42220 Novi Marof</w:t>
      </w:r>
      <w:r w:rsidR="00247894">
        <w:t>,</w:t>
      </w:r>
      <w:r w:rsidR="00A27B3C">
        <w:t xml:space="preserve"> dana 1</w:t>
      </w:r>
      <w:r w:rsidR="004018F3">
        <w:t>9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2A5640">
        <w:rPr>
          <w:lang w:val="hr-HR"/>
        </w:rPr>
        <w:t xml:space="preserve"> </w:t>
      </w:r>
      <w:r w:rsidR="002A5640">
        <w:t>BOLARETI j.d.o.o., OIB: 11030010209 sa sjedištem u Strmec Remetinečki 4, Strmec Remetinečki, 42220 Novi Marof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2A5640">
        <w:t>23.738,59</w:t>
      </w:r>
      <w:r w:rsidR="005B773A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392389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2A5640">
        <w:t xml:space="preserve"> Tihomir Jambrec iz Strmeca Remetinečkog, Strmec Remetinečki 4 , OIB: 45646917654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392389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2A5640">
        <w:rPr>
          <w:lang w:val="hr-HR"/>
        </w:rPr>
        <w:t>Dana 12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2A5640">
        <w:t xml:space="preserve">BOLARETI j.d.o.o., OIB: 11030010209 sa sjedištem u Strmec Remetinečki 4, Strmec Remetinečki, 42220 Novi Marof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2A5640">
        <w:t xml:space="preserve"> 23.738,59 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4018F3">
        <w:rPr>
          <w:lang w:val="hr-HR"/>
        </w:rPr>
        <w:t>9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p w:rsidRDefault="0092167C" w:rsidP="005B010B" w:rsidR="0092167C" w:rsidRPr="0092167C">
      <w:pPr>
        <w:outlineLvl w:val="0"/>
      </w:pPr>
    </w:p>
    <w:sectPr w:rsidSect="002A5640" w:rsidR="0092167C" w:rsidRPr="0092167C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FBD" w:rsidP="007F64E0" w:rsidR="005C2FBD">
      <w:r>
        <w:separator/>
      </w:r>
    </w:p>
  </w:endnote>
  <w:endnote w:id="0" w:type="continuationSeparator">
    <w:p w:rsidRDefault="005C2FBD" w:rsidP="007F64E0" w:rsidR="005C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FBD" w:rsidP="007F64E0" w:rsidR="005C2FBD">
      <w:r>
        <w:separator/>
      </w:r>
    </w:p>
  </w:footnote>
  <w:footnote w:id="0" w:type="continuationSeparator">
    <w:p w:rsidRDefault="005C2FBD" w:rsidP="007F64E0" w:rsidR="005C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2A5640">
      <w:rPr>
        <w:lang w:val="hr-HR"/>
      </w:rPr>
      <w:t>29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15F5" w:rsidRPr="000315F5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15F5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420C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5640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2389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2FBD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93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4AFF"/>
    <w:rsid w:val="006A2451"/>
    <w:rsid w:val="006A6246"/>
    <w:rsid w:val="006A727E"/>
    <w:rsid w:val="006A7FA4"/>
    <w:rsid w:val="006B1282"/>
    <w:rsid w:val="006D1255"/>
    <w:rsid w:val="006D27A2"/>
    <w:rsid w:val="006D7AF1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04574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431BD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6B07"/>
    <w:rsid w:val="00CD2821"/>
    <w:rsid w:val="00CD4F45"/>
    <w:rsid w:val="00CD6518"/>
    <w:rsid w:val="00CE1C52"/>
    <w:rsid w:val="00CE2C44"/>
    <w:rsid w:val="00CE2FF2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4BA3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4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4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BOLARETI jednostavno društvo s ograničenom odgovornošću za ugostiteljstvo i trgovinu</izvorni_sadrzaj>
    <derivirana_varijabla naziv="DomainObject.Predmet.ProtustrankaFormated_1">  BOLARETI jednostavno društvo s ograničenom odgovornošću za ugostiteljstvo i trgovinu</derivirana_varijabla>
  </DomainObject.Predmet.ProtustrankaFormated>
  <DomainObject.Predmet.ProtustrankaFormatedOIB>
    <izvorni_sadrzaj>  BOLARETI jednostavno društvo s ograničenom odgovornošću za ugostiteljstvo i trgovinu, OIB 11030010209</izvorni_sadrzaj>
    <derivirana_varijabla naziv="DomainObject.Predmet.ProtustrankaFormatedOIB_1">  BOLARETI jednostavno društvo s ograničenom odgovornošću za ugostiteljstvo i trgovinu, OIB 11030010209</derivirana_varijabla>
  </DomainObject.Predmet.ProtustrankaFormatedOIB>
  <DomainObject.Predmet.ProtustrankaFormatedWithAdress>
    <izvorni_sadrzaj> BOLARETI jednostavno društvo s ograničenom odgovornošću za ugostiteljstvo i trgovinu, Strmec Remetinečki 4, 42220 Strmec Remetinečki</izvorni_sadrzaj>
    <derivirana_varijabla naziv="DomainObject.Predmet.ProtustrankaFormatedWithAdress_1"> BOLARETI jednostavno društvo s ograničenom odgovornošću za ugostiteljstvo i trgovinu, Strmec Remetinečki 4, 42220 Strmec Remetinečki</derivirana_varijabla>
  </DomainObject.Predmet.ProtustrankaFormatedWithAdress>
  <DomainObject.Predmet.ProtustrankaFormatedWithAdressOIB>
    <izvorni_sadrzaj> BOLARETI jednostavno društvo s ograničenom odgovornošću za ugostiteljstvo i trgovinu, OIB 11030010209, Strmec Remetinečki 4, 42220 Strmec Remetinečki</izvorni_sadrzaj>
    <derivirana_varijabla naziv="DomainObject.Predmet.ProtustrankaFormatedWithAdressOIB_1"> BOLARETI jednostavno društvo s ograničenom odgovornošću za ugostiteljstvo i trgovinu, OIB 11030010209, Strmec Remetinečki 4, 42220 Strmec Remetinečki</derivirana_varijabla>
  </DomainObject.Predmet.ProtustrankaFormatedWithAdressOIB>
  <DomainObject.Predmet.ProtustrankaWithAdress>
    <izvorni_sadrzaj>BOLARETI jednostavno društvo s ograničenom odgovornošću za ugostiteljstvo i trgovinu Strmec Remetinečki 4, 42220 Strmec Remetinečki</izvorni_sadrzaj>
    <derivirana_varijabla naziv="DomainObject.Predmet.ProtustrankaWithAdress_1">BOLARETI jednostavno društvo s ograničenom odgovornošću za ugostiteljstvo i trgovinu Strmec Remetinečki 4, 42220 Strmec Remetinečki</derivirana_varijabla>
  </DomainObject.Predmet.ProtustrankaWithAdress>
  <DomainObject.Predmet.ProtustrankaWithAdressOIB>
    <izvorni_sadrzaj>BOLARETI jednostavno društvo s ograničenom odgovornošću za ugostiteljstvo i trgovinu, OIB 11030010209, Strmec Remetinečki 4, 42220 Strmec Remetinečki</izvorni_sadrzaj>
    <derivirana_varijabla naziv="DomainObject.Predmet.ProtustrankaWithAdressOIB_1">BOLARETI jednostavno društvo s ograničenom odgovornošću za ugostiteljstvo i trgovinu, OIB 11030010209, Strmec Remetinečki 4, 42220 Strmec Remetinečki</derivirana_varijabla>
  </DomainObject.Predmet.ProtustrankaWithAdressOIB>
  <DomainObject.Predmet.ProtustrankaNazivFormated>
    <izvorni_sadrzaj>BOLARETI jednostavno društvo s ograničenom odgovornošću za ugostiteljstvo i trgovinu</izvorni_sadrzaj>
    <derivirana_varijabla naziv="DomainObject.Predmet.ProtustrankaNazivFormated_1">BOLARETI jednostavno društvo s ograničenom odgovornošću za ugostiteljstvo i trgovinu</derivirana_varijabla>
  </DomainObject.Predmet.ProtustrankaNazivFormated>
  <DomainObject.Predmet.ProtustrankaNazivFormatedOIB>
    <izvorni_sadrzaj>BOLARETI jednostavno društvo s ograničenom odgovornošću za ugostiteljstvo i trgovinu, OIB 11030010209</izvorni_sadrzaj>
    <derivirana_varijabla naziv="DomainObject.Predmet.ProtustrankaNazivFormatedOIB_1">BOLARETI jednostavno društvo s ograničenom odgovornošću za ugostiteljstvo i trgovinu, OIB 11030010209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23738.59</izvorni_sadrzaj>
    <derivirana_varijabla naziv="DomainObject.Predmet.TrenutnaVrijednost_1">23738.59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BOLARETI jednostavno društvo s ograničenom odgovornošću za ugostiteljstvo i trgovinu</item>
    </izvorni_sadrzaj>
    <derivirana_varijabla naziv="DomainObject.Predmet.ProtuStrankaListFormated_1">
      <item>BOLARETI jednostavno društvo s ograničenom odgovornošću za ugostiteljstvo i trgovinu</item>
    </derivirana_varijabla>
  </DomainObject.Predmet.ProtuStrankaListFormated>
  <DomainObject.Predmet.ProtuStrankaListFormatedOIB>
    <izvorni_sadrzaj>
      <item>BOLARETI jednostavno društvo s ograničenom odgovornošću za ugostiteljstvo i trgovinu, OIB 11030010209</item>
    </izvorni_sadrzaj>
    <derivirana_varijabla naziv="DomainObject.Predmet.ProtuStrankaListFormatedOIB_1">
      <item>BOLARETI jednostavno društvo s ograničenom odgovornošću za ugostiteljstvo i trgovinu, OIB 11030010209</item>
    </derivirana_varijabla>
  </DomainObject.Predmet.ProtuStrankaListFormatedOIB>
  <DomainObject.Predmet.ProtuStrankaListFormatedWithAdress>
    <izvorni_sadrzaj>
      <item>BOLARETI jednostavno društvo s ograničenom odgovornošću za ugostiteljstvo i trgovinu, Strmec Remetinečki 4, 42220 Strmec Remetinečki</item>
    </izvorni_sadrzaj>
    <derivirana_varijabla naziv="DomainObject.Predmet.ProtuStrankaListFormatedWithAdress_1">
      <item>BOLARETI jednostavno društvo s ograničenom odgovornošću za ugostiteljstvo i trgovinu, Strmec Remetinečki 4, 42220 Strmec Remetinečki</item>
    </derivirana_varijabla>
  </DomainObject.Predmet.ProtuStrankaListFormatedWithAdress>
  <DomainObject.Predmet.ProtuStrankaListFormatedWithAdressOIB>
    <izvorni_sadrzaj>
      <item>BOLARETI jednostavno društvo s ograničenom odgovornošću za ugostiteljstvo i trgovinu, OIB 11030010209, Strmec Remetinečki 4, 42220 Strmec Remetinečki</item>
    </izvorni_sadrzaj>
    <derivirana_varijabla naziv="DomainObject.Predmet.ProtuStrankaListFormatedWithAdressOIB_1">
      <item>BOLARETI jednostavno društvo s ograničenom odgovornošću za ugostiteljstvo i trgovinu, OIB 11030010209, Strmec Remetinečki 4, 42220 Strmec Remetinečki</item>
    </derivirana_varijabla>
  </DomainObject.Predmet.ProtuStrankaListFormatedWithAdressOIB>
  <DomainObject.Predmet.ProtuStrankaListNazivFormated>
    <izvorni_sadrzaj>
      <item>BOLARETI jednostavno društvo s ograničenom odgovornošću za ugostiteljstvo i trgovinu</item>
    </izvorni_sadrzaj>
    <derivirana_varijabla naziv="DomainObject.Predmet.ProtuStrankaListNazivFormated_1">
      <item>BOLARETI jednostavno društvo s ograničenom odgovornošću za ugostiteljstvo i trgovinu</item>
    </derivirana_varijabla>
  </DomainObject.Predmet.ProtuStrankaListNazivFormated>
  <DomainObject.Predmet.ProtuStrankaListNazivFormatedOIB>
    <izvorni_sadrzaj>
      <item>BOLARETI jednostavno društvo s ograničenom odgovornošću za ugostiteljstvo i trgovinu, OIB 11030010209</item>
    </izvorni_sadrzaj>
    <derivirana_varijabla naziv="DomainObject.Predmet.ProtuStrankaListNazivFormatedOIB_1">
      <item>BOLARETI jednostavno društvo s ograničenom odgovornošću za ugostiteljstvo i trgovinu, OIB 11030010209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BOLARETI jednostavno društvo s ograničenom odgovornošću za ugostiteljstvo i trgovinu</izvorni_sadrzaj>
    <derivirana_varijabla naziv="DomainObject.Predmet.ProtustrankaIDrugi_1">BOLARETI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BOLARETI jednostavno društvo s ograničenom odgovornošću za ugostiteljstvo i trgovinu, OIB 11030010209, Strmec Remetinečki 4, 42220 Strmec Remetinečki</izvorni_sadrzaj>
    <derivirana_varijabla naziv="DomainObject.Predmet.ProtustrankaIDrugiAdressOIB_1">BOLARETI jednostavno društvo s ograničenom odgovornošću za ugostiteljstvo i trgovinu, OIB 11030010209,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BOLARETI jednostavno društvo s ograničenom odgovornošću za ugostiteljstvo i trgovinu</item>
      <item>E-oglasna ploča</item>
      <item>Sudski registar</item>
    </izvorni_sadrzaj>
    <derivirana_varijabla naziv="DomainObject.Predmet.SudioniciListNaziv_1">
      <item>Financijska agencija</item>
      <item>BOLARETI jednostavno društvo s ograničenom odgovornošću za ugostiteljstvo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BOLARETI jednostavno društvo s ograničenom odgovornošću za ugostiteljstvo i trgovinu, OIB 11030010209, Strmec Remetinečki 4,42220 Strmec Remetinečki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BOLARETI jednostavno društvo s ograničenom odgovornošću za ugostiteljstvo i trgovinu, OIB 11030010209, Strmec Remetinečki 4,42220 Strmec Remetinečki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11030010209</item>
      <item>, OIB null</item>
      <item>, OIB null</item>
    </izvorni_sadrzaj>
    <derivirana_varijabla naziv="DomainObject.Predmet.SudioniciListNazivOIB_1">
      <item>, OIB 85821130368</item>
      <item>, OIB 11030010209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BAA02-B4B9-40EC-BC29-3723245EA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476</properties:Words>
  <properties:Characters>2576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2016-01-19T12:49:00Z</dcterms:created>
  <dc:creator>user</dc:creator>
  <cp:lastModifiedBy>Maja Marčec</cp:lastModifiedBy>
  <cp:lastPrinted>2016-01-19T12:49:00Z</cp:lastPrinted>
  <dcterms:modified xmlns:xsi="http://www.w3.org/2001/XMLSchema-instance" xsi:type="dcterms:W3CDTF">2016-01-19T12:49:00Z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