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026b" w14:paraId="6de02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5A92">
        <w:t>876</w:t>
      </w:r>
      <w:r w:rsidR="007A34F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34FD">
        <w:t>23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75A92">
        <w:t xml:space="preserve">ABA FAST FOOD j.d.o.o. Zagreb, </w:t>
      </w:r>
      <w:proofErr w:type="spellStart"/>
      <w:r w:rsidR="00B75A92">
        <w:t>Livadarski</w:t>
      </w:r>
      <w:proofErr w:type="spellEnd"/>
      <w:r w:rsidR="00B75A92">
        <w:t xml:space="preserve"> odvojak IV 32, OIB: 39876625110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75A92">
        <w:t>18.454,18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A34FD">
        <w:t>23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B46CC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178F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74C49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5B9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E08B9"/>
    <w:rsid w:val="006F1AB1"/>
    <w:rsid w:val="00707DB2"/>
    <w:rsid w:val="00711940"/>
    <w:rsid w:val="00711F2B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27D0F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30B9C"/>
    <w:rsid w:val="00B75A92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54BE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31B61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1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 FAST FOOD j.d.o.o. za proizvodnju,trgovinu i usluge</izvorni_sadrzaj>
    <derivirana_varijabla naziv="DomainObject.Predmet.ProtustrankaFormated_1">  ABA FAST FOOD j.d.o.o. za proizvodnju,trgovinu i usluge</derivirana_varijabla>
  </DomainObject.Predmet.ProtustrankaFormated>
  <DomainObject.Predmet.ProtustrankaFormatedOIB>
    <izvorni_sadrzaj>  ABA FAST FOOD j.d.o.o. za proizvodnju,trgovinu i usluge, OIB 39876625110</izvorni_sadrzaj>
    <derivirana_varijabla naziv="DomainObject.Predmet.ProtustrankaFormatedOIB_1">  ABA FAST FOOD j.d.o.o. za proizvodnju,trgovinu i usluge, OIB 39876625110</derivirana_varijabla>
  </DomainObject.Predmet.ProtustrankaFormatedOIB>
  <DomainObject.Predmet.ProtustrankaFormatedWithAdress>
    <izvorni_sadrzaj> ABA FAST FOOD j.d.o.o. za proizvodnju,trgovinu i usluge, Livadarski odvojak IV. 32, 10000 Zagreb</izvorni_sadrzaj>
    <derivirana_varijabla naziv="DomainObject.Predmet.ProtustrankaFormatedWithAdress_1"> ABA FAST FOOD j.d.o.o. za proizvodnju,trgovinu i usluge, Livadarski odvojak IV. 32, 10000 Zagreb</derivirana_varijabla>
  </DomainObject.Predmet.ProtustrankaFormatedWithAdress>
  <DomainObject.Predmet.ProtustrankaFormatedWithAdressOIB>
    <izvorni_sadrzaj> ABA FAST FOOD j.d.o.o. za proizvodnju,trgovinu i usluge, OIB 39876625110, Livadarski odvojak IV. 32, 10000 Zagreb</izvorni_sadrzaj>
    <derivirana_varijabla naziv="DomainObject.Predmet.ProtustrankaFormatedWithAdressOIB_1"> ABA FAST FOOD j.d.o.o. za proizvodnju,trgovinu i usluge, OIB 39876625110, Livadarski odvojak IV. 32, 10000 Zagreb</derivirana_varijabla>
  </DomainObject.Predmet.ProtustrankaFormatedWithAdressOIB>
  <DomainObject.Predmet.ProtustrankaWithAdress>
    <izvorni_sadrzaj>ABA FAST FOOD j.d.o.o. za proizvodnju,trgovinu i usluge Livadarski odvojak IV. 32, 10000 Zagreb</izvorni_sadrzaj>
    <derivirana_varijabla naziv="DomainObject.Predmet.ProtustrankaWithAdress_1">ABA FAST FOOD j.d.o.o. za proizvodnju,trgovinu i usluge Livadarski odvojak IV. 32, 10000 Zagreb</derivirana_varijabla>
  </DomainObject.Predmet.ProtustrankaWithAdress>
  <DomainObject.Predmet.ProtustrankaWithAdressOIB>
    <izvorni_sadrzaj>ABA FAST FOOD j.d.o.o. za proizvodnju,trgovinu i usluge, OIB 39876625110, Livadarski odvojak IV. 32, 10000 Zagreb</izvorni_sadrzaj>
    <derivirana_varijabla naziv="DomainObject.Predmet.ProtustrankaWithAdressOIB_1">ABA FAST FOOD j.d.o.o. za proizvodnju,trgovinu i usluge, OIB 39876625110, Livadarski odvojak IV. 32, 10000 Zagreb</derivirana_varijabla>
  </DomainObject.Predmet.ProtustrankaWithAdressOIB>
  <DomainObject.Predmet.ProtustrankaNazivFormated>
    <izvorni_sadrzaj>ABA FAST FOOD j.d.o.o. za proizvodnju,trgovinu i usluge</izvorni_sadrzaj>
    <derivirana_varijabla naziv="DomainObject.Predmet.ProtustrankaNazivFormated_1">ABA FAST FOOD j.d.o.o. za proizvodnju,trgovinu i usluge</derivirana_varijabla>
  </DomainObject.Predmet.ProtustrankaNazivFormated>
  <DomainObject.Predmet.ProtustrankaNazivFormatedOIB>
    <izvorni_sadrzaj>ABA FAST FOOD j.d.o.o. za proizvodnju,trgovinu i usluge, OIB 39876625110</izvorni_sadrzaj>
    <derivirana_varijabla naziv="DomainObject.Predmet.ProtustrankaNazivFormatedOIB_1">ABA FAST FOOD j.d.o.o. za proizvodnju,trgovinu i usluge, OIB 39876625110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 FAST FOOD j.d.o.o. za proizvodnju,trgovinu i usluge</item>
    </izvorni_sadrzaj>
    <derivirana_varijabla naziv="DomainObject.Predmet.ProtuStrankaListFormated_1">
      <item>ABA FAST FOOD j.d.o.o. za proizvodnju,trgovinu i usluge</item>
    </derivirana_varijabla>
  </DomainObject.Predmet.ProtuStrankaListFormated>
  <DomainObject.Predmet.ProtuStrankaListFormatedOIB>
    <izvorni_sadrzaj>
      <item>ABA FAST FOOD j.d.o.o. za proizvodnju,trgovinu i usluge, OIB 39876625110</item>
    </izvorni_sadrzaj>
    <derivirana_varijabla naziv="DomainObject.Predmet.ProtuStrankaListFormatedOIB_1">
      <item>ABA FAST FOOD j.d.o.o. za proizvodnju,trgovinu i usluge, OIB 39876625110</item>
    </derivirana_varijabla>
  </DomainObject.Predmet.ProtuStrankaListFormatedOIB>
  <DomainObject.Predmet.ProtuStrankaListFormatedWithAdress>
    <izvorni_sadrzaj>
      <item>ABA FAST FOOD j.d.o.o. za proizvodnju,trgovinu i usluge, Livadarski odvojak IV. 32, 10000 Zagreb</item>
    </izvorni_sadrzaj>
    <derivirana_varijabla naziv="DomainObject.Predmet.ProtuStrankaListFormatedWithAdress_1">
      <item>ABA FAST FOOD j.d.o.o. za proizvodnju,trgovinu i usluge, Livadarski odvojak IV. 32, 10000 Zagreb</item>
    </derivirana_varijabla>
  </DomainObject.Predmet.ProtuStrankaListFormatedWithAdress>
  <DomainObject.Predmet.ProtuStrankaListFormatedWithAdressOIB>
    <izvorni_sadrzaj>
      <item>ABA FAST FOOD j.d.o.o. za proizvodnju,trgovinu i usluge, OIB 39876625110, Livadarski odvojak IV. 32, 10000 Zagreb</item>
    </izvorni_sadrzaj>
    <derivirana_varijabla naziv="DomainObject.Predmet.ProtuStrankaListFormatedWithAdressOIB_1">
      <item>ABA FAST FOOD j.d.o.o. za proizvodnju,trgovinu i usluge, OIB 39876625110, Livadarski odvojak IV. 32, 10000 Zagreb</item>
    </derivirana_varijabla>
  </DomainObject.Predmet.ProtuStrankaListFormatedWithAdressOIB>
  <DomainObject.Predmet.ProtuStrankaListNazivFormated>
    <izvorni_sadrzaj>
      <item>ABA FAST FOOD j.d.o.o. za proizvodnju,trgovinu i usluge</item>
    </izvorni_sadrzaj>
    <derivirana_varijabla naziv="DomainObject.Predmet.ProtuStrankaListNazivFormated_1">
      <item>ABA FAST FOOD j.d.o.o. za proizvodnju,trgovinu i usluge</item>
    </derivirana_varijabla>
  </DomainObject.Predmet.ProtuStrankaListNazivFormated>
  <DomainObject.Predmet.ProtuStrankaListNazivFormatedOIB>
    <izvorni_sadrzaj>
      <item>ABA FAST FOOD j.d.o.o. za proizvodnju,trgovinu i usluge, OIB 39876625110</item>
    </izvorni_sadrzaj>
    <derivirana_varijabla naziv="DomainObject.Predmet.ProtuStrankaListNazivFormatedOIB_1">
      <item>ABA FAST FOOD j.d.o.o. za proizvodnju,trgovinu i usluge, OIB 39876625110</item>
    </derivirana_varijabla>
  </DomainObject.Predmet.ProtuStrankaListNazivFormatedOIB>
  <DomainObject.Predmet.OstaliListFormated>
    <izvorni_sadrzaj>
      <item>Alan Bajrić</item>
    </izvorni_sadrzaj>
    <derivirana_varijabla naziv="DomainObject.Predmet.OstaliListFormated_1">
      <item>Alan Bajrić</item>
    </derivirana_varijabla>
  </DomainObject.Predmet.OstaliListFormated>
  <DomainObject.Predmet.OstaliListFormatedOIB>
    <izvorni_sadrzaj>
      <item>Alan Bajrić, OIB 39873050127</item>
    </izvorni_sadrzaj>
    <derivirana_varijabla naziv="DomainObject.Predmet.OstaliListFormatedOIB_1">
      <item>Alan Bajrić, OIB 39873050127</item>
    </derivirana_varijabla>
  </DomainObject.Predmet.OstaliListFormatedOIB>
  <DomainObject.Predmet.OstaliListFormatedWithAdress>
    <izvorni_sadrzaj>
      <item>Alan Bajrić, Livadarski odvojak IV 32, 10000 Zagreb</item>
    </izvorni_sadrzaj>
    <derivirana_varijabla naziv="DomainObject.Predmet.OstaliListFormatedWithAdress_1">
      <item>Alan Bajrić, Livadarski odvojak IV 32, 10000 Zagreb</item>
    </derivirana_varijabla>
  </DomainObject.Predmet.OstaliListFormatedWithAdress>
  <DomainObject.Predmet.OstaliListFormatedWithAdressOIB>
    <izvorni_sadrzaj>
      <item>Alan Bajrić, OIB 39873050127, Livadarski odvojak IV 32, 10000 Zagreb</item>
    </izvorni_sadrzaj>
    <derivirana_varijabla naziv="DomainObject.Predmet.OstaliListFormatedWithAdressOIB_1">
      <item>Alan Bajrić, OIB 39873050127, Livadarski odvojak IV 32, 10000 Zagreb</item>
    </derivirana_varijabla>
  </DomainObject.Predmet.OstaliListFormatedWithAdressOIB>
  <DomainObject.Predmet.OstaliListNazivFormated>
    <izvorni_sadrzaj>
      <item>Alan Bajrić</item>
    </izvorni_sadrzaj>
    <derivirana_varijabla naziv="DomainObject.Predmet.OstaliListNazivFormated_1">
      <item>Alan Bajrić</item>
    </derivirana_varijabla>
  </DomainObject.Predmet.OstaliListNazivFormated>
  <DomainObject.Predmet.OstaliListNazivFormatedOIB>
    <izvorni_sadrzaj>
      <item>Alan Bajrić, OIB 39873050127</item>
    </izvorni_sadrzaj>
    <derivirana_varijabla naziv="DomainObject.Predmet.OstaliListNazivFormatedOIB_1">
      <item>Alan Bajrić, OIB 39873050127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 FAST FOOD j.d.o.o. za proizvodnju,trgovinu i usluge</izvorni_sadrzaj>
    <derivirana_varijabla naziv="DomainObject.Predmet.ProtustrankaIDrugi_1">ABA FAST FOOD j.d.o.o. za proizvodnju,trgovinu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 FAST FOOD j.d.o.o. za proizvodnju,trgovinu i usluge, OIB 39876625110, Livadarski odvojak IV. 32, 10000 Zagreb</izvorni_sadrzaj>
    <derivirana_varijabla naziv="DomainObject.Predmet.ProtustrankaIDrugiAdressOIB_1">ABA FAST FOOD j.d.o.o. za proizvodnju,trgovinu i usluge, OIB 39876625110, Livadarski odvojak IV.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 FAST FOOD j.d.o.o. za proizvodnju,trgovinu i usluge</item>
      <item>Alan Bajrić</item>
    </izvorni_sadrzaj>
    <derivirana_varijabla naziv="DomainObject.Predmet.SudioniciListNaziv_1">
      <item>FINA Regionalni centar Zagreb</item>
      <item>ABA FAST FOOD j.d.o.o. za proizvodnju,trgovinu i usluge</item>
      <item>Alan Bajrić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 FAST FOOD j.d.o.o. za proizvodnju,trgovinu i usluge, OIB 39876625110, Livadarski odvojak IV. 32,10000 Zagreb</item>
      <item>Alan Bajrić, OIB 39873050127, Livadarski odvojak IV 32,10000 Zagreb</item>
    </izvorni_sadrzaj>
    <derivirana_varijabla naziv="DomainObject.Predmet.SudioniciListAdressOIB_1">
      <item>FINA Regionalni centar Zagreb, OIB 85821130368, Trg svibanjskih žrtava 1995. br. 1,10000 Zagreb</item>
      <item>ABA FAST FOOD j.d.o.o. za proizvodnju,trgovinu i usluge, OIB 39876625110, Livadarski odvojak IV. 32,10000 Zagreb</item>
      <item>Alan Bajrić, OIB 39873050127, Livadarski odvojak IV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39876625110</item>
      <item>, OIB 39873050127</item>
    </izvorni_sadrzaj>
    <derivirana_varijabla naziv="DomainObject.Predmet.SudioniciListNazivOIB_1">
      <item>, OIB 85821130368</item>
      <item>, OIB 39876625110</item>
      <item>, OIB 39873050127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2016-05-23T12:41:00Z</dcterms:created>
  <dc:creator>ilukac</dc:creator>
  <cp:lastModifiedBy>Karmen Malkoč</cp:lastModifiedBy>
  <cp:lastPrinted>2016-05-23T12:41:00Z</cp:lastPrinted>
  <dcterms:modified xmlns:xsi="http://www.w3.org/2001/XMLSchema-instance" xsi:type="dcterms:W3CDTF">2016-05-23T12:43:00Z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