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c0c8" w14:paraId="283c0c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581899" w:rsidP="00EF78D3" w:rsidR="006B4E71">
      <w:pPr>
        <w:ind w:left="5040"/>
        <w:jc w:val="right"/>
      </w:pPr>
      <w:r>
        <w:t xml:space="preserve">VIKTOR BEGONJA </w:t>
      </w:r>
    </w:p>
    <w:p w:rsidRDefault="00581899" w:rsidP="00EF78D3" w:rsidR="0062240C">
      <w:pPr>
        <w:ind w:left="5040"/>
        <w:jc w:val="right"/>
      </w:pPr>
      <w:r>
        <w:t>Franje Račkog 29/B</w:t>
      </w:r>
    </w:p>
    <w:p w:rsidRDefault="006B4E71" w:rsidP="00EF78D3" w:rsidR="006B4E71">
      <w:pPr>
        <w:ind w:left="5040"/>
        <w:jc w:val="right"/>
      </w:pPr>
      <w:r>
        <w:t>ZADAR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D90824">
        <w:t>3</w:t>
      </w:r>
      <w:r w:rsidR="00581899">
        <w:t>6</w:t>
      </w:r>
      <w:r w:rsidR="00861051">
        <w:t>/16-</w:t>
      </w:r>
      <w:r w:rsidR="008C04AB">
        <w:t>4</w:t>
      </w:r>
      <w:r>
        <w:t xml:space="preserve"> od </w:t>
      </w:r>
      <w:r w:rsidR="00D90824">
        <w:t>15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581899">
        <w:t>BEGI ZADAR j.d.o.o., Zadar, Franje Račkog 29/B, OIB: 85162561489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62240C">
        <w:t>11</w:t>
      </w:r>
      <w:r>
        <w:t>,</w:t>
      </w:r>
      <w:r w:rsidR="006B4E71">
        <w:t>10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62240C">
        <w:t>11</w:t>
      </w:r>
      <w:r>
        <w:t>,</w:t>
      </w:r>
      <w:r w:rsidR="006B4E71">
        <w:t>15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</w:t>
      </w:r>
      <w:r w:rsidR="00D90824">
        <w:t>5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22150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D90824">
      <w:rPr>
        <w:b/>
        <w:bCs/>
      </w:rPr>
      <w:t>53</w:t>
    </w:r>
    <w:r w:rsidR="00581899">
      <w:rPr>
        <w:b/>
        <w:bCs/>
      </w:rPr>
      <w:t>6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A3F77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1899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2240C"/>
    <w:rsid w:val="0063095A"/>
    <w:rsid w:val="0063370C"/>
    <w:rsid w:val="0063552E"/>
    <w:rsid w:val="006523A4"/>
    <w:rsid w:val="00657B18"/>
    <w:rsid w:val="00666CD8"/>
    <w:rsid w:val="00696DCD"/>
    <w:rsid w:val="006A0F4B"/>
    <w:rsid w:val="006B4E71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913AF3"/>
    <w:rsid w:val="00923BB6"/>
    <w:rsid w:val="0093459D"/>
    <w:rsid w:val="0094040E"/>
    <w:rsid w:val="00950D8B"/>
    <w:rsid w:val="00983C22"/>
    <w:rsid w:val="00986CDC"/>
    <w:rsid w:val="009B07C8"/>
    <w:rsid w:val="009B4E9E"/>
    <w:rsid w:val="009E384B"/>
    <w:rsid w:val="009E46C8"/>
    <w:rsid w:val="00A11A31"/>
    <w:rsid w:val="00A12246"/>
    <w:rsid w:val="00A137B4"/>
    <w:rsid w:val="00A16554"/>
    <w:rsid w:val="00A52F25"/>
    <w:rsid w:val="00A54771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0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40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40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40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0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40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40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40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BEGI ZADAR j.d.o.o. za prijevoz</izvorni_sadrzaj>
    <derivirana_varijabla naziv="DomainObject.Predmet.ProtustrankaFormated_1">  BEGI ZADAR j.d.o.o. za prijevoz</derivirana_varijabla>
  </DomainObject.Predmet.ProtustrankaFormated>
  <DomainObject.Predmet.ProtustrankaFormatedOIB>
    <izvorni_sadrzaj>  BEGI ZADAR j.d.o.o. za prijevoz, OIB 85162561489</izvorni_sadrzaj>
    <derivirana_varijabla naziv="DomainObject.Predmet.ProtustrankaFormatedOIB_1">  BEGI ZADAR j.d.o.o. za prijevoz, OIB 85162561489</derivirana_varijabla>
  </DomainObject.Predmet.ProtustrankaFormatedOIB>
  <DomainObject.Predmet.ProtustrankaFormatedWithAdress>
    <izvorni_sadrzaj> BEGI ZADAR j.d.o.o. za prijevoz, Franje Račkog 29/B, 23000 Zadar</izvorni_sadrzaj>
    <derivirana_varijabla naziv="DomainObject.Predmet.ProtustrankaFormatedWithAdress_1"> BEGI ZADAR j.d.o.o. za prijevoz, Franje Račkog 29/B, 23000 Zadar</derivirana_varijabla>
  </DomainObject.Predmet.ProtustrankaFormatedWithAdress>
  <DomainObject.Predmet.ProtustrankaFormatedWithAdressOIB>
    <izvorni_sadrzaj> BEGI ZADAR j.d.o.o. za prijevoz, OIB 85162561489, Franje Račkog 29/B, 23000 Zadar</izvorni_sadrzaj>
    <derivirana_varijabla naziv="DomainObject.Predmet.ProtustrankaFormatedWithAdressOIB_1"> BEGI ZADAR j.d.o.o. za prijevoz, OIB 85162561489, Franje Račkog 29/B, 23000 Zadar</derivirana_varijabla>
  </DomainObject.Predmet.ProtustrankaFormatedWithAdressOIB>
  <DomainObject.Predmet.ProtustrankaWithAdress>
    <izvorni_sadrzaj>BEGI ZADAR j.d.o.o. za prijevoz Franje Račkog 29/B, 23000 Zadar</izvorni_sadrzaj>
    <derivirana_varijabla naziv="DomainObject.Predmet.ProtustrankaWithAdress_1">BEGI ZADAR j.d.o.o. za prijevoz Franje Račkog 29/B, 23000 Zadar</derivirana_varijabla>
  </DomainObject.Predmet.ProtustrankaWithAdress>
  <DomainObject.Predmet.ProtustrankaWithAdressOIB>
    <izvorni_sadrzaj>BEGI ZADAR j.d.o.o. za prijevoz, OIB 85162561489, Franje Račkog 29/B, 23000 Zadar</izvorni_sadrzaj>
    <derivirana_varijabla naziv="DomainObject.Predmet.ProtustrankaWithAdressOIB_1">BEGI ZADAR j.d.o.o. za prijevoz, OIB 85162561489, Franje Račkog 29/B, 23000 Zadar</derivirana_varijabla>
  </DomainObject.Predmet.ProtustrankaWithAdressOIB>
  <DomainObject.Predmet.ProtustrankaNazivFormated>
    <izvorni_sadrzaj>BEGI ZADAR j.d.o.o. za prijevoz</izvorni_sadrzaj>
    <derivirana_varijabla naziv="DomainObject.Predmet.ProtustrankaNazivFormated_1">BEGI ZADAR j.d.o.o. za prijevoz</derivirana_varijabla>
  </DomainObject.Predmet.ProtustrankaNazivFormated>
  <DomainObject.Predmet.ProtustrankaNazivFormatedOIB>
    <izvorni_sadrzaj>BEGI ZADAR j.d.o.o. za prijevoz, OIB 85162561489</izvorni_sadrzaj>
    <derivirana_varijabla naziv="DomainObject.Predmet.ProtustrankaNazivFormatedOIB_1">BEGI ZADAR j.d.o.o. za prijevoz, OIB 85162561489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3420.60</izvorni_sadrzaj>
    <derivirana_varijabla naziv="DomainObject.Predmet.TrenutnaVrijednost_1">3420.60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BEGI ZADAR j.d.o.o. za prijevoz</item>
    </izvorni_sadrzaj>
    <derivirana_varijabla naziv="DomainObject.Predmet.ProtuStrankaListFormated_1">
      <item>BEGI ZADAR j.d.o.o. za prijevoz</item>
    </derivirana_varijabla>
  </DomainObject.Predmet.ProtuStrankaListFormated>
  <DomainObject.Predmet.ProtuStrankaListFormatedOIB>
    <izvorni_sadrzaj>
      <item>BEGI ZADAR j.d.o.o. za prijevoz, OIB 85162561489</item>
    </izvorni_sadrzaj>
    <derivirana_varijabla naziv="DomainObject.Predmet.ProtuStrankaListFormatedOIB_1">
      <item>BEGI ZADAR j.d.o.o. za prijevoz, OIB 85162561489</item>
    </derivirana_varijabla>
  </DomainObject.Predmet.ProtuStrankaListFormatedOIB>
  <DomainObject.Predmet.ProtuStrankaListFormatedWithAdress>
    <izvorni_sadrzaj>
      <item>BEGI ZADAR j.d.o.o. za prijevoz, Franje Račkog 29/B, 23000 Zadar</item>
    </izvorni_sadrzaj>
    <derivirana_varijabla naziv="DomainObject.Predmet.ProtuStrankaListFormatedWithAdress_1">
      <item>BEGI ZADAR j.d.o.o. za prijevoz, Franje Račkog 29/B, 23000 Zadar</item>
    </derivirana_varijabla>
  </DomainObject.Predmet.ProtuStrankaListFormatedWithAdress>
  <DomainObject.Predmet.ProtuStrankaListFormatedWithAdressOIB>
    <izvorni_sadrzaj>
      <item>BEGI ZADAR j.d.o.o. za prijevoz, OIB 85162561489, Franje Račkog 29/B, 23000 Zadar</item>
    </izvorni_sadrzaj>
    <derivirana_varijabla naziv="DomainObject.Predmet.ProtuStrankaListFormatedWithAdressOIB_1">
      <item>BEGI ZADAR j.d.o.o. za prijevoz, OIB 85162561489, Franje Račkog 29/B, 23000 Zadar</item>
    </derivirana_varijabla>
  </DomainObject.Predmet.ProtuStrankaListFormatedWithAdressOIB>
  <DomainObject.Predmet.ProtuStrankaListNazivFormated>
    <izvorni_sadrzaj>
      <item>BEGI ZADAR j.d.o.o. za prijevoz</item>
    </izvorni_sadrzaj>
    <derivirana_varijabla naziv="DomainObject.Predmet.ProtuStrankaListNazivFormated_1">
      <item>BEGI ZADAR j.d.o.o. za prijevoz</item>
    </derivirana_varijabla>
  </DomainObject.Predmet.ProtuStrankaListNazivFormated>
  <DomainObject.Predmet.ProtuStrankaListNazivFormatedOIB>
    <izvorni_sadrzaj>
      <item>BEGI ZADAR j.d.o.o. za prijevoz, OIB 85162561489</item>
    </izvorni_sadrzaj>
    <derivirana_varijabla naziv="DomainObject.Predmet.ProtuStrankaListNazivFormatedOIB_1">
      <item>BEGI ZADAR j.d.o.o. za prijevoz, OIB 85162561489</item>
    </derivirana_varijabla>
  </DomainObject.Predmet.ProtuStrankaListNazivFormatedOIB>
  <DomainObject.Predmet.OstaliListFormated>
    <izvorni_sadrzaj>
      <item>Viktor Begonja</item>
    </izvorni_sadrzaj>
    <derivirana_varijabla naziv="DomainObject.Predmet.OstaliListFormated_1">
      <item>Viktor Begonja</item>
    </derivirana_varijabla>
  </DomainObject.Predmet.OstaliListFormated>
  <DomainObject.Predmet.OstaliListFormatedOIB>
    <izvorni_sadrzaj>
      <item>Viktor Begonja, OIB 64233894578</item>
    </izvorni_sadrzaj>
    <derivirana_varijabla naziv="DomainObject.Predmet.OstaliListFormatedOIB_1">
      <item>Viktor Begonja, OIB 64233894578</item>
    </derivirana_varijabla>
  </DomainObject.Predmet.OstaliListFormatedOIB>
  <DomainObject.Predmet.OstaliListFormatedWithAdress>
    <izvorni_sadrzaj>
      <item>Viktor Begonja, Franje Račkog 29b, 23000 Zadar</item>
    </izvorni_sadrzaj>
    <derivirana_varijabla naziv="DomainObject.Predmet.OstaliListFormatedWithAdress_1">
      <item>Viktor Begonja, Franje Račkog 29b, 23000 Zadar</item>
    </derivirana_varijabla>
  </DomainObject.Predmet.OstaliListFormatedWithAdress>
  <DomainObject.Predmet.OstaliListFormatedWithAdressOIB>
    <izvorni_sadrzaj>
      <item>Viktor Begonja, OIB 64233894578, Franje Račkog 29b, 23000 Zadar</item>
    </izvorni_sadrzaj>
    <derivirana_varijabla naziv="DomainObject.Predmet.OstaliListFormatedWithAdressOIB_1">
      <item>Viktor Begonja, OIB 64233894578, Franje Račkog 29b, 23000 Zadar</item>
    </derivirana_varijabla>
  </DomainObject.Predmet.OstaliListFormatedWithAdressOIB>
  <DomainObject.Predmet.OstaliListNazivFormated>
    <izvorni_sadrzaj>
      <item>Viktor Begonja</item>
    </izvorni_sadrzaj>
    <derivirana_varijabla naziv="DomainObject.Predmet.OstaliListNazivFormated_1">
      <item>Viktor Begonja</item>
    </derivirana_varijabla>
  </DomainObject.Predmet.OstaliListNazivFormated>
  <DomainObject.Predmet.OstaliListNazivFormatedOIB>
    <izvorni_sadrzaj>
      <item>Viktor Begonja, OIB 64233894578</item>
    </izvorni_sadrzaj>
    <derivirana_varijabla naziv="DomainObject.Predmet.OstaliListNazivFormatedOIB_1">
      <item>Viktor Begonja, OIB 64233894578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BEGI ZADAR j.d.o.o. za prijevoz</izvorni_sadrzaj>
    <derivirana_varijabla naziv="DomainObject.Predmet.ProtustrankaIDrugi_1">BEGI ZADAR j.d.o.o. za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BEGI ZADAR j.d.o.o. za prijevoz, OIB 85162561489, Franje Račkog 29/B, 23000 Zadar</izvorni_sadrzaj>
    <derivirana_varijabla naziv="DomainObject.Predmet.ProtustrankaIDrugiAdressOIB_1">BEGI ZADAR j.d.o.o. za prijevoz, OIB 85162561489, Franje Račkog 29/B,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BEGI ZADAR j.d.o.o. za prijevoz</item>
      <item>Viktor Begonja</item>
    </izvorni_sadrzaj>
    <derivirana_varijabla naziv="DomainObject.Predmet.SudioniciListNaziv_1">
      <item>Financijska agencija</item>
      <item>BEGI ZADAR j.d.o.o. za prijevoz</item>
      <item>Viktor Begonja</item>
    </derivirana_varijabla>
  </DomainObject.Predmet.SudioniciListNaziv>
  <DomainObject.Predmet.SudioniciListAdressOIB>
    <izvorni_sadrzaj>
      <item>Financijska agencija, OIB 85821130368, Ivana Danila 4,23000 Zadar</item>
      <item>BEGI ZADAR j.d.o.o. za prijevoz, OIB 85162561489, Franje Račkog 29/B,23000 Zadar</item>
      <item>Viktor Begonja, OIB 64233894578, Franje Račkog 29b,23000 Zadar</item>
    </izvorni_sadrzaj>
    <derivirana_varijabla naziv="DomainObject.Predmet.SudioniciListAdressOIB_1">
      <item>Financijska agencija, OIB 85821130368, Ivana Danila 4,23000 Zadar</item>
      <item>BEGI ZADAR j.d.o.o. za prijevoz, OIB 85162561489, Franje Račkog 29/B,23000 Zadar</item>
      <item>Viktor Begonja, OIB 64233894578, Franje Račkog 29b,23000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85162561489</item>
      <item>, OIB 64233894578</item>
    </izvorni_sadrzaj>
    <derivirana_varijabla naziv="DomainObject.Predmet.SudioniciListNazivOIB_1">
      <item>, OIB 85821130368</item>
      <item>, OIB 85162561489</item>
      <item>, OIB 64233894578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9A7D6-95B0-4502-86DA-B91ECB1E5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866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2016-04-15T06:18:00Z</dcterms:created>
  <dc:creator>Ardena Bajlo</dc:creator>
  <cp:lastModifiedBy>wsadmin</cp:lastModifiedBy>
  <cp:lastPrinted>2016-04-15T06:13:00Z</cp:lastPrinted>
  <dcterms:modified xmlns:xsi="http://www.w3.org/2001/XMLSchema-instance" xsi:type="dcterms:W3CDTF">2016-04-15T08:32:00Z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