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3e6e" w14:paraId="eca3e6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C4B85">
        <w:rPr>
          <w:lang w:val="hr-HR"/>
        </w:rPr>
        <w:t>125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A110F">
        <w:rPr>
          <w:lang w:val="hr-HR"/>
        </w:rPr>
        <w:t>D</w:t>
      </w:r>
      <w:r w:rsidR="004C4B85">
        <w:rPr>
          <w:lang w:val="hr-HR"/>
        </w:rPr>
        <w:t>AVIDSON</w:t>
      </w:r>
      <w:r w:rsidR="006418C9">
        <w:rPr>
          <w:lang w:val="hr-HR"/>
        </w:rPr>
        <w:t xml:space="preserve"> jednostavno</w:t>
      </w:r>
      <w:r w:rsidR="0066343B">
        <w:rPr>
          <w:lang w:val="hr-HR"/>
        </w:rPr>
        <w:t xml:space="preserve"> društvo s ograničenom odgovornošću za </w:t>
      </w:r>
      <w:r w:rsidR="004C4B85">
        <w:rPr>
          <w:lang w:val="hr-HR"/>
        </w:rPr>
        <w:t xml:space="preserve">proizvodnju </w:t>
      </w:r>
      <w:r w:rsidR="006418C9">
        <w:rPr>
          <w:lang w:val="hr-HR"/>
        </w:rPr>
        <w:t xml:space="preserve">i usluge, </w:t>
      </w:r>
      <w:r w:rsidR="004C4B85">
        <w:rPr>
          <w:lang w:val="hr-HR"/>
        </w:rPr>
        <w:t>Ždralovi (Grad Bjelovar), Daruvarska 65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C4B85">
        <w:rPr>
          <w:lang w:val="hr-HR"/>
        </w:rPr>
        <w:t>010085569</w:t>
      </w:r>
      <w:r w:rsidR="003734FC">
        <w:rPr>
          <w:lang w:val="hr-HR"/>
        </w:rPr>
        <w:t xml:space="preserve">, OIB: </w:t>
      </w:r>
      <w:r w:rsidR="004C4B85">
        <w:rPr>
          <w:lang w:val="hr-HR"/>
        </w:rPr>
        <w:t>76076971860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4C4B85">
        <w:rPr>
          <w:lang w:val="hr-HR"/>
        </w:rPr>
        <w:t>125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A110F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1. </w:t>
      </w:r>
      <w:r w:rsidR="004C4B85">
        <w:rPr>
          <w:lang w:val="hr-HR"/>
        </w:rPr>
        <w:t>rujna</w:t>
      </w:r>
      <w:r w:rsidR="000664E3" w:rsidRPr="000664E3">
        <w:rPr>
          <w:lang w:val="hr-HR"/>
        </w:rPr>
        <w:t xml:space="preserve"> </w:t>
      </w:r>
      <w:r>
        <w:rPr>
          <w:lang w:val="hr-HR"/>
        </w:rPr>
        <w:t>201</w:t>
      </w:r>
      <w:r w:rsidR="004C4B85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4C4B85">
        <w:rPr>
          <w:lang w:val="hr-HR"/>
        </w:rPr>
        <w:t>47.336,24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4C4B85">
        <w:rPr>
          <w:lang w:val="hr-HR"/>
        </w:rPr>
        <w:t xml:space="preserve">Darko </w:t>
      </w:r>
      <w:proofErr w:type="spellStart"/>
      <w:r w:rsidR="004C4B85">
        <w:rPr>
          <w:lang w:val="hr-HR"/>
        </w:rPr>
        <w:t>Nemčić</w:t>
      </w:r>
      <w:proofErr w:type="spellEnd"/>
      <w:r w:rsidR="004C4B85">
        <w:rPr>
          <w:lang w:val="hr-HR"/>
        </w:rPr>
        <w:t xml:space="preserve"> iz Bjelovara, Matije Gupca 26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C4B85">
        <w:rPr>
          <w:lang w:val="hr-HR"/>
        </w:rPr>
        <w:t>23512455927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C4B85">
        <w:rPr>
          <w:lang w:val="hr-HR"/>
        </w:rPr>
        <w:t>7. ožujka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C4B85">
        <w:rPr>
          <w:lang w:val="hr-HR"/>
        </w:rPr>
        <w:t>7</w:t>
      </w:r>
      <w:r w:rsidR="0094317E">
        <w:rPr>
          <w:lang w:val="hr-HR"/>
        </w:rPr>
        <w:t>.</w:t>
      </w:r>
      <w:r w:rsidR="004C4B85">
        <w:rPr>
          <w:lang w:val="hr-HR"/>
        </w:rPr>
        <w:t>3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E81" w:rsidR="00733E81">
      <w:r>
        <w:separator/>
      </w:r>
    </w:p>
  </w:endnote>
  <w:endnote w:id="0" w:type="continuationSeparator">
    <w:p w:rsidRDefault="00733E81" w:rsidR="00733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E81" w:rsidR="00733E81">
      <w:r>
        <w:separator/>
      </w:r>
    </w:p>
  </w:footnote>
  <w:footnote w:id="0" w:type="continuationSeparator">
    <w:p w:rsidRDefault="00733E81" w:rsidR="00733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C4B85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33E81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449E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4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4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DAVIDSON jednostavno društvo s ograničenom odgovornošću za proizvodnju i usluge, Ždralovi zastupanog po punomoćniku Darko Nemčić</izvorni_sadrzaj>
    <derivirana_varijabla naziv="DomainObject.Predmet.ProtustrankaFormated_1">  DAVIDSON jednostavno društvo s ograničenom odgovornošću za proizvodnju i usluge, Ždralovi zastupanog po punomoćniku Darko Nemčić</derivirana_varijabla>
  </DomainObject.Predmet.ProtustrankaFormated>
  <DomainObject.Predmet.ProtustrankaFormatedOIB>
    <izvorni_sadrzaj>  DAVIDSON jednostavno društvo s ograničenom odgovornošću za proizvodnju i usluge, Ždralovi, OIB 76076971860 zastupanog po punomoćniku Darko Nemčić</izvorni_sadrzaj>
    <derivirana_varijabla naziv="DomainObject.Predmet.ProtustrankaFormatedOIB_1">  DAVIDSON jednostavno društvo s ograničenom odgovornošću za proizvodnju i usluge, Ždralovi, OIB 76076971860 zastupanog po punomoćniku Darko Nemčić</derivirana_varijabla>
  </DomainObject.Predmet.ProtustrankaFormatedOIB>
  <DomainObject.Predmet.ProtustrankaFormatedWithAdress>
    <izvorni_sadrzaj> DAVIDSON jednostavno društvo s ograničenom odgovornošću za proizvodnju i usluge, Ždralovi, Daruvarska 65, 43000 Ždralovi zastupanog po punomoćniku Darko Nemčić</izvorni_sadrzaj>
    <derivirana_varijabla naziv="DomainObject.Predmet.ProtustrankaFormatedWithAdress_1"> DAVIDSON jednostavno društvo s ograničenom odgovornošću za proizvodnju i usluge, Ždralovi, Daruvarska 65, 43000 Ždralovi zastupanog po punomoćniku Darko Nemčić</derivirana_varijabla>
  </DomainObject.Predmet.ProtustrankaFormatedWithAdress>
  <DomainObject.Predmet.ProtustrankaFormatedWithAdressOIB>
    <izvorni_sadrzaj> DAVIDSON jednostavno društvo s ograničenom odgovornošću za proizvodnju i usluge, Ždralovi, OIB 76076971860, Daruvarska 65, 43000 Ždralovi zastupanog po punomoćniku Darko Nemčić</izvorni_sadrzaj>
    <derivirana_varijabla naziv="DomainObject.Predmet.ProtustrankaFormatedWithAdressOIB_1"> DAVIDSON jednostavno društvo s ograničenom odgovornošću za proizvodnju i usluge, Ždralovi, OIB 76076971860, Daruvarska 65, 43000 Ždralovi zastupanog po punomoćniku Darko Nemčić</derivirana_varijabla>
  </DomainObject.Predmet.ProtustrankaFormatedWithAdressOIB>
  <DomainObject.Predmet.ProtustrankaWithAdress>
    <izvorni_sadrzaj>DAVIDSON jednostavno društvo s ograničenom odgovornošću za proizvodnju i usluge, Ždralovi Daruvarska 65, 43000 Ždralovi</izvorni_sadrzaj>
    <derivirana_varijabla naziv="DomainObject.Predmet.ProtustrankaWithAdress_1">DAVIDSON jednostavno društvo s ograničenom odgovornošću za proizvodnju i usluge, Ždralovi Daruvarska 65, 43000 Ždralovi</derivirana_varijabla>
  </DomainObject.Predmet.ProtustrankaWithAdress>
  <DomainObject.Predmet.ProtustrankaWithAdressOIB>
    <izvorni_sadrzaj>DAVIDSON jednostavno društvo s ograničenom odgovornošću za proizvodnju i usluge, Ždralovi, OIB 76076971860, Daruvarska 65, 43000 Ždralovi</izvorni_sadrzaj>
    <derivirana_varijabla naziv="DomainObject.Predmet.ProtustrankaWithAdressOIB_1">DAVIDSON jednostavno društvo s ograničenom odgovornošću za proizvodnju i usluge, Ždralovi, OIB 76076971860, Daruvarska 65, 43000 Ždralovi</derivirana_varijabla>
  </DomainObject.Predmet.ProtustrankaWithAdressOIB>
  <DomainObject.Predmet.ProtustrankaNazivFormated>
    <izvorni_sadrzaj>DAVIDSON jednostavno društvo s ograničenom odgovornošću za proizvodnju i usluge, Ždralovi</izvorni_sadrzaj>
    <derivirana_varijabla naziv="DomainObject.Predmet.ProtustrankaNazivFormated_1">DAVIDSON jednostavno društvo s ograničenom odgovornošću za proizvodnju i usluge, Ždralovi</derivirana_varijabla>
  </DomainObject.Predmet.ProtustrankaNazivFormated>
  <DomainObject.Predmet.ProtustrankaNazivFormatedOIB>
    <izvorni_sadrzaj>DAVIDSON jednostavno društvo s ograničenom odgovornošću za proizvodnju i usluge, Ždralovi, OIB 76076971860</izvorni_sadrzaj>
    <derivirana_varijabla naziv="DomainObject.Predmet.ProtustrankaNazivFormatedOIB_1">DAVIDSON jednostavno društvo s ograničenom odgovornošću za proizvodnju i usluge, Ždralovi, OIB 76076971860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DAVIDSON jednostavno društvo s ograničenom odgovornošću za proizvodnju i usluge, Ždralovi zastupanog po punomoćniku Darko Nemčić</item>
    </izvorni_sadrzaj>
    <derivirana_varijabla naziv="DomainObject.Predmet.ProtuStrankaListFormated_1">
      <item>DAVIDSON jednostavno društvo s ograničenom odgovornošću za proizvodnju i usluge, Ždralovi zastupanog po punomoćniku Darko Nemčić</item>
    </derivirana_varijabla>
  </DomainObject.Predmet.ProtuStrankaListFormated>
  <DomainObject.Predmet.ProtuStrankaListFormatedOIB>
    <izvorni_sadrzaj>
      <item>DAVIDSON jednostavno društvo s ograničenom odgovornošću za proizvodnju i usluge, Ždralovi, OIB 76076971860 zastupanog po punomoćniku Darko Nemčić</item>
    </izvorni_sadrzaj>
    <derivirana_varijabla naziv="DomainObject.Predmet.ProtuStrankaListFormatedOIB_1">
      <item>DAVIDSON jednostavno društvo s ograničenom odgovornošću za proizvodnju i usluge, Ždralovi, OIB 76076971860 zastupanog po punomoćniku Darko Nemčić</item>
    </derivirana_varijabla>
  </DomainObject.Predmet.ProtuStrankaListFormatedOIB>
  <DomainObject.Predmet.ProtuStrankaListFormatedWithAdress>
    <izvorni_sadrzaj>
      <item>DAVIDSON jednostavno društvo s ograničenom odgovornošću za proizvodnju i usluge, Ždralovi, Daruvarska 65, 43000 Ždralovi zastupanog po punomoćniku Darko Nemčić</item>
    </izvorni_sadrzaj>
    <derivirana_varijabla naziv="DomainObject.Predmet.ProtuStrankaListFormatedWithAdress_1">
      <item>DAVIDSON jednostavno društvo s ograničenom odgovornošću za proizvodnju i usluge, Ždralovi, Daruvarska 65, 43000 Ždralovi zastupanog po punomoćniku Darko Nemčić</item>
    </derivirana_varijabla>
  </DomainObject.Predmet.ProtuStrankaListFormatedWithAdress>
  <DomainObject.Predmet.ProtuStrankaListFormatedWithAdressOIB>
    <izvorni_sadrzaj>
      <item>DAVIDSON jednostavno društvo s ograničenom odgovornošću za proizvodnju i usluge, Ždralovi, OIB 76076971860, Daruvarska 65, 43000 Ždralovi zastupanog po punomoćniku Darko Nemčić</item>
    </izvorni_sadrzaj>
    <derivirana_varijabla naziv="DomainObject.Predmet.ProtuStrankaListFormatedWithAdressOIB_1">
      <item>DAVIDSON jednostavno društvo s ograničenom odgovornošću za proizvodnju i usluge, Ždralovi, OIB 76076971860, Daruvarska 65, 43000 Ždralovi zastupanog po punomoćniku Darko Nemčić</item>
    </derivirana_varijabla>
  </DomainObject.Predmet.ProtuStrankaListFormatedWithAdressOIB>
  <DomainObject.Predmet.ProtuStrankaListNazivFormated>
    <izvorni_sadrzaj>
      <item>DAVIDSON jednostavno društvo s ograničenom odgovornošću za proizvodnju i usluge, Ždralovi</item>
    </izvorni_sadrzaj>
    <derivirana_varijabla naziv="DomainObject.Predmet.ProtuStrankaListNazivFormated_1">
      <item>DAVIDSON jednostavno društvo s ograničenom odgovornošću za proizvodnju i usluge, Ždralovi</item>
    </derivirana_varijabla>
  </DomainObject.Predmet.ProtuStrankaListNazivFormated>
  <DomainObject.Predmet.ProtuStrankaListNazivFormatedOIB>
    <izvorni_sadrzaj>
      <item>DAVIDSON jednostavno društvo s ograničenom odgovornošću za proizvodnju i usluge, Ždralovi, OIB 76076971860</item>
    </izvorni_sadrzaj>
    <derivirana_varijabla naziv="DomainObject.Predmet.ProtuStrankaListNazivFormatedOIB_1">
      <item>DAVIDSON jednostavno društvo s ograničenom odgovornošću za proizvodnju i usluge, Ždralovi, OIB 76076971860</item>
    </derivirana_varijabla>
  </DomainObject.Predmet.ProtuStrankaListNazivFormatedOIB>
  <DomainObject.Predmet.OstaliListFormated>
    <izvorni_sadrzaj>
      <item>Darko Nemčić punomoćnik sudionika u postupku DAVIDSON jednostavno društvo s ograničenom odgovornošću za proizvodnju i usluge, Ždralovi</item>
    </izvorni_sadrzaj>
    <derivirana_varijabla naziv="DomainObject.Predmet.OstaliListFormated_1">
      <item>Darko Nemčić punomoćnik sudionika u postupku DAVIDSON jednostavno društvo s ograničenom odgovornošću za proizvodnju i usluge, Ždralovi</item>
    </derivirana_varijabla>
  </DomainObject.Predmet.OstaliListFormated>
  <DomainObject.Predmet.OstaliListFormatedOIB>
    <izvorni_sadrzaj>
      <item>Darko Nemčić, OIB 23512455927 punomoćnik sudionika u postupku DAVIDSON jednostavno društvo s ograničenom odgovornošću za proizvodnju i usluge, Ždralovi</item>
    </izvorni_sadrzaj>
    <derivirana_varijabla naziv="DomainObject.Predmet.OstaliListFormatedOIB_1">
      <item>Darko Nemčić, OIB 23512455927 punomoćnik sudionika u postupku DAVIDSON jednostavno društvo s ograničenom odgovornošću za proizvodnju i usluge, Ždralovi</item>
    </derivirana_varijabla>
  </DomainObject.Predmet.OstaliListFormatedOIB>
  <DomainObject.Predmet.OstaliListFormatedWithAdress>
    <izvorni_sadrzaj>
      <item>Darko Nemčić, Matije Gupca 26, 43000 Bjelovar punomoćnik sudionika u postupku DAVIDSON jednostavno društvo s ograničenom odgovornošću za proizvodnju i usluge, Ždralovi</item>
    </izvorni_sadrzaj>
    <derivirana_varijabla naziv="DomainObject.Predmet.OstaliListFormatedWithAdress_1">
      <item>Darko Nemčić, Matije Gupca 26, 43000 Bjelovar punomoćnik sudionika u postupku DAVIDSON jednostavno društvo s ograničenom odgovornošću za proizvodnju i usluge, Ždralovi</item>
    </derivirana_varijabla>
  </DomainObject.Predmet.OstaliListFormatedWithAdress>
  <DomainObject.Predmet.OstaliListFormatedWithAdressOIB>
    <izvorni_sadrzaj>
      <item>Darko Nemčić, OIB 23512455927, Matije Gupca 26, 43000 Bjelovar punomoćnik sudionika u postupku DAVIDSON jednostavno društvo s ograničenom odgovornošću za proizvodnju i usluge, Ždralovi</item>
    </izvorni_sadrzaj>
    <derivirana_varijabla naziv="DomainObject.Predmet.OstaliListFormatedWithAdressOIB_1">
      <item>Darko Nemčić, OIB 23512455927, Matije Gupca 26, 43000 Bjelovar punomoćnik sudionika u postupku DAVIDSON jednostavno društvo s ograničenom odgovornošću za proizvodnju i usluge, Ždralovi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DAVIDSON jednostavno društvo s ograničenom odgovornošću za proizvodnju i usluge, Ždralovi</izvorni_sadrzaj>
    <derivirana_varijabla naziv="DomainObject.Predmet.ProtustrankaIDrugi_1">DAVIDSON jednostavno društvo s ograničenom odgovornošću za proizvodnju i usluge, Ždralovi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DAVIDSON jednostavno društvo s ograničenom odgovornošću za proizvodnju i usluge, Ždralovi, OIB 76076971860, Daruvarska 65, 43000 Ždralovi</izvorni_sadrzaj>
    <derivirana_varijabla naziv="DomainObject.Predmet.ProtustrankaIDrugiAdressOIB_1">DAVIDSON jednostavno društvo s ograničenom odgovornošću za proizvodnju i usluge, Ždralovi, OIB 76076971860,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DAVIDSON jednostavno društvo s ograničenom odgovornošću za proizvodnju i usluge, Ždralovi</item>
      <item>Darko Nemčić</item>
    </izvorni_sadrzaj>
    <derivirana_varijabla naziv="DomainObject.Predmet.SudioniciListNaziv_1">
      <item>FINA, RC ZAGREB, Podružnica Bjelovar</item>
      <item>DAVIDSON jednostavno društvo s ograničenom odgovornošću za proizvodnju i usluge, Ždralovi</item>
      <item>Darko Nemčić</item>
    </derivirana_varijabla>
  </DomainObject.Predmet.SudioniciListNaziv>
  <DomainObject.Predmet.SudioniciListAdressOIB>
    <izvorni_sadrzaj>
      <item>FINA, RC ZAGREB, Podružnica Bjelovar, OIB 85821130368, F. Supila 4,43000 Bjelovar</item>
      <item>DAVIDSON jednostavno društvo s ograničenom odgovornošću za proizvodnju i usluge, Ždralovi, OIB 76076971860, Daruvarska 65,43000 Ždralovi</item>
      <item>Darko Nemčić, OIB 23512455927, Matije Gupca 26,43000 Bjelovar</item>
    </izvorni_sadrzaj>
    <derivirana_varijabla naziv="DomainObject.Predmet.SudioniciListAdressOIB_1">
      <item>FINA, RC ZAGREB, Podružnica Bjelovar, OIB 85821130368, F. Supila 4,43000 Bjelovar</item>
      <item>DAVIDSON jednostavno društvo s ograničenom odgovornošću za proizvodnju i usluge, Ždralovi, OIB 76076971860, Daruvarska 65,43000 Ždralovi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76076971860</item>
      <item>, OIB 23512455927</item>
    </izvorni_sadrzaj>
    <derivirana_varijabla naziv="DomainObject.Predmet.SudioniciListNazivOIB_1">
      <item>, OIB 85821130368</item>
      <item>, OIB 76076971860</item>
      <item>, OIB 23512455927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1724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2016-03-07T08:33:00Z</dcterms:created>
  <dc:creator>553y7k3</dc:creator>
  <cp:lastModifiedBy>Željka Vitez</cp:lastModifiedBy>
  <cp:lastPrinted>2016-03-07T08:33:00Z</cp:lastPrinted>
  <dcterms:modified xmlns:xsi="http://www.w3.org/2001/XMLSchema-instance" xsi:type="dcterms:W3CDTF">2016-03-07T10:52:00Z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