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1742" w14:paraId="cb01742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6B77AD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  <w:t>85</w:t>
      </w:r>
      <w:r w:rsidR="00085B56">
        <w:rPr>
          <w:noProof/>
        </w:rPr>
        <w:t>.</w:t>
      </w:r>
      <w:r w:rsidR="00762A37">
        <w:rPr>
          <w:noProof/>
        </w:rPr>
        <w:t xml:space="preserve"> </w:t>
      </w:r>
      <w:r w:rsidR="00085B56">
        <w:rPr>
          <w:noProof/>
        </w:rPr>
        <w:t>St-</w:t>
      </w:r>
      <w:r w:rsidR="00DE2F51">
        <w:rPr>
          <w:noProof/>
        </w:rPr>
        <w:t>4929</w:t>
      </w:r>
      <w:r w:rsidR="00085B56">
        <w:rPr>
          <w:noProof/>
        </w:rPr>
        <w:t>/1</w:t>
      </w:r>
      <w:r w:rsidR="00762A37">
        <w:rPr>
          <w:noProof/>
        </w:rPr>
        <w:t>6</w:t>
      </w: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F418B3" w:rsidRPr="001F0DCA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244E64" w:rsidRPr="00244E64">
        <w:rPr>
          <w:lang w:val="pt-BR"/>
        </w:rPr>
        <w:t>UGO JELAK j.d.o.o.</w:t>
      </w:r>
      <w:r w:rsidR="00244E64">
        <w:rPr>
          <w:lang w:val="pt-BR"/>
        </w:rPr>
        <w:t xml:space="preserve"> u stečaju</w:t>
      </w:r>
      <w:r w:rsidR="00244E64" w:rsidRPr="00244E64">
        <w:rPr>
          <w:lang w:val="pt-BR"/>
        </w:rPr>
        <w:t>, Dijaneš, Dijaneš 5, OIB: 46792910229</w:t>
      </w:r>
      <w:r w:rsidR="0086115E" w:rsidRPr="006B77AD">
        <w:rPr>
          <w:lang w:val="pt-BR"/>
        </w:rPr>
        <w:t xml:space="preserve">, </w:t>
      </w:r>
      <w:r w:rsidR="00DE2F51">
        <w:rPr>
          <w:lang w:val="pt-BR"/>
        </w:rPr>
        <w:t>5. listopada</w:t>
      </w:r>
      <w:r w:rsidR="0053524A">
        <w:rPr>
          <w:color w:val="FF0000"/>
          <w:lang w:val="pt-BR"/>
        </w:rPr>
        <w:t xml:space="preserve"> </w:t>
      </w:r>
      <w:r w:rsidR="00673193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BD6F5E" w:rsidRPr="00BD6F5E">
        <w:t xml:space="preserve">Ivan Prpić, Zagreb, </w:t>
      </w:r>
      <w:proofErr w:type="spellStart"/>
      <w:r w:rsidR="00BD6F5E" w:rsidRPr="00BD6F5E">
        <w:t>Hrušev</w:t>
      </w:r>
      <w:r w:rsidR="00BD6F5E">
        <w:t>ečka</w:t>
      </w:r>
      <w:proofErr w:type="spellEnd"/>
      <w:r w:rsidR="00BD6F5E">
        <w:t xml:space="preserve"> ulica </w:t>
      </w:r>
      <w:proofErr w:type="spellStart"/>
      <w:r w:rsidR="00BD6F5E">
        <w:t>11</w:t>
      </w:r>
      <w:proofErr w:type="spellEnd"/>
      <w:r w:rsidR="00BD6F5E">
        <w:t xml:space="preserve">, </w:t>
      </w:r>
      <w:proofErr w:type="spellStart"/>
      <w:r w:rsidR="00BD6F5E">
        <w:t>OIB</w:t>
      </w:r>
      <w:proofErr w:type="spellEnd"/>
      <w:r w:rsidR="00BD6F5E">
        <w:t xml:space="preserve">: </w:t>
      </w:r>
      <w:proofErr w:type="spellStart"/>
      <w:r w:rsidR="00BD6F5E">
        <w:t>16795120342</w:t>
      </w:r>
      <w:proofErr w:type="spellEnd"/>
      <w:r w:rsidR="002F43D5">
        <w:t xml:space="preserve">,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4D4B40" w:rsidRPr="00400A8C">
        <w:t xml:space="preserve"> </w:t>
      </w:r>
      <w:r w:rsidR="005F28E9">
        <w:t xml:space="preserve">Zdenko </w:t>
      </w:r>
      <w:proofErr w:type="spellStart"/>
      <w:r w:rsidR="005F28E9">
        <w:t>Bešlić</w:t>
      </w:r>
      <w:proofErr w:type="spellEnd"/>
      <w:r w:rsidR="005F28E9">
        <w:t xml:space="preserve">, </w:t>
      </w:r>
      <w:r w:rsidR="00456C0E">
        <w:t xml:space="preserve">Slavonski Brod, </w:t>
      </w:r>
      <w:r w:rsidR="00F90615">
        <w:t xml:space="preserve">P. Krešimira IV. </w:t>
      </w:r>
      <w:r w:rsidR="00EF500C">
        <w:t xml:space="preserve">br. 4., </w:t>
      </w:r>
      <w:proofErr w:type="spellStart"/>
      <w:r w:rsidR="00EF500C">
        <w:t>OIB</w:t>
      </w:r>
      <w:proofErr w:type="spellEnd"/>
      <w:r w:rsidR="00EF500C">
        <w:t xml:space="preserve">: </w:t>
      </w:r>
      <w:proofErr w:type="spellStart"/>
      <w:r w:rsidR="0044195B" w:rsidRPr="005E3B08">
        <w:t>40568270984</w:t>
      </w:r>
      <w:proofErr w:type="spellEnd"/>
      <w:r w:rsidR="0044195B">
        <w:t>.</w:t>
      </w:r>
    </w:p>
    <w:p w:rsidRDefault="007876EC" w:rsidP="00B46204" w:rsidR="007876EC">
      <w:pPr>
        <w:ind w:firstLine="72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/>
    <w:p w:rsidRDefault="00D5374E" w:rsidP="00E367B0" w:rsidR="00D0189F">
      <w:pPr>
        <w:jc w:val="both"/>
      </w:pPr>
      <w:r>
        <w:tab/>
        <w:t>Rješenjem o otvaranju stečajnog postupka nad dužnikom od</w:t>
      </w:r>
      <w:r w:rsidR="005F3EC9">
        <w:t xml:space="preserve"> </w:t>
      </w:r>
      <w:proofErr w:type="spellStart"/>
      <w:r w:rsidR="00DE54B3">
        <w:t>13</w:t>
      </w:r>
      <w:proofErr w:type="spellEnd"/>
      <w:r w:rsidR="00DE54B3">
        <w:t xml:space="preserve">. lipnja </w:t>
      </w:r>
      <w:proofErr w:type="spellStart"/>
      <w:r w:rsidR="00DE54B3">
        <w:t>2017</w:t>
      </w:r>
      <w:proofErr w:type="spellEnd"/>
      <w:r w:rsidR="00DE54B3">
        <w:t xml:space="preserve">. </w:t>
      </w:r>
      <w:r w:rsidR="001F7A4B" w:rsidRPr="001F7A4B">
        <w:t xml:space="preserve">Ivan Prpić, Zagreb, </w:t>
      </w:r>
      <w:proofErr w:type="spellStart"/>
      <w:r w:rsidR="001F7A4B" w:rsidRPr="001F7A4B">
        <w:t>Hrušev</w:t>
      </w:r>
      <w:r w:rsidR="001F7A4B">
        <w:t>ečka</w:t>
      </w:r>
      <w:proofErr w:type="spellEnd"/>
      <w:r w:rsidR="001F7A4B">
        <w:t xml:space="preserve"> ulica </w:t>
      </w:r>
      <w:proofErr w:type="spellStart"/>
      <w:r w:rsidR="001F7A4B">
        <w:t>11</w:t>
      </w:r>
      <w:proofErr w:type="spellEnd"/>
      <w:r w:rsidR="001F7A4B">
        <w:t xml:space="preserve">, </w:t>
      </w:r>
      <w:proofErr w:type="spellStart"/>
      <w:r w:rsidR="001F7A4B">
        <w:t>OIB</w:t>
      </w:r>
      <w:proofErr w:type="spellEnd"/>
      <w:r w:rsidR="001F7A4B">
        <w:t xml:space="preserve">: </w:t>
      </w:r>
      <w:proofErr w:type="spellStart"/>
      <w:r w:rsidR="001F7A4B">
        <w:t>16795120342</w:t>
      </w:r>
      <w:proofErr w:type="spellEnd"/>
      <w:r w:rsidR="001F7A4B">
        <w:t xml:space="preserve"> imenovan je </w:t>
      </w:r>
      <w:r w:rsidR="00936679">
        <w:t>stečajn</w:t>
      </w:r>
      <w:r w:rsidR="001F7A4B">
        <w:t xml:space="preserve">im </w:t>
      </w:r>
      <w:r w:rsidR="00E367B0">
        <w:t>upraviteljem</w:t>
      </w:r>
      <w:r w:rsidR="00936679">
        <w:t xml:space="preserve"> dužnika</w:t>
      </w:r>
      <w:r w:rsidR="001F7A4B">
        <w:t>.</w:t>
      </w:r>
    </w:p>
    <w:p w:rsidRDefault="00D0189F" w:rsidP="00E367B0" w:rsidR="00D0189F">
      <w:pPr>
        <w:jc w:val="both"/>
      </w:pPr>
    </w:p>
    <w:p w:rsidRDefault="001F7A4B" w:rsidP="00D0189F" w:rsidR="00D0189F">
      <w:pPr>
        <w:ind w:firstLine="708"/>
        <w:jc w:val="both"/>
      </w:pPr>
      <w:r>
        <w:t xml:space="preserve">Zaključkom ovoga suda od </w:t>
      </w:r>
      <w:proofErr w:type="spellStart"/>
      <w:r w:rsidR="00E367B0">
        <w:t>13</w:t>
      </w:r>
      <w:proofErr w:type="spellEnd"/>
      <w:r w:rsidR="00E367B0">
        <w:t xml:space="preserve">. lipnja </w:t>
      </w:r>
      <w:proofErr w:type="spellStart"/>
      <w:r w:rsidR="00E367B0">
        <w:t>2017</w:t>
      </w:r>
      <w:proofErr w:type="spellEnd"/>
      <w:r w:rsidR="00E367B0">
        <w:t xml:space="preserve">. naloženo je Ivanu Prpiću, Zagreb, </w:t>
      </w:r>
      <w:proofErr w:type="spellStart"/>
      <w:r w:rsidR="00E367B0">
        <w:t>Hruševečka</w:t>
      </w:r>
      <w:proofErr w:type="spellEnd"/>
      <w:r w:rsidR="00E367B0">
        <w:t xml:space="preserve"> ulica </w:t>
      </w:r>
      <w:proofErr w:type="spellStart"/>
      <w:r w:rsidR="00E367B0">
        <w:t>11</w:t>
      </w:r>
      <w:proofErr w:type="spellEnd"/>
      <w:r w:rsidR="00E367B0">
        <w:t xml:space="preserve">, </w:t>
      </w:r>
      <w:proofErr w:type="spellStart"/>
      <w:r w:rsidR="00E367B0">
        <w:t>OIB</w:t>
      </w:r>
      <w:proofErr w:type="spellEnd"/>
      <w:r w:rsidR="00E367B0">
        <w:t xml:space="preserve">: </w:t>
      </w:r>
      <w:proofErr w:type="spellStart"/>
      <w:r w:rsidR="00E367B0">
        <w:t>16795120342</w:t>
      </w:r>
      <w:proofErr w:type="spellEnd"/>
      <w:r w:rsidR="00E367B0">
        <w:t xml:space="preserve">, dostaviti izvješće o gospodarskom položaju dužnika i njegovim uzrocima do </w:t>
      </w:r>
      <w:proofErr w:type="spellStart"/>
      <w:r w:rsidR="00E367B0">
        <w:t>31</w:t>
      </w:r>
      <w:proofErr w:type="spellEnd"/>
      <w:r w:rsidR="00E367B0">
        <w:t xml:space="preserve">. kolovoza </w:t>
      </w:r>
      <w:proofErr w:type="spellStart"/>
      <w:r w:rsidR="00E367B0">
        <w:t>2017</w:t>
      </w:r>
      <w:proofErr w:type="spellEnd"/>
      <w:r w:rsidR="00E367B0">
        <w:t xml:space="preserve">. i tablice prijavljenih tražbina, razlučnih i izlučnih prava do 7. rujna </w:t>
      </w:r>
      <w:proofErr w:type="spellStart"/>
      <w:r w:rsidR="00E367B0">
        <w:t>2017</w:t>
      </w:r>
      <w:proofErr w:type="spellEnd"/>
      <w:r w:rsidR="00E367B0">
        <w:t>.</w:t>
      </w:r>
      <w:r w:rsidR="00D0189F">
        <w:t xml:space="preserve"> Međutim, </w:t>
      </w:r>
      <w:r w:rsidR="00104BC0">
        <w:t>Ivan Prpić</w:t>
      </w:r>
      <w:r w:rsidR="00D0189F">
        <w:t xml:space="preserve"> nije u određenom roku dostavio izvješće </w:t>
      </w:r>
      <w:r w:rsidR="00D0189F" w:rsidRPr="00D0189F">
        <w:t xml:space="preserve">o gospodarskom položaju dužnika i njegovim uzrocima </w:t>
      </w:r>
      <w:r w:rsidR="00D0189F">
        <w:t xml:space="preserve">niti </w:t>
      </w:r>
      <w:r w:rsidR="00D0189F" w:rsidRPr="00D0189F">
        <w:t>tablice prijavljenih tražbina, razlučnih i izlučnih prava</w:t>
      </w:r>
      <w:r w:rsidR="00D0189F">
        <w:t xml:space="preserve">. Osim toga, </w:t>
      </w:r>
      <w:r w:rsidR="00630641">
        <w:t>Ivan Prpić</w:t>
      </w:r>
      <w:r w:rsidR="00D0189F">
        <w:t xml:space="preserve"> nije pristupio na ispitno i izvještajno ročište održano </w:t>
      </w:r>
      <w:proofErr w:type="spellStart"/>
      <w:r w:rsidR="00D0189F">
        <w:t>22</w:t>
      </w:r>
      <w:proofErr w:type="spellEnd"/>
      <w:r w:rsidR="00D0189F">
        <w:t xml:space="preserve">. rujna </w:t>
      </w:r>
      <w:proofErr w:type="spellStart"/>
      <w:r w:rsidR="00D0189F">
        <w:t>2017</w:t>
      </w:r>
      <w:proofErr w:type="spellEnd"/>
      <w:r w:rsidR="00D0189F">
        <w:t>.</w:t>
      </w:r>
    </w:p>
    <w:p w:rsidRDefault="00D0189F" w:rsidP="00D0189F" w:rsidR="00D0189F">
      <w:pPr>
        <w:ind w:firstLine="708"/>
        <w:jc w:val="both"/>
      </w:pPr>
    </w:p>
    <w:p w:rsidRDefault="00766E02" w:rsidP="00766E02" w:rsidR="00D0189F">
      <w:pPr>
        <w:ind w:firstLine="708"/>
        <w:jc w:val="both"/>
      </w:pPr>
      <w:r>
        <w:t xml:space="preserve">Odredbom čl. </w:t>
      </w:r>
      <w:proofErr w:type="spellStart"/>
      <w:r>
        <w:t>91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 xml:space="preserve">-a propisano je da sud može po službenoj dužnosti ili na zahtjev odbora vjerovnika ili skupštine vjerovnika razriješiti stečajnoga upravitelja i prije isteka roka iz čl. </w:t>
      </w:r>
      <w:proofErr w:type="spellStart"/>
      <w:r>
        <w:t>91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ako svoju dužnost ne obavlja uspješno ili iz drugih važnih razloga, osobito ako ne postupa po nalogu suda. Prije donošenja odluke iz čl. </w:t>
      </w:r>
      <w:proofErr w:type="spellStart"/>
      <w:r>
        <w:t>91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>-a, sud će omogućiti stečajnom upravitelju da se očituje, osim ako važni razlozi ne zahtijevaju da se drukčije postupi.</w:t>
      </w:r>
    </w:p>
    <w:p w:rsidRDefault="003B28CA" w:rsidP="00E367B0" w:rsidR="003B28CA">
      <w:pPr>
        <w:jc w:val="both"/>
      </w:pPr>
    </w:p>
    <w:p w:rsidRDefault="004D6C8D" w:rsidP="001F7A4B" w:rsidR="00DB203E">
      <w:pPr>
        <w:ind w:firstLine="708"/>
        <w:jc w:val="both"/>
      </w:pPr>
      <w:r>
        <w:t xml:space="preserve">U konkretnom slučaju Ivan Prpić nije u određenom roku </w:t>
      </w:r>
      <w:r w:rsidR="00DB203E">
        <w:t xml:space="preserve">dostavio </w:t>
      </w:r>
      <w:r w:rsidR="00AC7DC9" w:rsidRPr="00AC7DC9">
        <w:t xml:space="preserve">izvješće o gospodarskom položaju dužnika i njegovim uzrocima i tablice prijavljenih tražbina, razlučnih i izlučnih prava </w:t>
      </w:r>
      <w:r w:rsidR="00AC7DC9">
        <w:t xml:space="preserve">u skladu s nalogom ovoga suda </w:t>
      </w:r>
      <w:r w:rsidR="00CB52A4">
        <w:t xml:space="preserve">iz zaključka od </w:t>
      </w:r>
      <w:proofErr w:type="spellStart"/>
      <w:r w:rsidR="00CB52A4">
        <w:t>13</w:t>
      </w:r>
      <w:proofErr w:type="spellEnd"/>
      <w:r w:rsidR="00CB52A4">
        <w:t xml:space="preserve">. lipnja </w:t>
      </w:r>
      <w:proofErr w:type="spellStart"/>
      <w:r w:rsidR="00CB52A4">
        <w:t>2017</w:t>
      </w:r>
      <w:proofErr w:type="spellEnd"/>
      <w:r w:rsidR="00CB52A4">
        <w:t xml:space="preserve">., niti je pristupio na ispitno i izvještajno ročište održano </w:t>
      </w:r>
      <w:proofErr w:type="spellStart"/>
      <w:r w:rsidR="00CB52A4">
        <w:t>22</w:t>
      </w:r>
      <w:proofErr w:type="spellEnd"/>
      <w:r w:rsidR="00CB52A4">
        <w:t xml:space="preserve">. rujna </w:t>
      </w:r>
      <w:proofErr w:type="spellStart"/>
      <w:r w:rsidR="00CB52A4">
        <w:t>2017</w:t>
      </w:r>
      <w:proofErr w:type="spellEnd"/>
      <w:r w:rsidR="00CB52A4">
        <w:t>.</w:t>
      </w:r>
    </w:p>
    <w:p w:rsidRDefault="00CB52A4" w:rsidP="001F7A4B" w:rsidR="00CB52A4">
      <w:pPr>
        <w:ind w:firstLine="708"/>
        <w:jc w:val="both"/>
      </w:pPr>
    </w:p>
    <w:p w:rsidRDefault="00CB52A4" w:rsidP="001F7A4B" w:rsidR="0007785B">
      <w:pPr>
        <w:ind w:firstLine="708"/>
        <w:jc w:val="both"/>
      </w:pPr>
      <w:r>
        <w:t xml:space="preserve">Očitujući se na zaključak ovoga suda od </w:t>
      </w:r>
      <w:proofErr w:type="spellStart"/>
      <w:r>
        <w:t>18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 kojim mu je naloženo </w:t>
      </w:r>
      <w:r w:rsidR="0007785B" w:rsidRPr="0007785B">
        <w:t xml:space="preserve">očitovati </w:t>
      </w:r>
      <w:r w:rsidR="0007785B">
        <w:t xml:space="preserve">se </w:t>
      </w:r>
      <w:r w:rsidR="0007785B" w:rsidRPr="0007785B">
        <w:t xml:space="preserve">o razlozima ne postupanja po nalogu suda iz točke 2. izreke zaključka </w:t>
      </w:r>
      <w:r w:rsidR="0007785B">
        <w:t xml:space="preserve">ovoga suda </w:t>
      </w:r>
      <w:r w:rsidR="0007785B" w:rsidRPr="0007785B">
        <w:t xml:space="preserve">od </w:t>
      </w:r>
      <w:proofErr w:type="spellStart"/>
      <w:r w:rsidR="0007785B" w:rsidRPr="0007785B">
        <w:t>13</w:t>
      </w:r>
      <w:proofErr w:type="spellEnd"/>
      <w:r w:rsidR="0007785B" w:rsidRPr="0007785B">
        <w:t xml:space="preserve">. lipnja </w:t>
      </w:r>
      <w:proofErr w:type="spellStart"/>
      <w:r w:rsidR="0007785B" w:rsidRPr="0007785B">
        <w:t>2017</w:t>
      </w:r>
      <w:proofErr w:type="spellEnd"/>
      <w:r w:rsidR="0007785B" w:rsidRPr="0007785B">
        <w:t>., odnosno o razlozima ne podnošenja izvješća o gospodarskom položaju dužnika i njegovim uzrocima, te tablica prijavljenih tražbina, razlučnih i izlučnih prava</w:t>
      </w:r>
      <w:r w:rsidR="0007785B">
        <w:t xml:space="preserve"> </w:t>
      </w:r>
      <w:r w:rsidR="0007785B" w:rsidRPr="0007785B">
        <w:t>u rokovima određenim točko</w:t>
      </w:r>
      <w:r w:rsidR="0007785B">
        <w:t xml:space="preserve">m 2. izreke navedenog zaključka, Ivan Prpić je u podnesku od </w:t>
      </w:r>
      <w:proofErr w:type="spellStart"/>
      <w:r w:rsidR="0007785B">
        <w:t>21</w:t>
      </w:r>
      <w:proofErr w:type="spellEnd"/>
      <w:r w:rsidR="0007785B">
        <w:t xml:space="preserve">. rujna </w:t>
      </w:r>
      <w:proofErr w:type="spellStart"/>
      <w:r w:rsidR="0007785B">
        <w:t>2017</w:t>
      </w:r>
      <w:proofErr w:type="spellEnd"/>
      <w:r w:rsidR="0007785B">
        <w:t xml:space="preserve">. u bitnome </w:t>
      </w:r>
      <w:r w:rsidR="00D44EA6">
        <w:t>naveo</w:t>
      </w:r>
      <w:r w:rsidR="0007785B">
        <w:t xml:space="preserve"> kako nije uspio stupiti u kontakt s osobom koja je bila ovlaštena za zastupanje dužnika do otvaranja stečajnog postupka kako bi mu ona dostavila financijsku dokumentaciju na temelju koje će moći izraditi izvješće.</w:t>
      </w:r>
    </w:p>
    <w:p w:rsidRDefault="0007785B" w:rsidP="001F7A4B" w:rsidR="0007785B">
      <w:pPr>
        <w:ind w:firstLine="708"/>
        <w:jc w:val="both"/>
      </w:pPr>
    </w:p>
    <w:p w:rsidRDefault="0007785B" w:rsidP="001F7A4B" w:rsidR="00DB203E">
      <w:pPr>
        <w:ind w:firstLine="708"/>
        <w:jc w:val="both"/>
      </w:pPr>
      <w:r>
        <w:t xml:space="preserve">Očitujući se na </w:t>
      </w:r>
      <w:r w:rsidRPr="0007785B">
        <w:t xml:space="preserve">zaključak ovoga suda od </w:t>
      </w:r>
      <w:proofErr w:type="spellStart"/>
      <w:r w:rsidR="00EF0FC7">
        <w:t>25</w:t>
      </w:r>
      <w:proofErr w:type="spellEnd"/>
      <w:r w:rsidRPr="0007785B">
        <w:t xml:space="preserve">. rujna </w:t>
      </w:r>
      <w:proofErr w:type="spellStart"/>
      <w:r w:rsidRPr="0007785B">
        <w:t>2017</w:t>
      </w:r>
      <w:proofErr w:type="spellEnd"/>
      <w:r w:rsidRPr="0007785B">
        <w:t>.</w:t>
      </w:r>
      <w:r w:rsidR="00EF0FC7">
        <w:t xml:space="preserve"> </w:t>
      </w:r>
      <w:r w:rsidR="00EF0FC7" w:rsidRPr="00EF0FC7">
        <w:t xml:space="preserve">o razlozima zbog kojih nije pristupio na ispitno i izvještajno ročište održano </w:t>
      </w:r>
      <w:proofErr w:type="spellStart"/>
      <w:r w:rsidR="00EF0FC7" w:rsidRPr="00EF0FC7">
        <w:t>22</w:t>
      </w:r>
      <w:proofErr w:type="spellEnd"/>
      <w:r w:rsidR="00EF0FC7" w:rsidRPr="00EF0FC7">
        <w:t xml:space="preserve">. rujna </w:t>
      </w:r>
      <w:proofErr w:type="spellStart"/>
      <w:r w:rsidR="00EF0FC7" w:rsidRPr="00EF0FC7">
        <w:t>2017</w:t>
      </w:r>
      <w:proofErr w:type="spellEnd"/>
      <w:r w:rsidR="00EF0FC7" w:rsidRPr="00EF0FC7">
        <w:t>.</w:t>
      </w:r>
      <w:r w:rsidR="00EF0FC7">
        <w:t xml:space="preserve">, </w:t>
      </w:r>
      <w:r w:rsidR="00854A2A" w:rsidRPr="00854A2A">
        <w:t xml:space="preserve">Ivan Prpić je u podnesku od </w:t>
      </w:r>
      <w:r w:rsidR="00854A2A">
        <w:t>2</w:t>
      </w:r>
      <w:r w:rsidR="00854A2A" w:rsidRPr="00854A2A">
        <w:t xml:space="preserve">. </w:t>
      </w:r>
      <w:r w:rsidR="00854A2A">
        <w:t>listopada</w:t>
      </w:r>
      <w:r w:rsidR="00854A2A" w:rsidRPr="00854A2A">
        <w:t xml:space="preserve"> </w:t>
      </w:r>
      <w:proofErr w:type="spellStart"/>
      <w:r w:rsidR="00854A2A" w:rsidRPr="00854A2A">
        <w:t>2017</w:t>
      </w:r>
      <w:proofErr w:type="spellEnd"/>
      <w:r w:rsidR="00854A2A" w:rsidRPr="00854A2A">
        <w:t xml:space="preserve">. u bitnome naveo kako nije </w:t>
      </w:r>
      <w:r w:rsidR="00854A2A">
        <w:t>pristupio na navedeno ročište zbog zdravstvenih razloga.</w:t>
      </w:r>
    </w:p>
    <w:p w:rsidRDefault="00854A2A" w:rsidP="001F7A4B" w:rsidR="00854A2A">
      <w:pPr>
        <w:ind w:firstLine="708"/>
        <w:jc w:val="both"/>
      </w:pPr>
    </w:p>
    <w:p w:rsidRDefault="00854A2A" w:rsidP="00894EE0" w:rsidR="009D7244">
      <w:pPr>
        <w:ind w:firstLine="708"/>
        <w:jc w:val="both"/>
      </w:pPr>
      <w:r>
        <w:t xml:space="preserve">Međutim, razlozi nepodnošenja izvješća i tablica na koje se </w:t>
      </w:r>
      <w:r w:rsidR="00272AA8">
        <w:t>Ivan P</w:t>
      </w:r>
      <w:r w:rsidR="002A432B">
        <w:t>rpić</w:t>
      </w:r>
      <w:r>
        <w:t xml:space="preserve"> poziva u svom podnesku od </w:t>
      </w:r>
      <w:proofErr w:type="spellStart"/>
      <w:r>
        <w:t>21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., u konkretnom slučaju ne predstavljaju opravdane razloge zbog kojih </w:t>
      </w:r>
      <w:r w:rsidR="00272AA8">
        <w:t xml:space="preserve">Ivan Prpić </w:t>
      </w:r>
      <w:r>
        <w:t xml:space="preserve">nije u određenom roku dostavio </w:t>
      </w:r>
      <w:r w:rsidRPr="00854A2A">
        <w:t>izvješće o gospodarskom položaju dužnika i njegovim uzrocima i tablice prijavljenih tražbina, razlučnih i izlučnih prava u skladu s nalogom ovoga suda i</w:t>
      </w:r>
      <w:r>
        <w:t xml:space="preserve">z zaključka od </w:t>
      </w:r>
      <w:proofErr w:type="spellStart"/>
      <w:r>
        <w:t>13</w:t>
      </w:r>
      <w:proofErr w:type="spellEnd"/>
      <w:r>
        <w:t xml:space="preserve">. lipnja </w:t>
      </w:r>
      <w:proofErr w:type="spellStart"/>
      <w:r>
        <w:t>2017</w:t>
      </w:r>
      <w:proofErr w:type="spellEnd"/>
      <w:r>
        <w:t xml:space="preserve">. </w:t>
      </w:r>
      <w:r w:rsidR="00064F4F">
        <w:t xml:space="preserve">Posebno se napominje kako je stečajni postupak nad dužnikom otvoren </w:t>
      </w:r>
      <w:proofErr w:type="spellStart"/>
      <w:r w:rsidR="00064F4F">
        <w:t>13</w:t>
      </w:r>
      <w:proofErr w:type="spellEnd"/>
      <w:r w:rsidR="00064F4F">
        <w:t xml:space="preserve">. lipnja </w:t>
      </w:r>
      <w:proofErr w:type="spellStart"/>
      <w:r w:rsidR="00064F4F">
        <w:t>2017</w:t>
      </w:r>
      <w:proofErr w:type="spellEnd"/>
      <w:r w:rsidR="00064F4F">
        <w:t xml:space="preserve">. pa je Ivan Prpić imao više nego dovoljno vremena za izradu i dostavu izvješća u određenom roku. </w:t>
      </w:r>
      <w:r w:rsidR="009D7244">
        <w:t xml:space="preserve">Osim toga, zdravstvene  razloge na koje se stečajni upravitelj Ivan Prpić poziva u svom podnesku od 2. listopada </w:t>
      </w:r>
      <w:proofErr w:type="spellStart"/>
      <w:r w:rsidR="009D7244">
        <w:t>2017</w:t>
      </w:r>
      <w:proofErr w:type="spellEnd"/>
      <w:r w:rsidR="009D7244">
        <w:t xml:space="preserve">., </w:t>
      </w:r>
      <w:r w:rsidR="00272AA8">
        <w:t xml:space="preserve">a zbog kojih nije pristupio na ispitno i izvještajno ročište održano </w:t>
      </w:r>
      <w:proofErr w:type="spellStart"/>
      <w:r w:rsidR="00272AA8">
        <w:t>22</w:t>
      </w:r>
      <w:proofErr w:type="spellEnd"/>
      <w:r w:rsidR="00272AA8">
        <w:t xml:space="preserve">. rujna </w:t>
      </w:r>
      <w:proofErr w:type="spellStart"/>
      <w:r w:rsidR="00272AA8">
        <w:t>2017</w:t>
      </w:r>
      <w:proofErr w:type="spellEnd"/>
      <w:r w:rsidR="00272AA8">
        <w:t xml:space="preserve">., </w:t>
      </w:r>
      <w:r w:rsidR="0038375A">
        <w:t xml:space="preserve">Ivan Prpić </w:t>
      </w:r>
      <w:r w:rsidR="009D7244">
        <w:t>ničim ne dokazuje.</w:t>
      </w:r>
    </w:p>
    <w:p w:rsidRDefault="00064F4F" w:rsidP="00894EE0" w:rsidR="00064F4F">
      <w:pPr>
        <w:ind w:firstLine="708"/>
        <w:jc w:val="both"/>
      </w:pPr>
    </w:p>
    <w:p w:rsidRDefault="00101481" w:rsidP="006D4B88" w:rsidR="006D4B88">
      <w:pPr>
        <w:ind w:firstLine="708"/>
        <w:jc w:val="both"/>
      </w:pPr>
      <w:r>
        <w:t>S obzirom na to da Ivan P</w:t>
      </w:r>
      <w:r w:rsidR="00064F4F">
        <w:t xml:space="preserve">rpić nije u određenom roku dostavio </w:t>
      </w:r>
      <w:r w:rsidR="00F21096" w:rsidRPr="00F21096">
        <w:t xml:space="preserve">izvješće o gospodarskom položaju dužnika i njegovim uzrocima i tablice prijavljenih tražbina, razlučnih i izlučnih prava u skladu s nalogom ovoga suda iz zaključka od </w:t>
      </w:r>
      <w:proofErr w:type="spellStart"/>
      <w:r w:rsidR="00F21096" w:rsidRPr="00F21096">
        <w:t>13</w:t>
      </w:r>
      <w:proofErr w:type="spellEnd"/>
      <w:r w:rsidR="00F21096" w:rsidRPr="00F21096">
        <w:t xml:space="preserve">. lipnja </w:t>
      </w:r>
      <w:proofErr w:type="spellStart"/>
      <w:r w:rsidR="00F21096" w:rsidRPr="00F21096">
        <w:t>2017</w:t>
      </w:r>
      <w:proofErr w:type="spellEnd"/>
      <w:r w:rsidR="00F21096" w:rsidRPr="00F21096">
        <w:t>.</w:t>
      </w:r>
      <w:r w:rsidR="00F21096">
        <w:t xml:space="preserve">, niti je pristupio na ispitno i izvještajno ročište održano </w:t>
      </w:r>
      <w:proofErr w:type="spellStart"/>
      <w:r w:rsidR="00F21096">
        <w:t>22</w:t>
      </w:r>
      <w:proofErr w:type="spellEnd"/>
      <w:r w:rsidR="00F21096">
        <w:t xml:space="preserve">. rujna </w:t>
      </w:r>
      <w:proofErr w:type="spellStart"/>
      <w:r w:rsidR="00F21096">
        <w:t>2017</w:t>
      </w:r>
      <w:proofErr w:type="spellEnd"/>
      <w:r w:rsidR="00F21096">
        <w:t xml:space="preserve">., to je, uzevši u obzir navedeno, na temelju odredbe čl. </w:t>
      </w:r>
      <w:proofErr w:type="spellStart"/>
      <w:r w:rsidR="00F21096">
        <w:t>91</w:t>
      </w:r>
      <w:proofErr w:type="spellEnd"/>
      <w:r w:rsidR="00F21096">
        <w:t xml:space="preserve">. st. 2. </w:t>
      </w:r>
      <w:proofErr w:type="spellStart"/>
      <w:r w:rsidR="00F21096">
        <w:t>SZ</w:t>
      </w:r>
      <w:proofErr w:type="spellEnd"/>
      <w:r w:rsidR="00F21096">
        <w:t xml:space="preserve">-a, </w:t>
      </w:r>
      <w:r w:rsidR="00FB7720">
        <w:t>o</w:t>
      </w:r>
      <w:r w:rsidR="007159D8">
        <w:t xml:space="preserve">dlučeno kao u točki I. izreke ovog rješenja. </w:t>
      </w:r>
    </w:p>
    <w:p w:rsidRDefault="006D4B88" w:rsidP="00894EE0" w:rsidR="006D4B88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A60DE3">
        <w:t xml:space="preserve">sud je odgovarajućom primjenom odredaba čl. </w:t>
      </w:r>
      <w:proofErr w:type="spellStart"/>
      <w:r w:rsidR="00A60DE3">
        <w:t>84</w:t>
      </w:r>
      <w:proofErr w:type="spellEnd"/>
      <w:r w:rsidR="00A60DE3">
        <w:t xml:space="preserve">. st. 1. u vezi s odredbom čl. </w:t>
      </w:r>
      <w:proofErr w:type="spellStart"/>
      <w:r w:rsidR="00A60DE3">
        <w:t>91</w:t>
      </w:r>
      <w:proofErr w:type="spellEnd"/>
      <w:r w:rsidR="00A60DE3">
        <w:t xml:space="preserve">. st. 8.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ovog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40664E">
        <w:t>5. listopada</w:t>
      </w:r>
      <w:r w:rsidR="00254BDA">
        <w:rPr>
          <w:lang w:val="pt-BR"/>
        </w:rPr>
        <w:t xml:space="preserve"> 201</w:t>
      </w:r>
      <w:r w:rsidR="009F6E5A">
        <w:rPr>
          <w:lang w:val="pt-BR"/>
        </w:rPr>
        <w:t>7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670790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E86752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DA4B6E" w:rsidR="00DA4B6E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</w:t>
      </w:r>
      <w:r w:rsidR="00514FB5">
        <w:t>ovog</w:t>
      </w:r>
      <w:r w:rsidR="002155AE">
        <w:t xml:space="preserve"> rješenja</w:t>
      </w:r>
      <w:r w:rsidRPr="008B00D6">
        <w:t xml:space="preserve"> može </w:t>
      </w:r>
      <w:r w:rsidR="00514FB5">
        <w:t>se uložiti žalba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514FB5">
        <w:t xml:space="preserve"> </w:t>
      </w:r>
      <w:r w:rsidR="00514FB5" w:rsidRPr="002155AE">
        <w:t>Protiv rješenja o razrješenju stečajnoga upravitelja pravo na žalbu</w:t>
      </w:r>
      <w:r w:rsidR="00514FB5">
        <w:t xml:space="preserve"> imaju samo stečajni vjerovnici (čl. </w:t>
      </w:r>
      <w:proofErr w:type="spellStart"/>
      <w:r w:rsidR="00514FB5">
        <w:t>91</w:t>
      </w:r>
      <w:proofErr w:type="spellEnd"/>
      <w:r w:rsidR="00514FB5">
        <w:t xml:space="preserve">. st. 4. </w:t>
      </w:r>
      <w:proofErr w:type="spellStart"/>
      <w:r w:rsidR="00514FB5">
        <w:t>SZ</w:t>
      </w:r>
      <w:proofErr w:type="spellEnd"/>
      <w:r w:rsidR="00514FB5">
        <w:t>).</w:t>
      </w:r>
    </w:p>
    <w:p w:rsidRDefault="00CC3A6F" w:rsidP="002D4CBC" w:rsidR="00CC3A6F">
      <w:pPr>
        <w:jc w:val="both"/>
      </w:pPr>
    </w:p>
    <w:p w:rsidRDefault="00670790" w:rsidP="00670790" w:rsidR="00670790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670790" w:rsidP="00670790" w:rsidR="00BA00B8">
      <w:pPr>
        <w:ind w:left="360"/>
      </w:pPr>
      <w:r>
        <w:t>Petra Čiček</w:t>
      </w: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lastRenderedPageBreak/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790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DE2F51">
      <w:rPr>
        <w:noProof/>
      </w:rPr>
      <w:t>4929</w:t>
    </w:r>
    <w:r>
      <w:rPr>
        <w:noProof/>
      </w:rPr>
      <w:t>/1</w:t>
    </w:r>
    <w:r w:rsidR="004D4B40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358B"/>
    <w:rsid w:val="00064F4F"/>
    <w:rsid w:val="00075545"/>
    <w:rsid w:val="0007785B"/>
    <w:rsid w:val="000854F2"/>
    <w:rsid w:val="00085B56"/>
    <w:rsid w:val="0009227D"/>
    <w:rsid w:val="000E2119"/>
    <w:rsid w:val="00100575"/>
    <w:rsid w:val="00101481"/>
    <w:rsid w:val="00104BC0"/>
    <w:rsid w:val="001350B2"/>
    <w:rsid w:val="00163E44"/>
    <w:rsid w:val="001B255C"/>
    <w:rsid w:val="001C7977"/>
    <w:rsid w:val="001F0DCA"/>
    <w:rsid w:val="001F2E2A"/>
    <w:rsid w:val="001F62FD"/>
    <w:rsid w:val="001F7A4B"/>
    <w:rsid w:val="00204508"/>
    <w:rsid w:val="002155AE"/>
    <w:rsid w:val="002213AA"/>
    <w:rsid w:val="00237BC7"/>
    <w:rsid w:val="00243285"/>
    <w:rsid w:val="00244E64"/>
    <w:rsid w:val="00254BDA"/>
    <w:rsid w:val="00272AA8"/>
    <w:rsid w:val="00274106"/>
    <w:rsid w:val="002878DC"/>
    <w:rsid w:val="002A432B"/>
    <w:rsid w:val="002D4CBC"/>
    <w:rsid w:val="002F43D5"/>
    <w:rsid w:val="002F62D4"/>
    <w:rsid w:val="003021AC"/>
    <w:rsid w:val="00303C9C"/>
    <w:rsid w:val="003161BB"/>
    <w:rsid w:val="0035084C"/>
    <w:rsid w:val="00356487"/>
    <w:rsid w:val="00371E33"/>
    <w:rsid w:val="0038375A"/>
    <w:rsid w:val="003869E3"/>
    <w:rsid w:val="003A083E"/>
    <w:rsid w:val="003B18CF"/>
    <w:rsid w:val="003B28CA"/>
    <w:rsid w:val="00400A8C"/>
    <w:rsid w:val="0040664E"/>
    <w:rsid w:val="00423A24"/>
    <w:rsid w:val="004339E3"/>
    <w:rsid w:val="0044195B"/>
    <w:rsid w:val="00456C0E"/>
    <w:rsid w:val="00484904"/>
    <w:rsid w:val="00486DA9"/>
    <w:rsid w:val="004918BD"/>
    <w:rsid w:val="004C4D71"/>
    <w:rsid w:val="004D4B40"/>
    <w:rsid w:val="004D583E"/>
    <w:rsid w:val="004D697D"/>
    <w:rsid w:val="004D6C8D"/>
    <w:rsid w:val="00507BA9"/>
    <w:rsid w:val="00514FB5"/>
    <w:rsid w:val="00521936"/>
    <w:rsid w:val="0053524A"/>
    <w:rsid w:val="0053533B"/>
    <w:rsid w:val="005355D1"/>
    <w:rsid w:val="00573BC8"/>
    <w:rsid w:val="00594295"/>
    <w:rsid w:val="005D057F"/>
    <w:rsid w:val="005F28E9"/>
    <w:rsid w:val="005F3EC9"/>
    <w:rsid w:val="00630641"/>
    <w:rsid w:val="00670217"/>
    <w:rsid w:val="00670790"/>
    <w:rsid w:val="00673193"/>
    <w:rsid w:val="006B4ACD"/>
    <w:rsid w:val="006B77AD"/>
    <w:rsid w:val="006D4B88"/>
    <w:rsid w:val="0070379F"/>
    <w:rsid w:val="007159D8"/>
    <w:rsid w:val="00716095"/>
    <w:rsid w:val="0073212E"/>
    <w:rsid w:val="0075346C"/>
    <w:rsid w:val="0075702A"/>
    <w:rsid w:val="00762A37"/>
    <w:rsid w:val="00766E02"/>
    <w:rsid w:val="007876EC"/>
    <w:rsid w:val="007B333C"/>
    <w:rsid w:val="00824899"/>
    <w:rsid w:val="00854A2A"/>
    <w:rsid w:val="0086115E"/>
    <w:rsid w:val="00862AF3"/>
    <w:rsid w:val="00894EE0"/>
    <w:rsid w:val="008C0B3B"/>
    <w:rsid w:val="008D4093"/>
    <w:rsid w:val="008D55C6"/>
    <w:rsid w:val="008D5A9F"/>
    <w:rsid w:val="00907E1E"/>
    <w:rsid w:val="00933A5F"/>
    <w:rsid w:val="00936679"/>
    <w:rsid w:val="00937646"/>
    <w:rsid w:val="009508C1"/>
    <w:rsid w:val="00955BBB"/>
    <w:rsid w:val="00990BF7"/>
    <w:rsid w:val="009A77D9"/>
    <w:rsid w:val="009C58F8"/>
    <w:rsid w:val="009D7244"/>
    <w:rsid w:val="009E6687"/>
    <w:rsid w:val="009F28A5"/>
    <w:rsid w:val="009F6E5A"/>
    <w:rsid w:val="00A22493"/>
    <w:rsid w:val="00A60DE3"/>
    <w:rsid w:val="00AC7DC9"/>
    <w:rsid w:val="00AD12E1"/>
    <w:rsid w:val="00B46204"/>
    <w:rsid w:val="00B84428"/>
    <w:rsid w:val="00B85BF4"/>
    <w:rsid w:val="00B93BB9"/>
    <w:rsid w:val="00BA00B8"/>
    <w:rsid w:val="00BC5467"/>
    <w:rsid w:val="00BD28EB"/>
    <w:rsid w:val="00BD6F5E"/>
    <w:rsid w:val="00C33007"/>
    <w:rsid w:val="00C503CC"/>
    <w:rsid w:val="00C53B7E"/>
    <w:rsid w:val="00C61EA3"/>
    <w:rsid w:val="00C947A5"/>
    <w:rsid w:val="00CB52A4"/>
    <w:rsid w:val="00CC3A6F"/>
    <w:rsid w:val="00CD080D"/>
    <w:rsid w:val="00D0189F"/>
    <w:rsid w:val="00D01D70"/>
    <w:rsid w:val="00D0668D"/>
    <w:rsid w:val="00D26CB0"/>
    <w:rsid w:val="00D44EA6"/>
    <w:rsid w:val="00D5374E"/>
    <w:rsid w:val="00D565C9"/>
    <w:rsid w:val="00D94837"/>
    <w:rsid w:val="00D95F7A"/>
    <w:rsid w:val="00D96C62"/>
    <w:rsid w:val="00DA4B6E"/>
    <w:rsid w:val="00DB203E"/>
    <w:rsid w:val="00DE2F51"/>
    <w:rsid w:val="00DE54B3"/>
    <w:rsid w:val="00DF2243"/>
    <w:rsid w:val="00E029B4"/>
    <w:rsid w:val="00E120CF"/>
    <w:rsid w:val="00E367B0"/>
    <w:rsid w:val="00E67FD5"/>
    <w:rsid w:val="00E710BE"/>
    <w:rsid w:val="00E86752"/>
    <w:rsid w:val="00EA0D6E"/>
    <w:rsid w:val="00EA1F5A"/>
    <w:rsid w:val="00ED256C"/>
    <w:rsid w:val="00EE41E8"/>
    <w:rsid w:val="00EF0FC7"/>
    <w:rsid w:val="00EF500C"/>
    <w:rsid w:val="00F135B4"/>
    <w:rsid w:val="00F1797B"/>
    <w:rsid w:val="00F21096"/>
    <w:rsid w:val="00F418B3"/>
    <w:rsid w:val="00F90615"/>
    <w:rsid w:val="00FB1A37"/>
    <w:rsid w:val="00FB7720"/>
    <w:rsid w:val="00FC6A27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4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3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3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3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3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4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3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3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3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3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St-4929/2016-27</izvorni_sadrzaj>
    <derivirana_varijabla naziv="DomainObject.Oznaka_1">St-4929/2016-27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St-4929/2016-27</izvorni_sadrzaj>
    <derivirana_varijabla naziv="DomainObject.PoslovniBrojDokumenta_1">St-4929/2016-27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825</properties:Words>
  <properties:Characters>4277</properties:Characters>
  <properties:Lines>97</properties:Lines>
  <properties:Paragraphs>27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Petra Čiček</cp:lastModifiedBy>
  <cp:lastPrinted>2017-10-05T09:37:00Z</cp:lastPrinted>
  <dcterms:modified xmlns:xsi="http://www.w3.org/2001/XMLSchema-instance" xsi:type="dcterms:W3CDTF">2017-10-05T09:37:00Z</dcterms:modified>
  <cp:revision>124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St-4929/2016-27 / Odluka - Rješenje - razrješenje stečajnog upravitelja zbog neurednog obnašanja dužnosti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