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d68b" w14:paraId="2c7d68b" w:rsidRDefault="000412CC" w:rsidR="000412C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6C62C4">
        <w:rPr>
          <w:rFonts w:hAnsi="Times New Roman" w:ascii="Times New Roman"/>
          <w:szCs w:val="24"/>
          <w:lang w:val="hr-HR"/>
        </w:rPr>
        <w:t>4</w:t>
      </w:r>
      <w:r w:rsidR="00C438B4">
        <w:rPr>
          <w:rFonts w:hAnsi="Times New Roman" w:ascii="Times New Roman"/>
          <w:szCs w:val="24"/>
          <w:lang w:val="hr-HR"/>
        </w:rPr>
        <w:t>16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0412CC" w:rsidR="000412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45ED4" w:rsidR="000412CC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12CC" w:rsidR="000412CC">
      <w:pPr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0412CC" w:rsidR="000412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0412CC" w:rsidR="000412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0412CC" w:rsidR="000412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0412CC" w:rsidR="000412CC">
      <w:pPr>
        <w:jc w:val="center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6C62C4">
        <w:rPr>
          <w:rFonts w:hAnsi="Times New Roman" w:ascii="Times New Roman"/>
          <w:szCs w:val="24"/>
          <w:lang w:val="hr-HR"/>
        </w:rPr>
        <w:t>4</w:t>
      </w:r>
      <w:r w:rsidR="00C438B4">
        <w:rPr>
          <w:rFonts w:hAnsi="Times New Roman" w:ascii="Times New Roman"/>
          <w:szCs w:val="24"/>
          <w:lang w:val="hr-HR"/>
        </w:rPr>
        <w:t>16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0412CC" w:rsidR="000412CC">
      <w:pPr>
        <w:jc w:val="both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0412CC" w:rsidR="000412CC">
      <w:pPr>
        <w:jc w:val="center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C438B4" w:rsidRPr="00C438B4">
        <w:rPr>
          <w:rFonts w:hAnsi="Times New Roman" w:ascii="Times New Roman"/>
          <w:szCs w:val="24"/>
          <w:lang w:val="hr-HR"/>
        </w:rPr>
        <w:t xml:space="preserve"> </w:t>
      </w:r>
      <w:r w:rsidR="00C438B4">
        <w:rPr>
          <w:rFonts w:hAnsi="Times New Roman" w:ascii="Times New Roman"/>
          <w:szCs w:val="24"/>
          <w:lang w:val="hr-HR"/>
        </w:rPr>
        <w:t>SAN-TOURS turistička agencija d.o.o. Dugo Selo, Hrvatskog preporoda 15, OIB:18588140464, MBS:080805442</w:t>
      </w:r>
      <w:r>
        <w:rPr>
          <w:rFonts w:hAnsi="Times New Roman" w:ascii="Times New Roman"/>
          <w:szCs w:val="24"/>
          <w:lang w:val="hr-HR"/>
        </w:rPr>
        <w:t>.</w:t>
      </w:r>
    </w:p>
    <w:p w:rsidRDefault="000412CC" w:rsidR="000412C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438B4">
        <w:rPr>
          <w:rFonts w:hAnsi="Times New Roman" w:ascii="Times New Roman"/>
          <w:szCs w:val="24"/>
          <w:lang w:val="hr-HR"/>
        </w:rPr>
        <w:t>20.161,80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0412CC" w:rsidR="000412C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0412CC" w:rsidR="000412C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412CC" w:rsidR="000412C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0412CC" w:rsidR="000412C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0412CC" w:rsidR="000412C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0412CC" w:rsidR="000412C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0412CC" w:rsidR="000412CC">
      <w:pPr>
        <w:jc w:val="both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0412CC" w:rsidR="000412C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0412CC" w:rsidR="000412CC">
      <w:pPr>
        <w:jc w:val="right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jc w:val="right"/>
        <w:rPr>
          <w:rFonts w:hAnsi="Times New Roman" w:ascii="Times New Roman"/>
          <w:szCs w:val="24"/>
          <w:lang w:val="hr-HR"/>
        </w:rPr>
      </w:pPr>
    </w:p>
    <w:p w:rsidRDefault="000412CC" w:rsidR="000412CC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0412CC" w:rsidR="000412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0412CC" w:rsidR="000412CC"/>
    <w:sectPr w:rsidR="000412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412CC"/>
    <w:rsid w:val="001802CD"/>
    <w:rsid w:val="00345ED4"/>
    <w:rsid w:val="00416492"/>
    <w:rsid w:val="006C62C4"/>
    <w:rsid w:val="009151AE"/>
    <w:rsid w:val="00AF077F"/>
    <w:rsid w:val="00C438B4"/>
    <w:rsid w:val="00CA0EE4"/>
    <w:rsid w:val="00CD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180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2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2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2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2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180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2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2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2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2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SAN-TOURS turistička agencija d.o.o.</izvorni_sadrzaj>
    <derivirana_varijabla naziv="DomainObject.Predmet.ProtustrankaFormated_1">  SAN-TOURS turistička agencija d.o.o.</derivirana_varijabla>
  </DomainObject.Predmet.ProtustrankaFormated>
  <DomainObject.Predmet.ProtustrankaFormatedOIB>
    <izvorni_sadrzaj>  SAN-TOURS turistička agencija d.o.o., OIB 18588140464</izvorni_sadrzaj>
    <derivirana_varijabla naziv="DomainObject.Predmet.ProtustrankaFormatedOIB_1">  SAN-TOURS turistička agencija d.o.o., OIB 18588140464</derivirana_varijabla>
  </DomainObject.Predmet.ProtustrankaFormatedOIB>
  <DomainObject.Predmet.ProtustrankaFormatedWithAdress>
    <izvorni_sadrzaj> SAN-TOURS turistička agencija d.o.o., Hrvatskog preporoda 15, 10370 Dugo Selo</izvorni_sadrzaj>
    <derivirana_varijabla naziv="DomainObject.Predmet.ProtustrankaFormatedWithAdress_1"> SAN-TOURS turistička agencija d.o.o., Hrvatskog preporoda 15, 10370 Dugo Selo</derivirana_varijabla>
  </DomainObject.Predmet.ProtustrankaFormatedWithAdress>
  <DomainObject.Predmet.ProtustrankaFormatedWithAdressOIB>
    <izvorni_sadrzaj> SAN-TOURS turistička agencija d.o.o., OIB 18588140464, Hrvatskog preporoda 15, 10370 Dugo Selo</izvorni_sadrzaj>
    <derivirana_varijabla naziv="DomainObject.Predmet.ProtustrankaFormatedWithAdressOIB_1"> SAN-TOURS turistička agencija d.o.o., OIB 18588140464, Hrvatskog preporoda 15, 10370 Dugo Selo</derivirana_varijabla>
  </DomainObject.Predmet.ProtustrankaFormatedWithAdressOIB>
  <DomainObject.Predmet.ProtustrankaWithAdress>
    <izvorni_sadrzaj>SAN-TOURS turistička agencija d.o.o. Hrvatskog preporoda 15, 10370 Dugo Selo</izvorni_sadrzaj>
    <derivirana_varijabla naziv="DomainObject.Predmet.ProtustrankaWithAdress_1">SAN-TOURS turistička agencija d.o.o. Hrvatskog preporoda 15, 10370 Dugo Selo</derivirana_varijabla>
  </DomainObject.Predmet.ProtustrankaWithAdress>
  <DomainObject.Predmet.ProtustrankaWithAdressOIB>
    <izvorni_sadrzaj>SAN-TOURS turistička agencija d.o.o., OIB 18588140464, Hrvatskog preporoda 15, 10370 Dugo Selo</izvorni_sadrzaj>
    <derivirana_varijabla naziv="DomainObject.Predmet.ProtustrankaWithAdressOIB_1">SAN-TOURS turistička agencija d.o.o., OIB 18588140464, Hrvatskog preporoda 15, 10370 Dugo Selo</derivirana_varijabla>
  </DomainObject.Predmet.ProtustrankaWithAdressOIB>
  <DomainObject.Predmet.ProtustrankaNazivFormated>
    <izvorni_sadrzaj>SAN-TOURS turistička agencija d.o.o.</izvorni_sadrzaj>
    <derivirana_varijabla naziv="DomainObject.Predmet.ProtustrankaNazivFormated_1">SAN-TOURS turistička agencija d.o.o.</derivirana_varijabla>
  </DomainObject.Predmet.ProtustrankaNazivFormated>
  <DomainObject.Predmet.ProtustrankaNazivFormatedOIB>
    <izvorni_sadrzaj>SAN-TOURS turistička agencija d.o.o., OIB 18588140464</izvorni_sadrzaj>
    <derivirana_varijabla naziv="DomainObject.Predmet.ProtustrankaNazivFormatedOIB_1">SAN-TOURS turistička agencija d.o.o., OIB 18588140464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SAN-TOURS turistička agencija d.o.o.</item>
    </izvorni_sadrzaj>
    <derivirana_varijabla naziv="DomainObject.Predmet.ProtuStrankaListFormated_1">
      <item>SAN-TOURS turistička agencija d.o.o.</item>
    </derivirana_varijabla>
  </DomainObject.Predmet.ProtuStrankaListFormated>
  <DomainObject.Predmet.ProtuStrankaListFormatedOIB>
    <izvorni_sadrzaj>
      <item>SAN-TOURS turistička agencija d.o.o., OIB 18588140464</item>
    </izvorni_sadrzaj>
    <derivirana_varijabla naziv="DomainObject.Predmet.ProtuStrankaListFormatedOIB_1">
      <item>SAN-TOURS turistička agencija d.o.o., OIB 18588140464</item>
    </derivirana_varijabla>
  </DomainObject.Predmet.ProtuStrankaListFormatedOIB>
  <DomainObject.Predmet.ProtuStrankaListFormatedWithAdress>
    <izvorni_sadrzaj>
      <item>SAN-TOURS turistička agencija d.o.o., Hrvatskog preporoda 15, 10370 Dugo Selo</item>
    </izvorni_sadrzaj>
    <derivirana_varijabla naziv="DomainObject.Predmet.ProtuStrankaListFormatedWithAdress_1">
      <item>SAN-TOURS turistička agencija d.o.o., Hrvatskog preporoda 15, 10370 Dugo Selo</item>
    </derivirana_varijabla>
  </DomainObject.Predmet.ProtuStrankaListFormatedWithAdress>
  <DomainObject.Predmet.ProtuStrankaListFormatedWithAdressOIB>
    <izvorni_sadrzaj>
      <item>SAN-TOURS turistička agencija d.o.o., OIB 18588140464, Hrvatskog preporoda 15, 10370 Dugo Selo</item>
    </izvorni_sadrzaj>
    <derivirana_varijabla naziv="DomainObject.Predmet.ProtuStrankaListFormatedWithAdressOIB_1">
      <item>SAN-TOURS turistička agencija d.o.o., OIB 18588140464, Hrvatskog preporoda 15, 10370 Dugo Selo</item>
    </derivirana_varijabla>
  </DomainObject.Predmet.ProtuStrankaListFormatedWithAdressOIB>
  <DomainObject.Predmet.ProtuStrankaListNazivFormated>
    <izvorni_sadrzaj>
      <item>SAN-TOURS turistička agencija d.o.o.</item>
    </izvorni_sadrzaj>
    <derivirana_varijabla naziv="DomainObject.Predmet.ProtuStrankaListNazivFormated_1">
      <item>SAN-TOURS turistička agencija d.o.o.</item>
    </derivirana_varijabla>
  </DomainObject.Predmet.ProtuStrankaListNazivFormated>
  <DomainObject.Predmet.ProtuStrankaListNazivFormatedOIB>
    <izvorni_sadrzaj>
      <item>SAN-TOURS turistička agencija d.o.o., OIB 18588140464</item>
    </izvorni_sadrzaj>
    <derivirana_varijabla naziv="DomainObject.Predmet.ProtuStrankaListNazivFormatedOIB_1">
      <item>SAN-TOURS turistička agencija d.o.o., OIB 18588140464</item>
    </derivirana_varijabla>
  </DomainObject.Predmet.ProtuStrankaListNazivFormatedOIB>
  <DomainObject.Predmet.OstaliListFormated>
    <izvorni_sadrzaj>
      <item>Jasmina Dubravčić</item>
    </izvorni_sadrzaj>
    <derivirana_varijabla naziv="DomainObject.Predmet.OstaliListFormated_1">
      <item>Jasmina Dubravčić</item>
    </derivirana_varijabla>
  </DomainObject.Predmet.OstaliListFormated>
  <DomainObject.Predmet.OstaliListFormatedOIB>
    <izvorni_sadrzaj>
      <item>Jasmina Dubravčić, OIB 62020553296</item>
    </izvorni_sadrzaj>
    <derivirana_varijabla naziv="DomainObject.Predmet.OstaliListFormatedOIB_1">
      <item>Jasmina Dubravčić, OIB 62020553296</item>
    </derivirana_varijabla>
  </DomainObject.Predmet.OstaliListFormatedOIB>
  <DomainObject.Predmet.OstaliListFormatedWithAdress>
    <izvorni_sadrzaj>
      <item>Jasmina Dubravčić, Kozinska 50, 10370 Kozinščak</item>
    </izvorni_sadrzaj>
    <derivirana_varijabla naziv="DomainObject.Predmet.OstaliListFormatedWithAdress_1">
      <item>Jasmina Dubravčić, Kozinska 50, 10370 Kozinščak</item>
    </derivirana_varijabla>
  </DomainObject.Predmet.OstaliListFormatedWithAdress>
  <DomainObject.Predmet.OstaliListFormatedWithAdressOIB>
    <izvorni_sadrzaj>
      <item>Jasmina Dubravčić, OIB 62020553296, Kozinska 50, 10370 Kozinščak</item>
    </izvorni_sadrzaj>
    <derivirana_varijabla naziv="DomainObject.Predmet.OstaliListFormatedWithAdressOIB_1">
      <item>Jasmina Dubravčić, OIB 62020553296, Kozinska 50, 10370 Kozinščak</item>
    </derivirana_varijabla>
  </DomainObject.Predmet.OstaliListFormatedWithAdressOIB>
  <DomainObject.Predmet.OstaliListNazivFormated>
    <izvorni_sadrzaj>
      <item>Jasmina Dubravčić</item>
    </izvorni_sadrzaj>
    <derivirana_varijabla naziv="DomainObject.Predmet.OstaliListNazivFormated_1">
      <item>Jasmina Dubravčić</item>
    </derivirana_varijabla>
  </DomainObject.Predmet.OstaliListNazivFormated>
  <DomainObject.Predmet.OstaliListNazivFormatedOIB>
    <izvorni_sadrzaj>
      <item>Jasmina Dubravčić, OIB 62020553296</item>
    </izvorni_sadrzaj>
    <derivirana_varijabla naziv="DomainObject.Predmet.OstaliListNazivFormatedOIB_1">
      <item>Jasmina Dubravčić, OIB 62020553296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SAN-TOURS turistička agencija d.o.o.</izvorni_sadrzaj>
    <derivirana_varijabla naziv="DomainObject.Predmet.ProtustrankaIDrugi_1">SAN-TOURS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SAN-TOURS turistička agencija d.o.o., OIB 18588140464, Hrvatskog preporoda 15, 10370 Dugo Selo</izvorni_sadrzaj>
    <derivirana_varijabla naziv="DomainObject.Predmet.ProtustrankaIDrugiAdressOIB_1">SAN-TOURS turistička agencija d.o.o., OIB 18588140464, Hrvatskog preporoda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SAN-TOURS turistička agencija d.o.o.</item>
      <item>Jasmina Dubravčić</item>
    </izvorni_sadrzaj>
    <derivirana_varijabla naziv="DomainObject.Predmet.SudioniciListNaziv_1">
      <item>FINA Regionalni centar Zagreb</item>
      <item>SAN-TOURS turistička agencija d.o.o.</item>
      <item>Jasmina Dubravčić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SAN-TOURS turistička agencija d.o.o., OIB 18588140464, Hrvatskog preporoda 15,10370 Dugo Selo</item>
      <item>Jasmina Dubravčić, OIB 62020553296, Kozinska 50,10370 Kozinščak</item>
    </izvorni_sadrzaj>
    <derivirana_varijabla naziv="DomainObject.Predmet.SudioniciListAdressOIB_1">
      <item>FINA Regionalni centar Zagreb, OIB 85821130368, Trg svibanjskih žrtava 1995. 1,10000 Zagreb</item>
      <item>SAN-TOURS turistička agencija d.o.o., OIB 18588140464, Hrvatskog preporoda 15,10370 Dugo Selo</item>
      <item>Jasmina Dubravčić, OIB 62020553296, Kozinska 50,10370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18588140464</item>
      <item>, OIB 62020553296</item>
    </izvorni_sadrzaj>
    <derivirana_varijabla naziv="DomainObject.Predmet.SudioniciListNazivOIB_1">
      <item>, OIB 85821130368</item>
      <item>, OIB 18588140464</item>
      <item>, OIB 62020553296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1382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2016-02-04T10:57:00Z</dcterms:created>
  <dc:creator>Sudsko vijeæe</dc:creator>
  <cp:lastModifiedBy>Marina Markić</cp:lastModifiedBy>
  <cp:lastPrinted>2016-02-04T10:57:00Z</cp:lastPrinted>
  <dcterms:modified xmlns:xsi="http://www.w3.org/2001/XMLSchema-instance" xsi:type="dcterms:W3CDTF">2016-02-04T10:58:00Z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