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7ca6" w14:paraId="2f47ca6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E2B">
        <w:t>7 St-</w:t>
      </w:r>
      <w:r w:rsidR="003C148B">
        <w:t>1311</w:t>
      </w:r>
      <w:r w:rsidR="00190E2B">
        <w:t>/17-12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3C148B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KNJIGOVODSTVENI SERVIS Ines j.d.o.o., Jastrebarsko, Strossmayerov trg 3, MBS: 080979918, OIB: 57085815811</w:t>
      </w:r>
      <w:r w:rsidR="00AC3604">
        <w:t xml:space="preserve">, dana </w:t>
      </w:r>
      <w:r>
        <w:t>5</w:t>
      </w:r>
      <w:r w:rsidR="005E1BF7">
        <w:t>. ožujka 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5C2062">
        <w:t>KNJIGOVODSTVENI SERVIS Ines j.d.o.o., Jastrebarsko, Strossmayerov trg 3, MBS: 080979918, OIB: 57085815811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5C2062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3. svibanj</w:t>
      </w:r>
      <w:r w:rsidR="00D07BCA" w:rsidRPr="00BA1E1E">
        <w:rPr>
          <w:b/>
          <w:u w:val="single"/>
        </w:rPr>
        <w:t xml:space="preserve"> 2018. godine u 1</w:t>
      </w:r>
      <w:r>
        <w:rPr>
          <w:b/>
          <w:u w:val="single"/>
        </w:rPr>
        <w:t>0</w:t>
      </w:r>
      <w:r w:rsidR="00D07BCA" w:rsidRPr="00BA1E1E">
        <w:rPr>
          <w:b/>
          <w:u w:val="single"/>
        </w:rPr>
        <w:t>,00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3B4FC4" w:rsidP="001C0559" w:rsidR="003B4FC4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 xml:space="preserve">FINA </w:t>
      </w:r>
      <w:r w:rsidR="00BE1BB1">
        <w:rPr>
          <w:color w:val="000000"/>
        </w:rPr>
        <w:t>Zagreb</w:t>
      </w:r>
    </w:p>
    <w:p w:rsidRDefault="00115125" w:rsidP="00115125" w:rsidR="00115125" w:rsidRPr="007935A7">
      <w:pPr>
        <w:pStyle w:val="Odlomakpopisa"/>
        <w:numPr>
          <w:ilvl w:val="0"/>
          <w:numId w:val="10"/>
        </w:numPr>
        <w:jc w:val="both"/>
      </w:pPr>
      <w:r w:rsidRPr="007935A7">
        <w:rPr>
          <w:color w:val="000000"/>
        </w:rPr>
        <w:t>zakonski zastupnik dužnika</w:t>
      </w:r>
      <w:r w:rsidR="00700607" w:rsidRPr="007935A7">
        <w:tab/>
      </w:r>
      <w:r w:rsidR="00BE1BB1">
        <w:t xml:space="preserve">Ines </w:t>
      </w:r>
      <w:proofErr w:type="spellStart"/>
      <w:r w:rsidR="00BE1BB1">
        <w:t>Priselac</w:t>
      </w:r>
      <w:proofErr w:type="spellEnd"/>
      <w:r w:rsidR="00BE1BB1">
        <w:t xml:space="preserve">, </w:t>
      </w:r>
      <w:proofErr w:type="spellStart"/>
      <w:r w:rsidR="00BE1BB1">
        <w:t>Volavje</w:t>
      </w:r>
      <w:proofErr w:type="spellEnd"/>
      <w:r w:rsidR="00BE1BB1">
        <w:t xml:space="preserve">, </w:t>
      </w:r>
      <w:proofErr w:type="spellStart"/>
      <w:r w:rsidR="00BE1BB1">
        <w:t>Volavje</w:t>
      </w:r>
      <w:proofErr w:type="spellEnd"/>
      <w:r w:rsidR="00BE1BB1">
        <w:t xml:space="preserve"> 57/A, po punomoćniku Ani </w:t>
      </w:r>
      <w:proofErr w:type="spellStart"/>
      <w:r w:rsidR="00BE1BB1">
        <w:t>Birnabaum</w:t>
      </w:r>
      <w:proofErr w:type="spellEnd"/>
      <w:r w:rsidR="00BE1BB1">
        <w:t xml:space="preserve"> odvjetnici iz Osijeka, </w:t>
      </w:r>
      <w:proofErr w:type="spellStart"/>
      <w:r w:rsidR="00BE1BB1">
        <w:t>Gundulićeva</w:t>
      </w:r>
      <w:proofErr w:type="spellEnd"/>
      <w:r w:rsidR="00BE1BB1">
        <w:t xml:space="preserve"> 36b,</w:t>
      </w:r>
    </w:p>
    <w:p w:rsidRDefault="007935A7" w:rsidP="00BE1BB1" w:rsidR="00DC2A67">
      <w:pPr>
        <w:pStyle w:val="Odlomakpopisa"/>
        <w:numPr>
          <w:ilvl w:val="0"/>
          <w:numId w:val="10"/>
        </w:numPr>
        <w:jc w:val="both"/>
      </w:pPr>
      <w:r w:rsidRPr="00BE1BB1">
        <w:rPr>
          <w:color w:val="000000"/>
        </w:rPr>
        <w:t>privremen</w:t>
      </w:r>
      <w:r w:rsidR="00D07BCA" w:rsidRPr="00BE1BB1">
        <w:rPr>
          <w:color w:val="000000"/>
        </w:rPr>
        <w:t>i</w:t>
      </w:r>
      <w:r w:rsidRPr="00BE1BB1">
        <w:rPr>
          <w:color w:val="000000"/>
        </w:rPr>
        <w:t xml:space="preserve"> stečajn</w:t>
      </w:r>
      <w:r w:rsidR="00D07BCA" w:rsidRPr="00BE1BB1">
        <w:rPr>
          <w:color w:val="000000"/>
        </w:rPr>
        <w:t>i upravitelj</w:t>
      </w:r>
      <w:r w:rsidRPr="00BE1BB1">
        <w:rPr>
          <w:color w:val="000000"/>
        </w:rPr>
        <w:t xml:space="preserve"> </w:t>
      </w:r>
      <w:r w:rsidR="00BE1BB1">
        <w:t>Zvonko Tomljanović, Našice, J. Runjanina 7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E1BB1">
        <w:t>5</w:t>
      </w:r>
      <w:r w:rsidR="00D07BCA">
        <w:t>. ožujka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300189" w:rsidR="00300189">
      <w:pPr>
        <w:jc w:val="both"/>
      </w:pPr>
    </w:p>
    <w:p w:rsidRDefault="00300189" w:rsidR="00300189">
      <w:pPr>
        <w:jc w:val="both"/>
      </w:pP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8942AA">
        <w:t>3</w:t>
      </w:r>
      <w:r w:rsidR="008B20DC">
        <w:t>.</w:t>
      </w:r>
      <w:r w:rsidR="008942AA">
        <w:t>5</w:t>
      </w:r>
      <w:r w:rsidR="008B20DC">
        <w:t>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FD5" w:rsidR="00FD5FD5">
      <w:r>
        <w:separator/>
      </w:r>
    </w:p>
  </w:endnote>
  <w:endnote w:id="0" w:type="continuationSeparator">
    <w:p w:rsidRDefault="00FD5FD5" w:rsidR="00FD5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FD5" w:rsidR="00FD5FD5">
      <w:r>
        <w:separator/>
      </w:r>
    </w:p>
  </w:footnote>
  <w:footnote w:id="0" w:type="continuationSeparator">
    <w:p w:rsidRDefault="00FD5FD5" w:rsidR="00FD5F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A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3C148B">
    <w:pPr>
      <w:jc w:val="right"/>
    </w:pPr>
    <w:r>
      <w:tab/>
    </w:r>
    <w:r>
      <w:tab/>
    </w:r>
    <w:r w:rsidR="003C148B">
      <w:t>7 St-1311/17-12</w:t>
    </w:r>
  </w:p>
  <w:p w:rsidRDefault="004F62DE" w:rsidP="003C148B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1BB1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56A62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D5FD5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A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6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A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6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St-1311/2017</izvorni_sadrzaj>
    <derivirana_varijabla naziv="DomainObject.Predmet.OznakaBroj_1">St-1311/2017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KNJIGOVODSTVENI SERVIS Ines j.d.o.o.</izvorni_sadrzaj>
    <derivirana_varijabla naziv="DomainObject.Predmet.ProtustrankaFormated_1">  KNJIGOVODSTVENI SERVIS Ines j.d.o.o.</derivirana_varijabla>
  </DomainObject.Predmet.ProtustrankaFormated>
  <DomainObject.Predmet.ProtustrankaFormatedOIB>
    <izvorni_sadrzaj>  KNJIGOVODSTVENI SERVIS Ines j.d.o.o., OIB 57085815811</izvorni_sadrzaj>
    <derivirana_varijabla naziv="DomainObject.Predmet.ProtustrankaFormatedOIB_1">  KNJIGOVODSTVENI SERVIS Ines j.d.o.o., OIB 57085815811</derivirana_varijabla>
  </DomainObject.Predmet.ProtustrankaFormatedOIB>
  <DomainObject.Predmet.ProtustrankaFormatedWithAdress>
    <izvorni_sadrzaj> KNJIGOVODSTVENI SERVIS Ines j.d.o.o., Strossmayerov trg 3, 10450 Jastrebarsko</izvorni_sadrzaj>
    <derivirana_varijabla naziv="DomainObject.Predmet.ProtustrankaFormatedWithAdress_1"> KNJIGOVODSTVENI SERVIS Ines j.d.o.o., Strossmayerov trg 3, 10450 Jastrebarsko</derivirana_varijabla>
  </DomainObject.Predmet.ProtustrankaFormatedWithAdress>
  <DomainObject.Predmet.ProtustrankaFormatedWithAdressOIB>
    <izvorni_sadrzaj> KNJIGOVODSTVENI SERVIS Ines j.d.o.o., OIB 57085815811, Strossmayerov trg 3, 10450 Jastrebarsko</izvorni_sadrzaj>
    <derivirana_varijabla naziv="DomainObject.Predmet.ProtustrankaFormatedWithAdressOIB_1"> KNJIGOVODSTVENI SERVIS Ines j.d.o.o., OIB 57085815811, Strossmayerov trg 3, 10450 Jastrebarsko</derivirana_varijabla>
  </DomainObject.Predmet.ProtustrankaFormatedWithAdressOIB>
  <DomainObject.Predmet.ProtustrankaWithAdress>
    <izvorni_sadrzaj>KNJIGOVODSTVENI SERVIS Ines j.d.o.o. Strossmayerov trg 3, 10450 Jastrebarsko</izvorni_sadrzaj>
    <derivirana_varijabla naziv="DomainObject.Predmet.ProtustrankaWithAdress_1">KNJIGOVODSTVENI SERVIS Ines j.d.o.o. Strossmayerov trg 3, 10450 Jastrebarsko</derivirana_varijabla>
  </DomainObject.Predmet.ProtustrankaWithAdress>
  <DomainObject.Predmet.ProtustrankaWithAdressOIB>
    <izvorni_sadrzaj>KNJIGOVODSTVENI SERVIS Ines j.d.o.o., OIB 57085815811, Strossmayerov trg 3, 10450 Jastrebarsko</izvorni_sadrzaj>
    <derivirana_varijabla naziv="DomainObject.Predmet.ProtustrankaWithAdressOIB_1">KNJIGOVODSTVENI SERVIS Ines j.d.o.o., OIB 57085815811, Strossmayerov trg 3, 10450 Jastrebarsko</derivirana_varijabla>
  </DomainObject.Predmet.ProtustrankaWithAdressOIB>
  <DomainObject.Predmet.ProtustrankaNazivFormated>
    <izvorni_sadrzaj>KNJIGOVODSTVENI SERVIS Ines j.d.o.o.</izvorni_sadrzaj>
    <derivirana_varijabla naziv="DomainObject.Predmet.ProtustrankaNazivFormated_1">KNJIGOVODSTVENI SERVIS Ines j.d.o.o.</derivirana_varijabla>
  </DomainObject.Predmet.ProtustrankaNazivFormated>
  <DomainObject.Predmet.ProtustrankaNazivFormatedOIB>
    <izvorni_sadrzaj>KNJIGOVODSTVENI SERVIS Ines j.d.o.o., OIB 57085815811</izvorni_sadrzaj>
    <derivirana_varijabla naziv="DomainObject.Predmet.ProtustrankaNazivFormatedOIB_1">KNJIGOVODSTVENI SERVIS Ines j.d.o.o., OIB 57085815811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Ines j.d.o.o.</item>
    </izvorni_sadrzaj>
    <derivirana_varijabla naziv="DomainObject.Predmet.ProtuStrankaListFormated_1">
      <item>KNJIGOVODSTVENI SERVIS Ines j.d.o.o.</item>
    </derivirana_varijabla>
  </DomainObject.Predmet.ProtuStrankaListFormated>
  <DomainObject.Predmet.ProtuStrankaListFormatedOIB>
    <izvorni_sadrzaj>
      <item>KNJIGOVODSTVENI SERVIS Ines j.d.o.o., OIB 57085815811</item>
    </izvorni_sadrzaj>
    <derivirana_varijabla naziv="DomainObject.Predmet.ProtuStrankaListFormatedOIB_1">
      <item>KNJIGOVODSTVENI SERVIS Ines j.d.o.o., OIB 57085815811</item>
    </derivirana_varijabla>
  </DomainObject.Predmet.ProtuStrankaListFormatedOIB>
  <DomainObject.Predmet.ProtuStrankaListFormatedWithAdress>
    <izvorni_sadrzaj>
      <item>KNJIGOVODSTVENI SERVIS Ines j.d.o.o., Strossmayerov trg 3, 10450 Jastrebarsko</item>
    </izvorni_sadrzaj>
    <derivirana_varijabla naziv="DomainObject.Predmet.ProtuStrankaListFormatedWithAdress_1">
      <item>KNJIGOVODSTVENI SERVIS Ines j.d.o.o., Strossmayerov trg 3, 10450 Jastrebarsko</item>
    </derivirana_varijabla>
  </DomainObject.Predmet.ProtuStrankaListFormatedWithAdress>
  <DomainObject.Predmet.ProtuStrankaListFormatedWithAdressOIB>
    <izvorni_sadrzaj>
      <item>KNJIGOVODSTVENI SERVIS Ines j.d.o.o., OIB 57085815811, Strossmayerov trg 3, 10450 Jastrebarsko</item>
    </izvorni_sadrzaj>
    <derivirana_varijabla naziv="DomainObject.Predmet.ProtuStrankaListFormatedWithAdressOIB_1">
      <item>KNJIGOVODSTVENI SERVIS Ines j.d.o.o., OIB 57085815811, Strossmayerov trg 3, 10450 Jastrebarsko</item>
    </derivirana_varijabla>
  </DomainObject.Predmet.ProtuStrankaListFormatedWithAdressOIB>
  <DomainObject.Predmet.ProtuStrankaListNazivFormated>
    <izvorni_sadrzaj>
      <item>KNJIGOVODSTVENI SERVIS Ines j.d.o.o.</item>
    </izvorni_sadrzaj>
    <derivirana_varijabla naziv="DomainObject.Predmet.ProtuStrankaListNazivFormated_1">
      <item>KNJIGOVODSTVENI SERVIS Ines j.d.o.o.</item>
    </derivirana_varijabla>
  </DomainObject.Predmet.ProtuStrankaListNazivFormated>
  <DomainObject.Predmet.ProtuStrankaListNazivFormatedOIB>
    <izvorni_sadrzaj>
      <item>KNJIGOVODSTVENI SERVIS Ines j.d.o.o., OIB 57085815811</item>
    </izvorni_sadrzaj>
    <derivirana_varijabla naziv="DomainObject.Predmet.ProtuStrankaListNazivFormatedOIB_1">
      <item>KNJIGOVODSTVENI SERVIS Ines j.d.o.o., OIB 57085815811</item>
    </derivirana_varijabla>
  </DomainObject.Predmet.ProtuStrankaListNazivFormatedOIB>
  <DomainObject.Predmet.OstaliListFormated>
    <izvorni_sadrzaj>
      <item>Ines Prislec</item>
      <item>Ana Birnbaum</item>
    </izvorni_sadrzaj>
    <derivirana_varijabla naziv="DomainObject.Predmet.OstaliListFormated_1">
      <item>Ines Prislec</item>
      <item>Ana Birnbaum</item>
    </derivirana_varijabla>
  </DomainObject.Predmet.OstaliListFormated>
  <DomainObject.Predmet.OstaliListFormatedOIB>
    <izvorni_sadrzaj>
      <item>Ines Prislec, OIB 07231246747</item>
      <item>Ana Birnbaum, OIB 22716146303</item>
    </izvorni_sadrzaj>
    <derivirana_varijabla naziv="DomainObject.Predmet.OstaliListFormatedOIB_1">
      <item>Ines Prislec, OIB 07231246747</item>
      <item>Ana Birnbaum, OIB 22716146303</item>
    </derivirana_varijabla>
  </DomainObject.Predmet.OstaliListFormatedOIB>
  <DomainObject.Predmet.OstaliListFormatedWithAdress>
    <izvorni_sadrzaj>
      <item>Ines Prislec, Volavje 57/A, 10450 Volavje</item>
      <item>Ana Birnbaum, I. Gundulića 36B, 31000 Osijek</item>
    </izvorni_sadrzaj>
    <derivirana_varijabla naziv="DomainObject.Predmet.OstaliListFormatedWithAdress_1">
      <item>Ines Prislec, Volavje 57/A, 10450 Volavje</item>
      <item>Ana Birnbaum, I. Gundulića 36B, 31000 Osijek</item>
    </derivirana_varijabla>
  </DomainObject.Predmet.OstaliListFormatedWithAdress>
  <DomainObject.Predmet.OstaliListFormatedWithAdressOIB>
    <izvorni_sadrzaj>
      <item>Ines Prislec, OIB 07231246747, Volavje 57/A, 10450 Volavje</item>
      <item>Ana Birnbaum, OIB 22716146303, I. Gundulića 36B, 31000 Osijek</item>
    </izvorni_sadrzaj>
    <derivirana_varijabla naziv="DomainObject.Predmet.OstaliListFormatedWithAdressOIB_1">
      <item>Ines Prislec, OIB 07231246747, Volavje 57/A, 10450 Volavje</item>
      <item>Ana Birnbaum, OIB 22716146303, I. Gundulića 36B, 31000 Osijek</item>
    </derivirana_varijabla>
  </DomainObject.Predmet.OstaliListFormatedWithAdressOIB>
  <DomainObject.Predmet.OstaliListNazivFormated>
    <izvorni_sadrzaj>
      <item>Ines Prislec</item>
      <item>Ana Birnbaum</item>
    </izvorni_sadrzaj>
    <derivirana_varijabla naziv="DomainObject.Predmet.OstaliListNazivFormated_1">
      <item>Ines Prislec</item>
      <item>Ana Birnbaum</item>
    </derivirana_varijabla>
  </DomainObject.Predmet.OstaliListNazivFormated>
  <DomainObject.Predmet.OstaliListNazivFormatedOIB>
    <izvorni_sadrzaj>
      <item>Ines Prislec, OIB 07231246747</item>
      <item>Ana Birnbaum, OIB 22716146303</item>
    </izvorni_sadrzaj>
    <derivirana_varijabla naziv="DomainObject.Predmet.OstaliListNazivFormatedOIB_1">
      <item>Ines Prislec, OIB 07231246747</item>
      <item>Ana Birnbaum, OIB 22716146303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Ines j.d.o.o.</izvorni_sadrzaj>
    <derivirana_varijabla naziv="DomainObject.Predmet.ProtustrankaIDrugi_1">KNJIGOVODSTVENI SERVIS Ines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KNJIGOVODSTVENI SERVIS Ines j.d.o.o., OIB 57085815811, Strossmayerov trg 3, 10450 Jastrebarsko</izvorni_sadrzaj>
    <derivirana_varijabla naziv="DomainObject.Predmet.ProtustrankaIDrugiAdressOIB_1">KNJIGOVODSTVENI SERVIS Ines j.d.o.o., OIB 57085815811, Strossmayerov trg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KNJIGOVODSTVENI SERVIS Ines j.d.o.o.</item>
      <item>FINA Regionalni centar Zagreb</item>
      <item>Ines Prislec</item>
      <item>Ana Birnbaum</item>
    </izvorni_sadrzaj>
    <derivirana_varijabla naziv="DomainObject.Predmet.SudioniciListNaziv_1">
      <item>KNJIGOVODSTVENI SERVIS Ines j.d.o.o.</item>
      <item>FINA Regionalni centar Zagreb</item>
      <item>Ines Prislec</item>
      <item>Ana Birnbaum</item>
    </derivirana_varijabla>
  </DomainObject.Predmet.SudioniciListNaziv>
  <DomainObject.Predmet.SudioniciListAdressOIB>
    <izvorni_sadrzaj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</izvorni_sadrzaj>
    <derivirana_varijabla naziv="DomainObject.Predmet.SudioniciListAdressOIB_1"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57085815811</item>
      <item>, OIB 85821130368</item>
      <item>, OIB 07231246747</item>
      <item>, OIB 22716146303</item>
    </izvorni_sadrzaj>
    <derivirana_varijabla naziv="DomainObject.Predmet.SudioniciListNazivOIB_1">
      <item>, OIB 57085815811</item>
      <item>, OIB 85821130368</item>
      <item>, OIB 07231246747</item>
      <item>, OIB 22716146303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194</properties:Words>
  <properties:Characters>1111</properties:Characters>
  <properties:Lines>49</properties:Lines>
  <properties:Paragraphs>21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2018-03-05T08:46:00Z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(1311-17 KNJIGOVODSTVENI SERVIS Ines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