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df47" w14:paraId="35adf4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73488">
        <w:t>58</w:t>
      </w:r>
      <w:r w:rsidR="001D13DF">
        <w:t>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73488">
        <w:t>JUG I GITA j.d.o.o. Saborsko, Lička Jesenica 19, OIB: 01148281833</w:t>
      </w:r>
      <w:r w:rsidR="001D13DF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E55CBD">
        <w:t>JUG I GITA j.d.o.o. Saborsko, Lička Jesenica 19, OIB: 01148281833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C24D97">
        <w:t>1</w:t>
      </w:r>
      <w:r w:rsidR="001D13DF">
        <w:t>2</w:t>
      </w:r>
      <w:r w:rsidR="00C24D97">
        <w:t>,</w:t>
      </w:r>
      <w:r w:rsidR="00E55CBD">
        <w:t>3</w:t>
      </w:r>
      <w:r w:rsidR="00C24D97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73488">
        <w:t>Mirjana Dujmović, Zagreb, Božidara Magovca 48, OIB: 30711927799.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E55CBD">
        <w:t>JUG I GITA j.d.o.o. Saborsko, Lička Jesenica 19, OIB: 01148281833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55CBD">
        <w:t>JUG I GITA j.d.o.o. Saborsko, Lička Jesenica 19, OIB: 01148281833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E55CBD">
        <w:t>JUG I GITA j.d.o.o. Saborsko, Lička Jesenica 19, OIB: 01148281833</w:t>
      </w:r>
      <w:r w:rsidR="00993E72">
        <w:t>,</w:t>
      </w:r>
      <w:r w:rsidR="00195338">
        <w:t xml:space="preserve"> dana </w:t>
      </w:r>
      <w:r w:rsidR="00E55CBD">
        <w:t>5</w:t>
      </w:r>
      <w:r w:rsidR="001D13DF">
        <w:t>. siječnja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E55CBD">
        <w:t>11</w:t>
      </w:r>
      <w:r w:rsidR="00C24D97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7BE" w:rsidR="005A57BE">
      <w:r>
        <w:separator/>
      </w:r>
    </w:p>
  </w:endnote>
  <w:endnote w:id="0" w:type="continuationSeparator">
    <w:p w:rsidRDefault="005A57BE" w:rsidR="005A5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7BE" w:rsidR="005A57BE">
      <w:r>
        <w:separator/>
      </w:r>
    </w:p>
  </w:footnote>
  <w:footnote w:id="0" w:type="continuationSeparator">
    <w:p w:rsidRDefault="005A57BE" w:rsidR="005A5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73488">
      <w:t>58</w:t>
    </w:r>
    <w:r w:rsidR="001D13D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13DF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A57BE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459F6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73488"/>
    <w:rsid w:val="00B918B5"/>
    <w:rsid w:val="00B97F98"/>
    <w:rsid w:val="00BB7E5E"/>
    <w:rsid w:val="00C111C1"/>
    <w:rsid w:val="00C1129F"/>
    <w:rsid w:val="00C12A9F"/>
    <w:rsid w:val="00C15BC1"/>
    <w:rsid w:val="00C24D97"/>
    <w:rsid w:val="00C40640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5CBD"/>
    <w:rsid w:val="00E577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 I GITA j.d.o.o. zastupanog po punomoćniku Jugoslav Čortoloman</izvorni_sadrzaj>
    <derivirana_varijabla naziv="DomainObject.Predmet.ProtustrankaFormated_1">  JUG I GITA j.d.o.o. zastupanog po punomoćniku Jugoslav Čortoloman</derivirana_varijabla>
  </DomainObject.Predmet.ProtustrankaFormated>
  <DomainObject.Predmet.ProtustrankaFormatedOIB>
    <izvorni_sadrzaj>  JUG I GITA j.d.o.o., OIB 01148281833 zastupanog po punomoćniku Jugoslav Čortoloman</izvorni_sadrzaj>
    <derivirana_varijabla naziv="DomainObject.Predmet.ProtustrankaFormatedOIB_1">  JUG I GITA j.d.o.o., OIB 01148281833 zastupanog po punomoćniku Jugoslav Čortoloman</derivirana_varijabla>
  </DomainObject.Predmet.ProtustrankaFormatedOIB>
  <DomainObject.Predmet.ProtustrankaFormatedWithAdress>
    <izvorni_sadrzaj> JUG I GITA j.d.o.o., Lička Jesenica 19, 47306 Saborsko zastupanog po punomoćniku Jugoslav Čortoloman</izvorni_sadrzaj>
    <derivirana_varijabla naziv="DomainObject.Predmet.ProtustrankaFormatedWithAdress_1"> JUG I GITA j.d.o.o., Lička Jesenica 19, 47306 Saborsko zastupanog po punomoćniku Jugoslav Čortoloman</derivirana_varijabla>
  </DomainObject.Predmet.ProtustrankaFormatedWithAdress>
  <DomainObject.Predmet.ProtustrankaFormatedWithAdressOIB>
    <izvorni_sadrzaj> JUG I GITA j.d.o.o., OIB 01148281833, Lička Jesenica 19, 47306 Saborsko zastupanog po punomoćniku Jugoslav Čortoloman</izvorni_sadrzaj>
    <derivirana_varijabla naziv="DomainObject.Predmet.ProtustrankaFormatedWithAdressOIB_1"> JUG I GITA j.d.o.o., OIB 01148281833, Lička Jesenica 19, 47306 Saborsko zastupanog po punomoćniku Jugoslav Čortoloman</derivirana_varijabla>
  </DomainObject.Predmet.ProtustrankaFormatedWithAdressOIB>
  <DomainObject.Predmet.ProtustrankaWithAdress>
    <izvorni_sadrzaj>JUG I GITA j.d.o.o. Lička Jesenica 19, 47306 Saborsko</izvorni_sadrzaj>
    <derivirana_varijabla naziv="DomainObject.Predmet.ProtustrankaWithAdress_1">JUG I GITA j.d.o.o. Lička Jesenica 19, 47306 Saborsko</derivirana_varijabla>
  </DomainObject.Predmet.ProtustrankaWithAdress>
  <DomainObject.Predmet.ProtustrankaWithAdressOIB>
    <izvorni_sadrzaj>JUG I GITA j.d.o.o., OIB 01148281833, Lička Jesenica 19, 47306 Saborsko</izvorni_sadrzaj>
    <derivirana_varijabla naziv="DomainObject.Predmet.ProtustrankaWithAdressOIB_1">JUG I GITA j.d.o.o., OIB 01148281833, Lička Jesenica 19, 47306 Saborsko</derivirana_varijabla>
  </DomainObject.Predmet.ProtustrankaWithAdressOIB>
  <DomainObject.Predmet.ProtustrankaNazivFormated>
    <izvorni_sadrzaj>JUG I GITA j.d.o.o.</izvorni_sadrzaj>
    <derivirana_varijabla naziv="DomainObject.Predmet.ProtustrankaNazivFormated_1">JUG I GITA j.d.o.o.</derivirana_varijabla>
  </DomainObject.Predmet.ProtustrankaNazivFormated>
  <DomainObject.Predmet.ProtustrankaNazivFormatedOIB>
    <izvorni_sadrzaj>JUG I GITA j.d.o.o., OIB 01148281833</izvorni_sadrzaj>
    <derivirana_varijabla naziv="DomainObject.Predmet.ProtustrankaNazivFormatedOIB_1">JUG I GITA j.d.o.o., OIB 01148281833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JUG I GITA j.d.o.o. zastupanog po punomoćniku Jugoslav Čortoloman</item>
    </izvorni_sadrzaj>
    <derivirana_varijabla naziv="DomainObject.Predmet.ProtuStrankaListFormated_1">
      <item>JUG I GITA j.d.o.o. zastupanog po punomoćniku Jugoslav Čortoloman</item>
    </derivirana_varijabla>
  </DomainObject.Predmet.ProtuStrankaListFormated>
  <DomainObject.Predmet.ProtuStrankaListFormatedOIB>
    <izvorni_sadrzaj>
      <item>JUG I GITA j.d.o.o., OIB 01148281833 zastupanog po punomoćniku Jugoslav Čortoloman</item>
    </izvorni_sadrzaj>
    <derivirana_varijabla naziv="DomainObject.Predmet.ProtuStrankaListFormatedOIB_1">
      <item>JUG I GITA j.d.o.o., OIB 01148281833 zastupanog po punomoćniku Jugoslav Čortoloman</item>
    </derivirana_varijabla>
  </DomainObject.Predmet.ProtuStrankaListFormatedOIB>
  <DomainObject.Predmet.ProtuStrankaListFormatedWithAdress>
    <izvorni_sadrzaj>
      <item>JUG I GITA j.d.o.o., Lička Jesenica 19, 47306 Saborsko zastupanog po punomoćniku Jugoslav Čortoloman</item>
    </izvorni_sadrzaj>
    <derivirana_varijabla naziv="DomainObject.Predmet.ProtuStrankaListFormatedWithAdress_1">
      <item>JUG I GITA j.d.o.o., Lička Jesenica 19, 47306 Saborsko zastupanog po punomoćniku Jugoslav Čortoloman</item>
    </derivirana_varijabla>
  </DomainObject.Predmet.ProtuStrankaListFormatedWithAdress>
  <DomainObject.Predmet.ProtuStrankaListFormatedWithAdressOIB>
    <izvorni_sadrzaj>
      <item>JUG I GITA j.d.o.o., OIB 01148281833, Lička Jesenica 19, 47306 Saborsko zastupanog po punomoćniku Jugoslav Čortoloman</item>
    </izvorni_sadrzaj>
    <derivirana_varijabla naziv="DomainObject.Predmet.ProtuStrankaListFormatedWithAdressOIB_1">
      <item>JUG I GITA j.d.o.o., OIB 01148281833, Lička Jesenica 19, 47306 Saborsko zastupanog po punomoćniku Jugoslav Čortoloman</item>
    </derivirana_varijabla>
  </DomainObject.Predmet.ProtuStrankaListFormatedWithAdressOIB>
  <DomainObject.Predmet.ProtuStrankaListNazivFormated>
    <izvorni_sadrzaj>
      <item>JUG I GITA j.d.o.o.</item>
    </izvorni_sadrzaj>
    <derivirana_varijabla naziv="DomainObject.Predmet.ProtuStrankaListNazivFormated_1">
      <item>JUG I GITA j.d.o.o.</item>
    </derivirana_varijabla>
  </DomainObject.Predmet.ProtuStrankaListNazivFormated>
  <DomainObject.Predmet.ProtuStrankaListNazivFormatedOIB>
    <izvorni_sadrzaj>
      <item>JUG I GITA j.d.o.o., OIB 01148281833</item>
    </izvorni_sadrzaj>
    <derivirana_varijabla naziv="DomainObject.Predmet.ProtuStrankaListNazivFormatedOIB_1">
      <item>JUG I GITA j.d.o.o., OIB 01148281833</item>
    </derivirana_varijabla>
  </DomainObject.Predmet.ProtuStrankaListNazivFormatedOIB>
  <DomainObject.Predmet.OstaliListFormated>
    <izvorni_sadrzaj>
      <item>Jugoslav Čortoloman punomoćnik sudionika u postupku JUG I GITA j.d.o.o.</item>
    </izvorni_sadrzaj>
    <derivirana_varijabla naziv="DomainObject.Predmet.OstaliListFormated_1">
      <item>Jugoslav Čortoloman punomoćnik sudionika u postupku JUG I GITA j.d.o.o.</item>
    </derivirana_varijabla>
  </DomainObject.Predmet.OstaliListFormated>
  <DomainObject.Predmet.OstaliListFormatedOIB>
    <izvorni_sadrzaj>
      <item>Jugoslav Čortoloman, OIB 60604287522 punomoćnik sudionika u postupku JUG I GITA j.d.o.o.</item>
    </izvorni_sadrzaj>
    <derivirana_varijabla naziv="DomainObject.Predmet.OstaliListFormatedOIB_1">
      <item>Jugoslav Čortoloman, OIB 60604287522 punomoćnik sudionika u postupku JUG I GITA j.d.o.o.</item>
    </derivirana_varijabla>
  </DomainObject.Predmet.OstaliListFormatedOIB>
  <DomainObject.Predmet.OstaliListFormatedWithAdress>
    <izvorni_sadrzaj>
      <item>Jugoslav Čortoloman, Lička Jesenica 19, 47306 Lička Jesenica punomoćnik sudionika u postupku JUG I GITA j.d.o.o.</item>
    </izvorni_sadrzaj>
    <derivirana_varijabla naziv="DomainObject.Predmet.OstaliListFormatedWithAdress_1">
      <item>Jugoslav Čortoloman, Lička Jesenica 19, 47306 Lička Jesenica punomoćnik sudionika u postupku JUG I GITA j.d.o.o.</item>
    </derivirana_varijabla>
  </DomainObject.Predmet.OstaliListFormatedWithAdress>
  <DomainObject.Predmet.OstaliListFormatedWithAdressOIB>
    <izvorni_sadrzaj>
      <item>Jugoslav Čortoloman, OIB 60604287522, Lička Jesenica 19, 47306 Lička Jesenica punomoćnik sudionika u postupku JUG I GITA j.d.o.o.</item>
    </izvorni_sadrzaj>
    <derivirana_varijabla naziv="DomainObject.Predmet.OstaliListFormatedWithAdressOIB_1">
      <item>Jugoslav Čortoloman, OIB 60604287522, Lička Jesenica 19, 47306 Lička Jesenica punomoćnik sudionika u postupku JUG I GITA j.d.o.o.</item>
    </derivirana_varijabla>
  </DomainObject.Predmet.OstaliListFormatedWithAdressOIB>
  <DomainObject.Predmet.OstaliListNazivFormated>
    <izvorni_sadrzaj>
      <item>Jugoslav Čortoloman</item>
    </izvorni_sadrzaj>
    <derivirana_varijabla naziv="DomainObject.Predmet.OstaliListNazivFormated_1">
      <item>Jugoslav Čortoloman</item>
    </derivirana_varijabla>
  </DomainObject.Predmet.OstaliListNazivFormated>
  <DomainObject.Predmet.OstaliListNazivFormatedOIB>
    <izvorni_sadrzaj>
      <item>Jugoslav Čortoloman, OIB 60604287522</item>
    </izvorni_sadrzaj>
    <derivirana_varijabla naziv="DomainObject.Predmet.OstaliListNazivFormatedOIB_1">
      <item>Jugoslav Čortoloman, OIB 60604287522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JUG I GITA j.d.o.o.</izvorni_sadrzaj>
    <derivirana_varijabla naziv="DomainObject.Predmet.ProtustrankaIDrugi_1">JUG I GITA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JUG I GITA j.d.o.o., OIB 01148281833, Lička Jesenica 19, 47306 Saborsko</izvorni_sadrzaj>
    <derivirana_varijabla naziv="DomainObject.Predmet.ProtustrankaIDrugiAdressOIB_1">JUG I GITA j.d.o.o., OIB 01148281833, Lička Jesenica 19,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JUG I GITA j.d.o.o.</item>
      <item>Jugoslav Čortoloman</item>
    </izvorni_sadrzaj>
    <derivirana_varijabla naziv="DomainObject.Predmet.SudioniciListNaziv_1">
      <item>FINA Regionalni centar Zagreb podružnica Karlovac</item>
      <item>JUG I GITA j.d.o.o.</item>
      <item>Jugoslav Čortoloman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JUG I GITA j.d.o.o., OIB 01148281833, Lička Jesenica 19,47306 Saborsko</item>
      <item>Jugoslav Čortoloman, OIB 60604287522, Lička Jesenica 19,47306 Lička Jesenica</item>
    </izvorni_sadrzaj>
    <derivirana_varijabla naziv="DomainObject.Predmet.SudioniciListAdressOIB_1">
      <item>FINA Regionalni centar Zagreb podružnica Karlovac, OIB 85821130368, Ul. Pavla Vitezovića 1,47000 Karlovac</item>
      <item>JUG I GITA j.d.o.o., OIB 01148281833, Lička Jesenica 19,47306 Saborsko</item>
      <item>Jugoslav Čortoloman, OIB 60604287522, Lička Jesenica 19,47306 Lička Jesenica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01148281833</item>
      <item>, OIB 60604287522</item>
    </izvorni_sadrzaj>
    <derivirana_varijabla naziv="DomainObject.Predmet.SudioniciListNazivOIB_1">
      <item>, OIB 85821130368</item>
      <item>, OIB 01148281833</item>
      <item>, OIB 60604287522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468</properties:Words>
  <properties:Characters>2530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2016-04-21T10:01:00Z</dcterms:created>
  <dc:creator>Korisnik</dc:creator>
  <cp:lastModifiedBy>Draženka Prpić</cp:lastModifiedBy>
  <cp:lastPrinted>2016-04-21T10:01:00Z</cp:lastPrinted>
  <dcterms:modified xmlns:xsi="http://www.w3.org/2001/XMLSchema-instance" xsi:type="dcterms:W3CDTF">2016-04-21T10:02:00Z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