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5981" w14:paraId="6a7598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BD4292">
        <w:t>4770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B01ED4">
        <w:t>24</w:t>
      </w:r>
      <w:r w:rsidR="00AC4528">
        <w:t>.</w:t>
      </w:r>
      <w:r w:rsidR="00BD429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BD4292">
        <w:t xml:space="preserve">POLJOOPSKRBA INFO d.o.o., Donje Svetice 40, Zagreb </w:t>
      </w:r>
      <w:r w:rsidR="008C3477">
        <w:t>(</w:t>
      </w:r>
      <w:r w:rsidR="00BD4292">
        <w:t>OIB:54655889975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BD4292">
        <w:t>2.041.485,29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BD4292">
        <w:t>21.prosinc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01ED4"/>
    <w:rsid w:val="00B30C38"/>
    <w:rsid w:val="00B53E15"/>
    <w:rsid w:val="00B82153"/>
    <w:rsid w:val="00B82F18"/>
    <w:rsid w:val="00B912B5"/>
    <w:rsid w:val="00B91784"/>
    <w:rsid w:val="00BD2EC6"/>
    <w:rsid w:val="00BD4292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1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2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2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2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2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St-4770/2015-3</izvorni_sadrzaj>
    <derivirana_varijabla naziv="DomainObject.Oznaka_1">St-4770/2015-3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4770</izvorni_sadrzaj>
    <derivirana_varijabla naziv="DomainObject.Predmet.Broj_1">4770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St-4770/2015</izvorni_sadrzaj>
    <derivirana_varijabla naziv="DomainObject.Predmet.OznakaBroj_1">St-4770/2015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 INFO d.o.o. zastupanog po punomoćniku Lidija Ivanić</izvorni_sadrzaj>
    <derivirana_varijabla naziv="DomainObject.Predmet.ProtustrankaFormated_1">  POLJOOPSKRBA INFO d.o.o. zastupanog po punomoćniku Lidija Ivanić</derivirana_varijabla>
  </DomainObject.Predmet.ProtustrankaFormated>
  <DomainObject.Predmet.ProtustrankaFormatedOIB>
    <izvorni_sadrzaj>  POLJOOPSKRBA INFO d.o.o., OIB 54655889975 zastupanog po punomoćniku Lidija Ivanić</izvorni_sadrzaj>
    <derivirana_varijabla naziv="DomainObject.Predmet.ProtustrankaFormatedOIB_1">  POLJOOPSKRBA INFO d.o.o., OIB 54655889975 zastupanog po punomoćniku Lidija Ivanić</derivirana_varijabla>
  </DomainObject.Predmet.ProtustrankaFormatedOIB>
  <DomainObject.Predmet.ProtustrankaFormatedWithAdress>
    <izvorni_sadrzaj> POLJOOPSKRBA INFO d.o.o., Donje Svetica 40, 10000 Zagreb zastupanog po punomoćniku Lidija Ivanić</izvorni_sadrzaj>
    <derivirana_varijabla naziv="DomainObject.Predmet.ProtustrankaFormatedWithAdress_1"> POLJOOPSKRBA INFO d.o.o., Donje Svetica 40, 10000 Zagreb zastupanog po punomoćniku Lidija Ivanić</derivirana_varijabla>
  </DomainObject.Predmet.ProtustrankaFormatedWithAdress>
  <DomainObject.Predmet.ProtustrankaFormatedWithAdressOIB>
    <izvorni_sadrzaj> POLJOOPSKRBA INFO d.o.o., OIB 54655889975, Donje Svetica 40, 10000 Zagreb zastupanog po punomoćniku Lidija Ivanić</izvorni_sadrzaj>
    <derivirana_varijabla naziv="DomainObject.Predmet.ProtustrankaFormatedWithAdressOIB_1"> POLJOOPSKRBA INFO d.o.o., OIB 54655889975, Donje Svetica 40, 10000 Zagreb zastupanog po punomoćniku Lidija Ivanić</derivirana_varijabla>
  </DomainObject.Predmet.ProtustrankaFormatedWithAdressOIB>
  <DomainObject.Predmet.ProtustrankaWithAdress>
    <izvorni_sadrzaj>POLJOOPSKRBA INFO d.o.o. Donje Svetica 40, 10000 Zagreb</izvorni_sadrzaj>
    <derivirana_varijabla naziv="DomainObject.Predmet.ProtustrankaWithAdress_1">POLJOOPSKRBA INFO d.o.o. Donje Svetica 40, 10000 Zagreb</derivirana_varijabla>
  </DomainObject.Predmet.ProtustrankaWithAdress>
  <DomainObject.Predmet.ProtustrankaWithAdressOIB>
    <izvorni_sadrzaj>POLJOOPSKRBA INFO d.o.o., OIB 54655889975, Donje Svetica 40, 10000 Zagreb</izvorni_sadrzaj>
    <derivirana_varijabla naziv="DomainObject.Predmet.ProtustrankaWithAdressOIB_1">POLJOOPSKRBA INFO d.o.o., OIB 54655889975, Donje Svetica 40, 10000 Zagreb</derivirana_varijabla>
  </DomainObject.Predmet.ProtustrankaWithAdressOIB>
  <DomainObject.Predmet.ProtustrankaNazivFormated>
    <izvorni_sadrzaj>POLJOOPSKRBA INFO d.o.o.</izvorni_sadrzaj>
    <derivirana_varijabla naziv="DomainObject.Predmet.ProtustrankaNazivFormated_1">POLJOOPSKRBA INFO d.o.o.</derivirana_varijabla>
  </DomainObject.Predmet.ProtustrankaNazivFormated>
  <DomainObject.Predmet.ProtustrankaNazivFormatedOIB>
    <izvorni_sadrzaj>POLJOOPSKRBA INFO d.o.o., OIB 54655889975</izvorni_sadrzaj>
    <derivirana_varijabla naziv="DomainObject.Predmet.ProtustrankaNazivFormatedOIB_1">POLJOOPSKRBA INFO d.o.o., OIB 54655889975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POLJOOPSKRBA INFO d.o.o. zastupanog po punomoćniku Lidija Ivanić</item>
    </izvorni_sadrzaj>
    <derivirana_varijabla naziv="DomainObject.Predmet.ProtuStrankaListFormated_1">
      <item>POLJOOPSKRBA INFO d.o.o. zastupanog po punomoćniku Lidija Ivanić</item>
    </derivirana_varijabla>
  </DomainObject.Predmet.ProtuStrankaListFormated>
  <DomainObject.Predmet.ProtuStrankaListFormatedOIB>
    <izvorni_sadrzaj>
      <item>POLJOOPSKRBA INFO d.o.o., OIB 54655889975 zastupanog po punomoćniku Lidija Ivanić</item>
    </izvorni_sadrzaj>
    <derivirana_varijabla naziv="DomainObject.Predmet.ProtuStrankaListFormatedOIB_1">
      <item>POLJOOPSKRBA INFO d.o.o., OIB 54655889975 zastupanog po punomoćniku Lidija Ivanić</item>
    </derivirana_varijabla>
  </DomainObject.Predmet.ProtuStrankaListFormatedOIB>
  <DomainObject.Predmet.ProtuStrankaListFormatedWithAdress>
    <izvorni_sadrzaj>
      <item>POLJOOPSKRBA INFO d.o.o., Donje Svetica 40, 10000 Zagreb zastupanog po punomoćniku Lidija Ivanić</item>
    </izvorni_sadrzaj>
    <derivirana_varijabla naziv="DomainObject.Predmet.ProtuStrankaListFormatedWithAdress_1">
      <item>POLJOOPSKRBA INFO d.o.o., Donje Svetica 40, 10000 Zagreb zastupanog po punomoćniku Lidija Ivanić</item>
    </derivirana_varijabla>
  </DomainObject.Predmet.ProtuStrankaListFormatedWithAdress>
  <DomainObject.Predmet.ProtuStrankaListFormatedWithAdressOIB>
    <izvorni_sadrzaj>
      <item>POLJOOPSKRBA INFO d.o.o., OIB 54655889975, Donje Svetica 40, 10000 Zagreb zastupanog po punomoćniku Lidija Ivanić</item>
    </izvorni_sadrzaj>
    <derivirana_varijabla naziv="DomainObject.Predmet.ProtuStrankaListFormatedWithAdressOIB_1">
      <item>POLJOOPSKRBA INFO d.o.o., OIB 54655889975, Donje Svetica 40, 10000 Zagreb zastupanog po punomoćniku Lidija Ivanić</item>
    </derivirana_varijabla>
  </DomainObject.Predmet.ProtuStrankaListFormatedWithAdressOIB>
  <DomainObject.Predmet.ProtuStrankaListNazivFormated>
    <izvorni_sadrzaj>
      <item>POLJOOPSKRBA INFO d.o.o.</item>
    </izvorni_sadrzaj>
    <derivirana_varijabla naziv="DomainObject.Predmet.ProtuStrankaListNazivFormated_1">
      <item>POLJOOPSKRBA INFO d.o.o.</item>
    </derivirana_varijabla>
  </DomainObject.Predmet.ProtuStrankaListNazivFormated>
  <DomainObject.Predmet.ProtuStrankaListNazivFormatedOIB>
    <izvorni_sadrzaj>
      <item>POLJOOPSKRBA INFO d.o.o., OIB 54655889975</item>
    </izvorni_sadrzaj>
    <derivirana_varijabla naziv="DomainObject.Predmet.ProtuStrankaListNazivFormatedOIB_1">
      <item>POLJOOPSKRBA INFO d.o.o., OIB 54655889975</item>
    </derivirana_varijabla>
  </DomainObject.Predmet.ProtuStrankaListNazivFormatedOIB>
  <DomainObject.Predmet.OstaliListFormated>
    <izvorni_sadrzaj>
      <item>Lidija Ivanić punomoćnik sudionika u postupku POLJOOPSKRBA INFO d.o.o.</item>
    </izvorni_sadrzaj>
    <derivirana_varijabla naziv="DomainObject.Predmet.OstaliListFormated_1">
      <item>Lidija Ivanić punomoćnik sudionika u postupku POLJOOPSKRBA INFO d.o.o.</item>
    </derivirana_varijabla>
  </DomainObject.Predmet.OstaliListFormated>
  <DomainObject.Predmet.OstaliListFormatedOIB>
    <izvorni_sadrzaj>
      <item>Lidija Ivanić, OIB 75622902250 punomoćnik sudionika u postupku POLJOOPSKRBA INFO d.o.o.</item>
    </izvorni_sadrzaj>
    <derivirana_varijabla naziv="DomainObject.Predmet.OstaliListFormatedOIB_1">
      <item>Lidija Ivanić, OIB 75622902250 punomoćnik sudionika u postupku POLJOOPSKRBA INFO d.o.o.</item>
    </derivirana_varijabla>
  </DomainObject.Predmet.OstaliListFormatedOIB>
  <DomainObject.Predmet.OstaliListFormatedWithAdress>
    <izvorni_sadrzaj>
      <item>Lidija Ivanić, Lojenov prilaz 2, 10000 Zagreb punomoćnik sudionika u postupku POLJOOPSKRBA INFO d.o.o.</item>
    </izvorni_sadrzaj>
    <derivirana_varijabla naziv="DomainObject.Predmet.OstaliListFormatedWithAdress_1">
      <item>Lidija Ivanić, Lojenov prilaz 2, 10000 Zagreb punomoćnik sudionika u postupku POLJOOPSKRBA INFO d.o.o.</item>
    </derivirana_varijabla>
  </DomainObject.Predmet.OstaliListFormatedWithAdress>
  <DomainObject.Predmet.OstaliListFormatedWithAdressOIB>
    <izvorni_sadrzaj>
      <item>Lidija Ivanić, OIB 75622902250, Lojenov prilaz 2, 10000 Zagreb punomoćnik sudionika u postupku POLJOOPSKRBA INFO d.o.o.</item>
    </izvorni_sadrzaj>
    <derivirana_varijabla naziv="DomainObject.Predmet.OstaliListFormatedWithAdressOIB_1">
      <item>Lidija Ivanić, OIB 75622902250, Lojenov prilaz 2, 10000 Zagreb punomoćnik sudionika u postupku POLJOOPSKRBA INFO d.o.o.</item>
    </derivirana_varijabla>
  </DomainObject.Predmet.OstaliListFormatedWithAdressOIB>
  <DomainObject.Predmet.OstaliListNazivFormated>
    <izvorni_sadrzaj>
      <item>Lidija Ivanić</item>
    </izvorni_sadrzaj>
    <derivirana_varijabla naziv="DomainObject.Predmet.OstaliListNazivFormated_1">
      <item>Lidija Ivanić</item>
    </derivirana_varijabla>
  </DomainObject.Predmet.OstaliListNazivFormated>
  <DomainObject.Predmet.OstaliListNazivFormatedOIB>
    <izvorni_sadrzaj>
      <item>Lidija Ivanić, OIB 75622902250</item>
    </izvorni_sadrzaj>
    <derivirana_varijabla naziv="DomainObject.Predmet.OstaliListNazivFormatedOIB_1">
      <item>Lidija Ivanić, OIB 75622902250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>St-4770/2015-3</izvorni_sadrzaj>
    <derivirana_varijabla naziv="DomainObject.PoslovniBrojDokumenta_1">St-4770/2015-3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POLJOOPSKRBA INFO d.o.o.</izvorni_sadrzaj>
    <derivirana_varijabla naziv="DomainObject.Predmet.ProtustrankaIDrugi_1">POLJOOPSKRBA INFO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POLJOOPSKRBA INFO d.o.o., OIB 54655889975, Donje Svetica 40, 10000 Zagreb</izvorni_sadrzaj>
    <derivirana_varijabla naziv="DomainObject.Predmet.ProtustrankaIDrugiAdressOIB_1">POLJOOPSKRBA INFO d.o.o., OIB 54655889975, Donje Svetica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POLJOOPSKRBA INFO d.o.o.</item>
      <item>Lidija Ivanić</item>
    </izvorni_sadrzaj>
    <derivirana_varijabla naziv="DomainObject.Predmet.SudioniciListNaziv_1">
      <item>FINA Regionalni centar Zagreb</item>
      <item>POLJOOPSKRBA INFO d.o.o.</item>
      <item>Lidija Ivanić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POLJOOPSKRBA INFO d.o.o., OIB 54655889975, Donje Svetica 40,10000 Zagreb</item>
      <item>Lidija Ivanić, OIB 75622902250, Lojenov prilaz 2,10000 Zagreb</item>
    </izvorni_sadrzaj>
    <derivirana_varijabla naziv="DomainObject.Predmet.SudioniciListAdressOIB_1">
      <item>FINA Regionalni centar Zagreb, OIB 85821130368, Trg svibanjskih žrtava 1995. 1,10000 Zagreb</item>
      <item>POLJOOPSKRBA INFO d.o.o., OIB 54655889975, Donje Svetica 40,10000 Zagreb</item>
      <item>Lidija Ivanić, OIB 75622902250, Lojenov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54655889975</item>
      <item>, OIB 75622902250</item>
    </izvorni_sadrzaj>
    <derivirana_varijabla naziv="DomainObject.Predmet.SudioniciListNazivOIB_1">
      <item>, OIB 85821130368</item>
      <item>, OIB 54655889975</item>
      <item>, OIB 75622902250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1316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2015-12-21T17:19:00Z</dcterms:created>
  <dc:creator>ilukac</dc:creator>
  <cp:lastModifiedBy>Marina Gojić</cp:lastModifiedBy>
  <cp:lastPrinted>2015-12-24T07:37:00Z</cp:lastPrinted>
  <dcterms:modified xmlns:xsi="http://www.w3.org/2001/XMLSchema-instance" xsi:type="dcterms:W3CDTF">2015-12-24T07:37:00Z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St-4770/2015-3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