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1f2f" w14:paraId="4de1f2f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862B32" w:rsidP="00AC4E07" w:rsidR="00862B32" w:rsidRPr="005F66AB">
      <w:pPr>
        <w:jc w:val="center"/>
      </w:pPr>
    </w:p>
    <w:p w:rsidRDefault="00862B32" w:rsidP="00C831F4" w:rsidR="00776B25" w:rsidRPr="00350CF1">
      <w:pPr>
        <w:jc w:val="both"/>
      </w:pPr>
      <w:r>
        <w:tab/>
      </w:r>
      <w:r w:rsidR="00E74EBB"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ALU-art d.o.o., OIB 05288787000, Pribislavec, Ljudevita Gaja 21, dana 22. studenoga 2016.</w:t>
      </w: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934350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2 </w:t>
      </w:r>
      <w:r w:rsidR="0021073E">
        <w:t>St-</w:t>
      </w:r>
      <w:r w:rsidR="00E74EBB">
        <w:t>722/16-9</w:t>
      </w:r>
      <w:r w:rsidR="00934350">
        <w:t xml:space="preserve"> </w:t>
      </w:r>
      <w:r w:rsidR="00E74EBB">
        <w:t>od 18</w:t>
      </w:r>
      <w:r w:rsidR="006F7E0C">
        <w:t xml:space="preserve">. </w:t>
      </w:r>
      <w:r w:rsidR="00FF744F">
        <w:t>studenoga</w:t>
      </w:r>
      <w:r w:rsidR="00FF34E7">
        <w:t xml:space="preserve"> 2016.</w:t>
      </w:r>
      <w:r w:rsidR="00FF744F">
        <w:t xml:space="preserve"> u točci III</w:t>
      </w:r>
      <w:r w:rsidR="00862B32">
        <w:t>. u pogledu</w:t>
      </w:r>
      <w:r w:rsidR="00FF744F">
        <w:t xml:space="preserve"> oznake modela za plaćanje pristojbe, tak da umjesto modela "</w:t>
      </w:r>
      <w:r w:rsidR="00FF744F">
        <w:rPr>
          <w:rFonts w:eastAsia="Calibri"/>
          <w:lang w:eastAsia="en-US"/>
        </w:rPr>
        <w:t>HR64 5045-3574-</w:t>
      </w:r>
      <w:r w:rsidR="00E74EBB">
        <w:rPr>
          <w:rFonts w:eastAsia="Calibri"/>
          <w:lang w:eastAsia="en-US"/>
        </w:rPr>
        <w:t>22077216</w:t>
      </w:r>
      <w:r w:rsidR="00FF744F">
        <w:rPr>
          <w:rFonts w:eastAsia="Calibri"/>
          <w:lang w:eastAsia="en-US"/>
        </w:rPr>
        <w:t xml:space="preserve">." </w:t>
      </w:r>
      <w:r w:rsidR="00862B32">
        <w:t xml:space="preserve"> ispravno treba stajati "</w:t>
      </w:r>
      <w:r w:rsidR="00FF744F">
        <w:rPr>
          <w:rFonts w:eastAsia="Calibri"/>
          <w:lang w:eastAsia="en-US"/>
        </w:rPr>
        <w:t>HR64 5045-3574-</w:t>
      </w:r>
      <w:r w:rsidR="00E74EBB">
        <w:rPr>
          <w:rFonts w:eastAsia="Calibri"/>
          <w:lang w:eastAsia="en-US"/>
        </w:rPr>
        <w:t>22072216</w:t>
      </w:r>
      <w:r w:rsidR="00862B32">
        <w:t xml:space="preserve">. " </w:t>
      </w:r>
    </w:p>
    <w:p w:rsidRDefault="00934350" w:rsidP="003B3B1A" w:rsidR="00934350">
      <w:pPr>
        <w:jc w:val="both"/>
      </w:pPr>
    </w:p>
    <w:p w:rsidRDefault="00934350" w:rsidP="00862B32" w:rsidR="006F7E0C">
      <w:pPr>
        <w:jc w:val="both"/>
      </w:pPr>
      <w:r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 xml:space="preserve">U Rješenju pobliže označenom u izreci, došlo je do omaške u pisanju </w:t>
      </w:r>
      <w:r w:rsidR="00FF744F">
        <w:t>oznake modela</w:t>
      </w:r>
      <w:r>
        <w:t xml:space="preserve"> pobliže označenog u izreci, pa je po službenoj dužnosti valjalo odlučiti kao u izreci (čl. 342. st. 1. i 2. ZPP-a).</w:t>
      </w:r>
    </w:p>
    <w:p w:rsidRDefault="00D97299" w:rsidP="00E74EBB" w:rsidR="00D97299">
      <w:pPr>
        <w:jc w:val="both"/>
      </w:pPr>
    </w:p>
    <w:p w:rsidRDefault="00D94D43" w:rsidP="00C87A6E" w:rsidR="00AB0BF8">
      <w:pPr>
        <w:jc w:val="center"/>
      </w:pPr>
      <w:r w:rsidRPr="00350CF1">
        <w:t xml:space="preserve">U Varaždinu, </w:t>
      </w:r>
      <w:r w:rsidR="00E74EBB">
        <w:t>22</w:t>
      </w:r>
      <w:r w:rsidR="00AB0BF8">
        <w:t xml:space="preserve">. </w:t>
      </w:r>
      <w:r w:rsidR="00FF744F">
        <w:t>studenoga</w:t>
      </w:r>
      <w:r w:rsidR="00F95EF3">
        <w:t xml:space="preserve"> </w:t>
      </w:r>
      <w:r w:rsidR="006F7E0C">
        <w:t>2016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FF744F" w:rsidR="00F04C11">
      <w:pPr>
        <w:ind w:left="4956"/>
        <w:jc w:val="center"/>
      </w:pPr>
      <w:r>
        <w:t>Melita Poljanec Bubaš</w:t>
      </w:r>
      <w:r w:rsidR="00A46CDD">
        <w:t>,v.r.</w:t>
      </w:r>
    </w:p>
    <w:p w:rsidRDefault="00FF744F" w:rsidP="00FF744F" w:rsidR="00FF744F">
      <w:pPr>
        <w:ind w:left="4956"/>
        <w:jc w:val="center"/>
      </w:pPr>
    </w:p>
    <w:p w:rsidRDefault="00E74EBB" w:rsidP="00FF744F" w:rsidR="00E74EBB">
      <w:pPr>
        <w:ind w:left="4956"/>
        <w:jc w:val="center"/>
      </w:pPr>
    </w:p>
    <w:p w:rsidRDefault="00E74EBB" w:rsidP="00FF744F" w:rsidR="00E74EBB">
      <w:pPr>
        <w:ind w:left="4956"/>
        <w:jc w:val="center"/>
      </w:pPr>
    </w:p>
    <w:p w:rsidRDefault="00E74EBB" w:rsidP="00C87A6E" w:rsidR="00D94D43" w:rsidRPr="00C87A6E">
      <w:pPr>
        <w:ind w:firstLine="708"/>
        <w:jc w:val="both"/>
      </w:pPr>
      <w:r>
        <w:t>U</w:t>
      </w:r>
      <w:r w:rsidR="00C87A6E" w:rsidRPr="00C87A6E">
        <w:t xml:space="preserve">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FF744F" w:rsidP="00FF744F" w:rsidR="00FF744F">
      <w:pPr>
        <w:numPr>
          <w:ilvl w:val="0"/>
          <w:numId w:val="4"/>
        </w:numPr>
        <w:jc w:val="both"/>
      </w:pPr>
      <w:r>
        <w:t>e-oglasna ploča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65E" w:rsidR="00A2065E">
      <w:r>
        <w:separator/>
      </w:r>
    </w:p>
  </w:endnote>
  <w:endnote w:id="0" w:type="continuationSeparator">
    <w:p w:rsidRDefault="00A2065E" w:rsidR="00A20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65E" w:rsidR="00A2065E">
      <w:r>
        <w:separator/>
      </w:r>
    </w:p>
  </w:footnote>
  <w:footnote w:id="0" w:type="continuationSeparator">
    <w:p w:rsidRDefault="00A2065E" w:rsidR="00A206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EB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F744F" w:rsidP="00FF744F" w:rsidR="00FF744F">
    <w:pPr>
      <w:pStyle w:val="Zaglavlje"/>
      <w:jc w:val="right"/>
    </w:pPr>
    <w:r>
      <w:t>Poslovni broj: 2 St-689/16-13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44F" w:rsidP="00FF744F" w:rsidR="00FF744F">
    <w:pPr>
      <w:pStyle w:val="Zaglavlje"/>
      <w:jc w:val="right"/>
    </w:pPr>
    <w:r>
      <w:t>P</w:t>
    </w:r>
    <w:r w:rsidR="005A2FDE">
      <w:t>oslovni broj: 2 St-722</w:t>
    </w:r>
    <w:r w:rsidR="00C33A43">
      <w:t>/16-10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1D5F48"/>
    <w:rsid w:val="0021073E"/>
    <w:rsid w:val="00242530"/>
    <w:rsid w:val="002505A8"/>
    <w:rsid w:val="00284860"/>
    <w:rsid w:val="0029205A"/>
    <w:rsid w:val="002D6128"/>
    <w:rsid w:val="00353148"/>
    <w:rsid w:val="003976EA"/>
    <w:rsid w:val="003A1193"/>
    <w:rsid w:val="003B3B1A"/>
    <w:rsid w:val="003C2362"/>
    <w:rsid w:val="00401C0E"/>
    <w:rsid w:val="00412896"/>
    <w:rsid w:val="0044166A"/>
    <w:rsid w:val="004F6830"/>
    <w:rsid w:val="00513324"/>
    <w:rsid w:val="005534BF"/>
    <w:rsid w:val="00577999"/>
    <w:rsid w:val="005A2FDE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A2065E"/>
    <w:rsid w:val="00A46CDD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33A43"/>
    <w:rsid w:val="00C831F4"/>
    <w:rsid w:val="00C87A6E"/>
    <w:rsid w:val="00C96F3B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74EBB"/>
    <w:rsid w:val="00E832E4"/>
    <w:rsid w:val="00EF43EB"/>
    <w:rsid w:val="00F04C11"/>
    <w:rsid w:val="00F16A92"/>
    <w:rsid w:val="00F33EC8"/>
    <w:rsid w:val="00F34AD6"/>
    <w:rsid w:val="00F54162"/>
    <w:rsid w:val="00F75F1B"/>
    <w:rsid w:val="00F95EF3"/>
    <w:rsid w:val="00FE2772"/>
    <w:rsid w:val="00FF34E7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C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C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C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C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C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C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C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C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ALU-art d.o.o. za trgovinu, izradu i ugradnju alu i pvc stolarije zastupanog po punomoćniku Danijela Prprović; Dragutin Prprović</izvorni_sadrzaj>
    <derivirana_varijabla naziv="DomainObject.Predmet.ProtustrankaFormated_1">  ALU-art d.o.o. za trgovinu, izradu i ugradnju alu i pvc stolarije zastupanog po punomoćniku Danijela Prprović; Dragutin Prprović</derivirana_varijabla>
  </DomainObject.Predmet.ProtustrankaFormated>
  <DomainObject.Predmet.ProtustrankaFormatedOIB>
    <izvorni_sadrzaj>  ALU-art d.o.o. za trgovinu, izradu i ugradnju alu i pvc stolarije, OIB 05288787000 zastupanog po punomoćniku Danijela Prprović; Dragutin Prprović</izvorni_sadrzaj>
    <derivirana_varijabla naziv="DomainObject.Predmet.ProtustrankaFormatedOIB_1">  ALU-art d.o.o. za trgovinu, izradu i ugradnju alu i pvc stolarije, OIB 05288787000 zastupanog po punomoćniku Danijela Prprović; Dragutin Prprović</derivirana_varijabla>
  </DomainObject.Predmet.ProtustrankaFormatedOIB>
  <DomainObject.Predmet.ProtustrankaFormatedWithAdress>
    <izvorni_sadrzaj> ALU-art d.o.o. za trgovinu, izradu i ugradnju alu i pvc stolarije, Pribislavec, Ljudevita Gaja 21, 40000 Čakovec zastupanog po punomoćniku Danijela Prprović; Dragutin Prprović</izvorni_sadrzaj>
    <derivirana_varijabla naziv="DomainObject.Predmet.ProtustrankaFormatedWithAdress_1"> ALU-art d.o.o. za trgovinu, izradu i ugradnju alu i pvc stolarije, Pribislavec, Ljudevita Gaja 21, 40000 Čakovec zastupanog po punomoćniku Danijela Prprović; Dragutin Prprović</derivirana_varijabla>
  </DomainObject.Predmet.ProtustrankaFormatedWithAdress>
  <DomainObject.Predmet.ProtustrankaFormatedWithAdressOIB>
    <izvorni_sadrzaj> ALU-art d.o.o. za trgovinu, izradu i ugradnju alu i pvc stolarije, OIB 05288787000, Pribislavec, Ljudevita Gaja 21, 40000 Čakovec zastupanog po punomoćniku Danijela Prprović; Dragutin Prprović</izvorni_sadrzaj>
    <derivirana_varijabla naziv="DomainObject.Predmet.ProtustrankaFormatedWithAdressOIB_1"> ALU-art d.o.o. za trgovinu, izradu i ugradnju alu i pvc stolarije, OIB 05288787000, Pribislavec, Ljudevita Gaja 21, 40000 Čakovec zastupanog po punomoćniku Danijela Prprović; Dragutin Prprović</derivirana_varijabla>
  </DomainObject.Predmet.ProtustrankaFormatedWithAdressOIB>
  <DomainObject.Predmet.ProtustrankaWithAdress>
    <izvorni_sadrzaj>ALU-art d.o.o. za trgovinu, izradu i ugradnju alu i pvc stolarije Pribislavec, Ljudevita Gaja 21, 40000 Čakovec</izvorni_sadrzaj>
    <derivirana_varijabla naziv="DomainObject.Predmet.ProtustrankaWithAdress_1">ALU-art d.o.o. za trgovinu, izradu i ugradnju alu i pvc stolarije Pribislavec, Ljudevita Gaja 21, 40000 Čakovec</derivirana_varijabla>
  </DomainObject.Predmet.ProtustrankaWithAdress>
  <DomainObject.Predmet.ProtustrankaWithAdressOIB>
    <izvorni_sadrzaj>ALU-art d.o.o. za trgovinu, izradu i ugradnju alu i pvc stolarije, OIB 05288787000, Pribislavec, Ljudevita Gaja 21, 40000 Čakovec</izvorni_sadrzaj>
    <derivirana_varijabla naziv="DomainObject.Predmet.ProtustrankaWithAdressOIB_1">ALU-art d.o.o. za trgovinu, izradu i ugradnju alu i pvc stolarije, OIB 05288787000, Pribislavec, Ljudevita Gaja 21, 40000 Čakovec</derivirana_varijabla>
  </DomainObject.Predmet.ProtustrankaWithAdressOIB>
  <DomainObject.Predmet.ProtustrankaNazivFormated>
    <izvorni_sadrzaj>ALU-art d.o.o. za trgovinu, izradu i ugradnju alu i pvc stolarije</izvorni_sadrzaj>
    <derivirana_varijabla naziv="DomainObject.Predmet.ProtustrankaNazivFormated_1">ALU-art d.o.o. za trgovinu, izradu i ugradnju alu i pvc stolarije</derivirana_varijabla>
  </DomainObject.Predmet.ProtustrankaNazivFormated>
  <DomainObject.Predmet.ProtustrankaNazivFormatedOIB>
    <izvorni_sadrzaj>ALU-art d.o.o. za trgovinu, izradu i ugradnju alu i pvc stolarije, OIB 05288787000</izvorni_sadrzaj>
    <derivirana_varijabla naziv="DomainObject.Predmet.ProtustrankaNazivFormatedOIB_1">ALU-art d.o.o. za trgovinu, izradu i ugradnju alu i pvc stolarije, OIB 05288787000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38883.39</izvorni_sadrzaj>
    <derivirana_varijabla naziv="DomainObject.Predmet.TrenutnaVrijednost_1">38883.39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ALU-art d.o.o. za trgovinu, izradu i ugradnju alu i pvc stolarije zastupanog po punomoćniku Danijela Prprović; Dragutin Prprović</item>
    </izvorni_sadrzaj>
    <derivirana_varijabla naziv="DomainObject.Predmet.ProtuStrankaListFormated_1">
      <item>ALU-art d.o.o. za trgovinu, izradu i ugradnju alu i pvc stolarije zastupanog po punomoćniku Danijela Prprović; Dragutin Prprović</item>
    </derivirana_varijabla>
  </DomainObject.Predmet.ProtuStrankaListFormated>
  <DomainObject.Predmet.ProtuStrankaListFormatedOIB>
    <izvorni_sadrzaj>
      <item>ALU-art d.o.o. za trgovinu, izradu i ugradnju alu i pvc stolarije, OIB 05288787000 zastupanog po punomoćniku Danijela Prprović; Dragutin Prprović</item>
    </izvorni_sadrzaj>
    <derivirana_varijabla naziv="DomainObject.Predmet.ProtuStrankaListFormatedOIB_1">
      <item>ALU-art d.o.o. za trgovinu, izradu i ugradnju alu i pvc stolarije, OIB 05288787000 zastupanog po punomoćniku Danijela Prprović; Dragutin Prprović</item>
    </derivirana_varijabla>
  </DomainObject.Predmet.ProtuStrankaListFormatedOIB>
  <DomainObject.Predmet.ProtuStrankaListFormatedWithAdress>
    <izvorni_sadrzaj>
      <item>ALU-art d.o.o. za trgovinu, izradu i ugradnju alu i pvc stolarije, Pribislavec, Ljudevita Gaja 21, 40000 Čakovec zastupanog po punomoćniku Danijela Prprović; Dragutin Prprović</item>
    </izvorni_sadrzaj>
    <derivirana_varijabla naziv="DomainObject.Predmet.ProtuStrankaListFormatedWithAdress_1">
      <item>ALU-art d.o.o. za trgovinu, izradu i ugradnju alu i pvc stolarije, Pribislavec, Ljudevita Gaja 21, 40000 Čakovec zastupanog po punomoćniku Danijela Prprović; Dragutin Prprović</item>
    </derivirana_varijabla>
  </DomainObject.Predmet.ProtuStrankaListFormatedWithAdress>
  <DomainObject.Predmet.ProtuStrankaListFormatedWithAdressOIB>
    <izvorni_sadrzaj>
      <item>ALU-art d.o.o. za trgovinu, izradu i ugradnju alu i pvc stolarije, OIB 05288787000, Pribislavec, Ljudevita Gaja 21, 40000 Čakovec zastupanog po punomoćniku Danijela Prprović; Dragutin Prprović</item>
    </izvorni_sadrzaj>
    <derivirana_varijabla naziv="DomainObject.Predmet.ProtuStrankaListFormatedWithAdressOIB_1">
      <item>ALU-art d.o.o. za trgovinu, izradu i ugradnju alu i pvc stolarije, OIB 05288787000, Pribislavec, Ljudevita Gaja 21, 40000 Čakovec zastupanog po punomoćniku Danijela Prprović; Dragutin Prprović</item>
    </derivirana_varijabla>
  </DomainObject.Predmet.ProtuStrankaListFormatedWithAdressOIB>
  <DomainObject.Predmet.ProtuStrankaListNazivFormated>
    <izvorni_sadrzaj>
      <item>ALU-art d.o.o. za trgovinu, izradu i ugradnju alu i pvc stolarije</item>
    </izvorni_sadrzaj>
    <derivirana_varijabla naziv="DomainObject.Predmet.ProtuStrankaListNazivFormated_1">
      <item>ALU-art d.o.o. za trgovinu, izradu i ugradnju alu i pvc stolarije</item>
    </derivirana_varijabla>
  </DomainObject.Predmet.ProtuStrankaListNazivFormated>
  <DomainObject.Predmet.ProtuStrankaListNazivFormatedOIB>
    <izvorni_sadrzaj>
      <item>ALU-art d.o.o. za trgovinu, izradu i ugradnju alu i pvc stolarije, OIB 05288787000</item>
    </izvorni_sadrzaj>
    <derivirana_varijabla naziv="DomainObject.Predmet.ProtuStrankaListNazivFormatedOIB_1">
      <item>ALU-art d.o.o. za trgovinu, izradu i ugradnju alu i pvc stolarije, OIB 05288787000</item>
    </derivirana_varijabla>
  </DomainObject.Predmet.ProtuStrankaListNazivFormatedOIB>
  <DomainObject.Predmet.OstaliListFormated>
    <izvorni_sadrzaj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_1">
      <item>Sudski registar TS u Varaždinu</item>
      <item>Danijela Prprović punomoćnik sudionika u postupku ALU-art d.o.o. za trgovinu, izradu i ugradnju alu i pvc stolarije</item>
      <item>Dragutin Prprović punomoćnik sudionika u postupku ALU-art d.o.o. za trgovinu, izradu i ugradnju alu i pvc stolarije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izvorni_sadrzaj>
    <derivirana_varijabla naziv="DomainObject.Predmet.OstaliListFormatedOIB_1">
      <item>Sudski registar TS u Varaždinu</item>
      <item>Danijela Prprović, OIB 14529395300 punomoćnik sudionika u postupku ALU-art d.o.o. za trgovinu, izradu i ugradnju alu i pvc stolarije</item>
      <item>Dragutin Prprović, OIB 72973069213 punomoćnik sudionika u postupku ALU-art d.o.o. za trgovinu, izradu i ugradnju alu i pvc stolarije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Danijela Prprović, Pribislavec, Ulica Dr. Ljudevita Gaja 21, 40000 Čakovec punomoćnik sudionika u postupku ALU-art d.o.o. za trgovinu, izradu i ugradnju alu i pvc stolarije</item>
      <item>Dragutin Prprović,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Danijela Prprović, Pribislavec, Ulica Dr. Ljudevita Gaja 21, 40000 Čakovec punomoćnik sudionika u postupku ALU-art d.o.o. za trgovinu, izradu i ugradnju alu i pvc stolarije</item>
      <item>Dragutin Prprović,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Danijela Prprović, OIB 14529395300, Pribislavec, Ulica Dr. Ljudevita Gaja 21, 40000 Čakovec punomoćnik sudionika u postupku ALU-art d.o.o. za trgovinu, izradu i ugradnju alu i pvc stolarije</item>
      <item>Dragutin Prprović, OIB 72973069213,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Danijela Prprović, OIB 14529395300, Pribislavec, Ulica Dr. Ljudevita Gaja 21, 40000 Čakovec punomoćnik sudionika u postupku ALU-art d.o.o. za trgovinu, izradu i ugradnju alu i pvc stolarije</item>
      <item>Dragutin Prprović, OIB 72973069213, Pribislavec, Ulica Dr. Ljudevita Gaja 21, 40000 Pribislavec punomoćnik sudionika u postupku ALU-art d.o.o. za trgovinu, izradu i ugradnju alu i pvc stolarije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OstaliListNazivFormated_1">
      <item>Sudski registar TS u Varaždinu</item>
      <item>Danijela Prprović</item>
      <item>Dragutin Prprović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Danijela Prprović, OIB 14529395300</item>
      <item>Dragutin Prprović, OIB 72973069213</item>
      <item>Županijsko državno odvjetništvo u Varaždinu, Građansko-upravni odjel</item>
    </izvorni_sadrzaj>
    <derivirana_varijabla naziv="DomainObject.Predmet.OstaliListNazivFormatedOIB_1">
      <item>Sudski registar TS u Varaždinu</item>
      <item>Danijela Prprović, OIB 14529395300</item>
      <item>Dragutin Prprović, OIB 72973069213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ALU-art d.o.o. za trgovinu, izradu i ugradnju alu i pvc stolarije</izvorni_sadrzaj>
    <derivirana_varijabla naziv="DomainObject.Predmet.ProtustrankaIDrugi_1">ALU-art d.o.o. za trgovinu, izradu i ugradnju alu i pvc stolarije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ALU-art d.o.o. za trgovinu, izradu i ugradnju alu i pvc stolarije, OIB 05288787000, Pribislavec, Ljudevita Gaja 21, 40000 Čakovec</izvorni_sadrzaj>
    <derivirana_varijabla naziv="DomainObject.Predmet.ProtustrankaIDrugiAdressOIB_1">ALU-art d.o.o. za trgovinu, izradu i ugradnju alu i pvc stolarije, OIB 05288787000, Pribislavec, Ljudevita Gaja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izvorni_sadrzaj>
    <derivirana_varijabla naziv="DomainObject.Predmet.SudioniciListNaziv_1">
      <item>Financijska agencija</item>
      <item>ALU-art d.o.o. za trgovinu, izradu i ugradnju alu i pvc stolarije</item>
      <item>Sudski registar TS u Varaždinu</item>
      <item>Danijela Prprović</item>
      <item>Dragutin Prprović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ALU-art d.o.o. za trgovinu, izradu i ugradnju alu i pvc stolarije, OIB 05288787000, Pribislavec, Ljudevita Gaja 21,40000 Čakovec</item>
      <item>Sudski registar TS u Varaždinu, Ul. braće Radić 2,42000 Varaždin</item>
      <item>Danijela Prprović, OIB 14529395300, Pribislavec, Ulica Dr. Ljudevita Gaja 21,40000 Čakovec</item>
      <item>Dragutin Prprović, OIB 72973069213, Pribislavec, Ulica Dr. Ljudevita Gaja 21,40000 Pribislavec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ALU-art d.o.o. za trgovinu, izradu i ugradnju alu i pvc stolarije, OIB 05288787000, Pribislavec, Ljudevita Gaja 21,40000 Čakovec</item>
      <item>Sudski registar TS u Varaždinu, Ul. braće Radić 2,42000 Varaždin</item>
      <item>Danijela Prprović, OIB 14529395300, Pribislavec, Ulica Dr. Ljudevita Gaja 21,40000 Čakovec</item>
      <item>Dragutin Prprović, OIB 72973069213, Pribislavec, Ulica Dr. Ljudevita Gaja 21,40000 Pribislavec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05288787000</item>
      <item>, OIB null</item>
      <item>, OIB 14529395300</item>
      <item>, OIB 72973069213</item>
      <item>, OIB null</item>
    </izvorni_sadrzaj>
    <derivirana_varijabla naziv="DomainObject.Predmet.SudioniciListNazivOIB_1">
      <item>, OIB 85821130368</item>
      <item>, OIB 05288787000</item>
      <item>, OIB null</item>
      <item>, OIB 14529395300</item>
      <item>, OIB 72973069213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F802D-5B0D-462D-8BA3-704E5365F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1127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2016-11-22T11:30:00Z</dcterms:created>
  <dc:creator>zvukelic</dc:creator>
  <cp:lastModifiedBy>Marko Makaj</cp:lastModifiedBy>
  <cp:lastPrinted>2016-11-22T11:30:00Z</cp:lastPrinted>
  <dcterms:modified xmlns:xsi="http://www.w3.org/2001/XMLSchema-instance" xsi:type="dcterms:W3CDTF">2016-11-22T11:32:00Z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