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35636" w14:paraId="4f35636" w:rsidRDefault="00C61BDB" w:rsidP="00C61BDB" w:rsidR="00C61BDB">
      <w:pPr>
        <w15:collapsed w:val="false"/>
        <w:rPr>
          <w:b/>
        </w:rPr>
      </w:pPr>
      <w:bookmarkStart w:name="_GoBack" w:id="0"/>
      <w:bookmarkEnd w:id="0"/>
      <w:r>
        <w:tab/>
      </w:r>
      <w:r>
        <w:tab/>
      </w:r>
      <w:r>
        <w:tab/>
      </w:r>
      <w:r>
        <w:tab/>
      </w:r>
      <w:r>
        <w:tab/>
      </w:r>
      <w:r>
        <w:tab/>
      </w:r>
      <w:r>
        <w:tab/>
      </w:r>
      <w:r>
        <w:tab/>
      </w:r>
      <w:r>
        <w:tab/>
      </w:r>
      <w:r>
        <w:tab/>
      </w:r>
      <w:r>
        <w:rPr>
          <w:b/>
        </w:rPr>
        <w:t>1.St-54/2013</w:t>
      </w:r>
    </w:p>
    <w:p w:rsidRDefault="00C61BDB" w:rsidP="00C61BDB" w:rsidR="00C61BDB">
      <w:pPr>
        <w:rPr>
          <w:b/>
        </w:rPr>
      </w:pPr>
      <w:r>
        <w:rPr>
          <w:b/>
        </w:rPr>
        <w:t>REPUBLIKA HRVATSKA</w:t>
      </w:r>
    </w:p>
    <w:p w:rsidRDefault="00C61BDB" w:rsidP="00C61BDB" w:rsidR="00C61BDB">
      <w:pPr>
        <w:rPr>
          <w:b/>
        </w:rPr>
      </w:pPr>
      <w:r>
        <w:rPr>
          <w:b/>
        </w:rPr>
        <w:t>TRGOVAČKI SUD U SPLITU</w:t>
      </w:r>
      <w:r>
        <w:rPr>
          <w:b/>
        </w:rPr>
        <w:tab/>
      </w:r>
      <w:r>
        <w:rPr>
          <w:b/>
        </w:rPr>
        <w:tab/>
      </w:r>
      <w:r>
        <w:rPr>
          <w:b/>
        </w:rPr>
        <w:tab/>
      </w:r>
      <w:r>
        <w:rPr>
          <w:b/>
        </w:rPr>
        <w:tab/>
      </w:r>
      <w:r>
        <w:rPr>
          <w:b/>
        </w:rPr>
        <w:tab/>
      </w:r>
      <w:r>
        <w:rPr>
          <w:b/>
        </w:rPr>
        <w:tab/>
      </w:r>
    </w:p>
    <w:p w:rsidRDefault="00C61BDB" w:rsidP="00C61BDB" w:rsidR="00C61BDB">
      <w:pPr>
        <w:jc w:val="center"/>
      </w:pPr>
    </w:p>
    <w:p w:rsidRDefault="00C61BDB" w:rsidP="00C61BDB" w:rsidR="00C61BDB">
      <w:pPr>
        <w:jc w:val="center"/>
      </w:pPr>
    </w:p>
    <w:p w:rsidRDefault="00C61BDB" w:rsidP="00C61BDB" w:rsidR="00C61BDB">
      <w:pPr>
        <w:jc w:val="center"/>
        <w:rPr>
          <w:b/>
          <w:sz w:val="32"/>
          <w:szCs w:val="32"/>
        </w:rPr>
      </w:pPr>
      <w:r>
        <w:rPr>
          <w:b/>
          <w:sz w:val="32"/>
          <w:szCs w:val="32"/>
        </w:rPr>
        <w:t>Z A P I S N I K</w:t>
      </w:r>
    </w:p>
    <w:p w:rsidRDefault="00C61BDB" w:rsidP="00C61BDB" w:rsidR="00C61BDB">
      <w:pPr>
        <w:jc w:val="center"/>
      </w:pPr>
      <w:r>
        <w:tab/>
      </w:r>
      <w:r>
        <w:tab/>
      </w:r>
      <w:r>
        <w:tab/>
      </w:r>
      <w:r>
        <w:tab/>
      </w:r>
      <w:r>
        <w:tab/>
      </w:r>
      <w:r>
        <w:tab/>
      </w:r>
      <w:r>
        <w:tab/>
      </w:r>
    </w:p>
    <w:p w:rsidRDefault="00C61BDB" w:rsidP="00C61BDB" w:rsidR="00C61BDB">
      <w:pPr>
        <w:pStyle w:val="Tijeloteksta"/>
      </w:pPr>
      <w:r>
        <w:t xml:space="preserve">sastavljen kod Trgovačkog suda u Splitu, </w:t>
      </w:r>
      <w:r w:rsidR="00D35398">
        <w:t>14</w:t>
      </w:r>
      <w:r>
        <w:t>.</w:t>
      </w:r>
      <w:r w:rsidR="00D35398">
        <w:t>prosinca</w:t>
      </w:r>
      <w:r>
        <w:t xml:space="preserve"> 2017.  godine, u stečajnom postupku nad stečajnim dužnikom H.P.B. INDUSTRIJA d.o.o. u stečaju,Trilj, Vedrine 21.,OIB: 50110111209.</w:t>
      </w:r>
    </w:p>
    <w:p w:rsidRDefault="00C61BDB" w:rsidP="00C61BDB" w:rsidR="00C61BDB">
      <w:pPr>
        <w:jc w:val="center"/>
      </w:pPr>
      <w:r>
        <w:t>ROČIŠTE RADI PRODAJE</w:t>
      </w:r>
    </w:p>
    <w:p w:rsidRDefault="00C61BDB" w:rsidP="00C61BDB" w:rsidR="00C61BDB">
      <w:pPr>
        <w:jc w:val="center"/>
      </w:pPr>
    </w:p>
    <w:p w:rsidRDefault="00C61BDB" w:rsidP="00C61BDB" w:rsidR="00C61BDB">
      <w:pPr>
        <w:jc w:val="both"/>
      </w:pPr>
      <w:r>
        <w:t>Nazočni od suda:</w:t>
      </w:r>
    </w:p>
    <w:p w:rsidRDefault="00C61BDB" w:rsidP="00C61BDB" w:rsidR="00C61BDB">
      <w:pPr>
        <w:jc w:val="both"/>
      </w:pPr>
      <w:r>
        <w:t>Velimir Vuković, stečajni sudac</w:t>
      </w:r>
    </w:p>
    <w:p w:rsidRDefault="00C61BDB" w:rsidP="00C61BDB" w:rsidR="00C61BDB">
      <w:pPr>
        <w:jc w:val="both"/>
      </w:pPr>
      <w:r>
        <w:t>Marija Elez, zapisničar</w:t>
      </w:r>
    </w:p>
    <w:p w:rsidRDefault="00C61BDB" w:rsidP="00C61BDB" w:rsidR="00C61BDB">
      <w:pPr>
        <w:jc w:val="center"/>
      </w:pPr>
      <w:r>
        <w:t xml:space="preserve">Početak u </w:t>
      </w:r>
      <w:r w:rsidR="00513604">
        <w:t>09</w:t>
      </w:r>
      <w:r>
        <w:t>,</w:t>
      </w:r>
      <w:r w:rsidR="00513604">
        <w:t>3</w:t>
      </w:r>
      <w:r>
        <w:t>0  sati.</w:t>
      </w:r>
    </w:p>
    <w:p w:rsidRDefault="00C61BDB" w:rsidP="00C61BDB" w:rsidR="00C61BDB">
      <w:pPr>
        <w:jc w:val="center"/>
      </w:pPr>
    </w:p>
    <w:p w:rsidRDefault="00C61BDB" w:rsidP="00C61BDB" w:rsidR="00C61BDB">
      <w:pPr>
        <w:jc w:val="both"/>
      </w:pPr>
      <w:r>
        <w:t>Utvrđuje se da su pristupili:</w:t>
      </w:r>
    </w:p>
    <w:p w:rsidRDefault="00C61BDB" w:rsidP="00C61BDB" w:rsidR="00C61BDB">
      <w:pPr>
        <w:jc w:val="both"/>
      </w:pPr>
      <w:r>
        <w:t>Anči Bašić, stečajna upraviteljica</w:t>
      </w:r>
    </w:p>
    <w:p w:rsidRDefault="00C61BDB" w:rsidP="00C61BDB" w:rsidR="00C61BDB">
      <w:pPr>
        <w:jc w:val="both"/>
      </w:pPr>
    </w:p>
    <w:p w:rsidRDefault="00C61BDB" w:rsidP="00C61BDB" w:rsidR="00C61BDB">
      <w:pPr>
        <w:jc w:val="both"/>
      </w:pPr>
      <w:r>
        <w:t>Za vjerovnike:</w:t>
      </w:r>
      <w:r w:rsidR="00FC6241">
        <w:t xml:space="preserve"> nitko</w:t>
      </w:r>
    </w:p>
    <w:p w:rsidRDefault="00C61BDB" w:rsidP="00C61BDB" w:rsidR="00C61BDB">
      <w:pPr>
        <w:jc w:val="both"/>
      </w:pPr>
      <w:r>
        <w:t>Za ponuditelje: nitko</w:t>
      </w:r>
    </w:p>
    <w:p w:rsidRDefault="00C61BDB" w:rsidP="00C61BDB" w:rsidR="00C61BDB">
      <w:pPr>
        <w:jc w:val="both"/>
      </w:pPr>
    </w:p>
    <w:p w:rsidRDefault="00C61BDB" w:rsidP="00C61BDB" w:rsidR="00C61BDB">
      <w:pPr>
        <w:pStyle w:val="Tijeloteksta-uvlaka2"/>
        <w:spacing w:lineRule="auto" w:line="240" w:after="0"/>
        <w:ind w:firstLine="283" w:left="0"/>
        <w:jc w:val="both"/>
      </w:pPr>
      <w:r>
        <w:t xml:space="preserve">Utvrđuje se da je Zaključkom ovog suda posl. broj: St-54/2013 od </w:t>
      </w:r>
      <w:r w:rsidR="00E40877">
        <w:t>2</w:t>
      </w:r>
      <w:r w:rsidR="00D35398">
        <w:t>2</w:t>
      </w:r>
      <w:r>
        <w:t xml:space="preserve">. </w:t>
      </w:r>
      <w:r w:rsidR="00E40877">
        <w:t>s</w:t>
      </w:r>
      <w:r w:rsidR="00D35398">
        <w:t>tudenoga</w:t>
      </w:r>
      <w:r>
        <w:t xml:space="preserve"> 2017. godine određeno</w:t>
      </w:r>
      <w:r w:rsidR="00D35398">
        <w:t xml:space="preserve"> ponovljeno</w:t>
      </w:r>
      <w:r>
        <w:t xml:space="preserve"> </w:t>
      </w:r>
      <w:r w:rsidR="00E40877">
        <w:t>pet</w:t>
      </w:r>
      <w:r>
        <w:t>o ročište za prodaju u stečajnom postupku  uz odgovarajuću primjenu odredbi  Ovršnog zakona, nekretnina stečajnog dužnika H.P.B. INDUSTRIJA d.o.o. u stečaju,Trilj, Vedrine 21.,OIB: 50110111209 i to čest.</w:t>
      </w:r>
      <w:r w:rsidR="00BA49E2">
        <w:t xml:space="preserve"> </w:t>
      </w:r>
      <w:r>
        <w:t xml:space="preserve">zem. 310/45, ukupne površine 8677 m2 označene kao pašnjak, te čest. zem.310/54 ukupne površine 13861 m2 koje se nalaze u gospodarskoj zoni u Čaporicama, ZU 439 k.o. Čaporice po početnoj cijeni od </w:t>
      </w:r>
      <w:r w:rsidR="00E40877">
        <w:t xml:space="preserve">586.500,00 </w:t>
      </w:r>
      <w:r>
        <w:t xml:space="preserve">kn koja predstavlja prodajnu početnu cijenu na </w:t>
      </w:r>
      <w:r w:rsidR="00E40877">
        <w:t>petom</w:t>
      </w:r>
      <w:r>
        <w:t xml:space="preserve">  ročištu za prodaju.</w:t>
      </w:r>
    </w:p>
    <w:p w:rsidRDefault="00C61BDB" w:rsidP="00C61BDB" w:rsidR="00C61BDB">
      <w:pPr>
        <w:jc w:val="both"/>
      </w:pPr>
    </w:p>
    <w:p w:rsidRDefault="00C61BDB" w:rsidP="00C61BDB" w:rsidR="00C61BDB">
      <w:pPr>
        <w:ind w:firstLine="283"/>
        <w:jc w:val="both"/>
      </w:pPr>
      <w:r>
        <w:t xml:space="preserve">Utvrđuje se da je naprijed navedeni zaključak istaknut na e-oglasnoj ploči ovog suda dana  </w:t>
      </w:r>
      <w:r w:rsidR="00E40877">
        <w:t>2</w:t>
      </w:r>
      <w:r w:rsidR="00D35398">
        <w:t>2</w:t>
      </w:r>
      <w:r>
        <w:t xml:space="preserve">. </w:t>
      </w:r>
      <w:r w:rsidR="00E40877">
        <w:t>s</w:t>
      </w:r>
      <w:r w:rsidR="00D35398">
        <w:t>tudenoga</w:t>
      </w:r>
      <w:r>
        <w:t xml:space="preserve">  201</w:t>
      </w:r>
      <w:r w:rsidR="00E40877">
        <w:t>7</w:t>
      </w:r>
      <w:r>
        <w:t>. godine.</w:t>
      </w:r>
    </w:p>
    <w:p w:rsidRDefault="00C61BDB" w:rsidP="00C61BDB" w:rsidR="00C61BDB">
      <w:pPr>
        <w:jc w:val="both"/>
      </w:pPr>
    </w:p>
    <w:p w:rsidRDefault="00C61BDB" w:rsidP="00C61BDB" w:rsidR="00C61BDB">
      <w:pPr>
        <w:ind w:firstLine="283"/>
        <w:jc w:val="both"/>
      </w:pPr>
      <w:r>
        <w:t xml:space="preserve">Utvrđuje se  da je skraćeni oglas o prodaji oglašen u dnevnom tisku Slobodna Dalmacija dana </w:t>
      </w:r>
      <w:r w:rsidR="00D35398">
        <w:t xml:space="preserve"> </w:t>
      </w:r>
      <w:r w:rsidR="00180195">
        <w:t xml:space="preserve">27.studenoga </w:t>
      </w:r>
      <w:r>
        <w:t>201</w:t>
      </w:r>
      <w:r w:rsidR="00E40877">
        <w:t>7</w:t>
      </w:r>
      <w:r>
        <w:t xml:space="preserve">. godine. te u cijelosti  na internet stranicama HGK-a i VTS-a, a o čemu  je stečajna upraviteljica dostavila dokaze uz podnesak od </w:t>
      </w:r>
      <w:r w:rsidR="00180195">
        <w:t>13.prosinca</w:t>
      </w:r>
      <w:r w:rsidR="00D35398">
        <w:t xml:space="preserve"> </w:t>
      </w:r>
      <w:r>
        <w:t>2017.godine.</w:t>
      </w:r>
    </w:p>
    <w:p w:rsidRDefault="00C61BDB" w:rsidP="00C61BDB" w:rsidR="00C61BDB">
      <w:pPr>
        <w:ind w:firstLine="283"/>
        <w:jc w:val="both"/>
      </w:pPr>
    </w:p>
    <w:p w:rsidRDefault="00C61BDB" w:rsidP="00C61BDB" w:rsidR="00C61BDB">
      <w:pPr>
        <w:pStyle w:val="Bezproreda"/>
      </w:pPr>
      <w:r>
        <w:tab/>
        <w:t>Prema podacima računovodstvene službe ovog suda  nije  izvršena je uplata zatraženog osiguranja (jamčevine) .</w:t>
      </w:r>
    </w:p>
    <w:p w:rsidRDefault="00C61BDB" w:rsidP="00C61BDB" w:rsidR="00C61BDB">
      <w:pPr>
        <w:jc w:val="both"/>
      </w:pPr>
      <w:r>
        <w:t xml:space="preserve"> </w:t>
      </w:r>
      <w:r>
        <w:tab/>
      </w:r>
    </w:p>
    <w:p w:rsidRDefault="00C61BDB" w:rsidP="00C61BDB" w:rsidR="00C61BDB">
      <w:pPr>
        <w:jc w:val="both"/>
      </w:pPr>
      <w:r>
        <w:tab/>
        <w:t>Stečajna upraviteljica predlaže da se odredi novo dražbeno ročište za prodaj</w:t>
      </w:r>
      <w:r w:rsidR="00FC6241">
        <w:t>u</w:t>
      </w:r>
      <w:r>
        <w:t xml:space="preserve"> nekretnine stečajnog dužnika čest.</w:t>
      </w:r>
      <w:r w:rsidR="00BA49E2">
        <w:t xml:space="preserve"> </w:t>
      </w:r>
      <w:r>
        <w:t>zem. 310/45, ukupne površine 8677 m2 označene kao pašnjak, te čest. zem.310/54 ukupne površine 13861 m2 koje se nalaze u gospodarskoj zoni u Čaporicama, ZU 439 k.o. Čaporice uz umanjenje cijene od 15%.</w:t>
      </w:r>
    </w:p>
    <w:p w:rsidRDefault="00C61BDB" w:rsidP="00C61BDB" w:rsidR="00C61BDB">
      <w:pPr>
        <w:jc w:val="both"/>
      </w:pPr>
    </w:p>
    <w:p w:rsidRDefault="00C61BDB" w:rsidP="00C61BDB" w:rsidR="00C61BDB">
      <w:pPr>
        <w:jc w:val="both"/>
      </w:pPr>
      <w:r>
        <w:tab/>
        <w:t>Sud donosi</w:t>
      </w:r>
      <w:r>
        <w:tab/>
      </w:r>
      <w:r>
        <w:tab/>
      </w:r>
      <w:r>
        <w:tab/>
        <w:t>R J E Š E NJ E</w:t>
      </w:r>
    </w:p>
    <w:p w:rsidRDefault="00C61BDB" w:rsidP="00C61BDB" w:rsidR="00C61BDB">
      <w:pPr>
        <w:jc w:val="both"/>
      </w:pPr>
    </w:p>
    <w:p w:rsidRDefault="00C61BDB" w:rsidP="00C61BDB" w:rsidR="00C61BDB">
      <w:pPr>
        <w:jc w:val="both"/>
      </w:pPr>
      <w:r>
        <w:tab/>
        <w:t xml:space="preserve">Današnja </w:t>
      </w:r>
      <w:r w:rsidR="00D35398">
        <w:t xml:space="preserve">ponovljena </w:t>
      </w:r>
      <w:r w:rsidR="00E40877">
        <w:t>peta</w:t>
      </w:r>
      <w:r>
        <w:t xml:space="preserve"> prodaja imovine  u uvodu označenog stečajnog dužnika označava se ne</w:t>
      </w:r>
      <w:r w:rsidR="00546ECC">
        <w:t>u</w:t>
      </w:r>
      <w:r>
        <w:t>spješnom</w:t>
      </w:r>
      <w:r w:rsidR="00546ECC">
        <w:t>.</w:t>
      </w:r>
    </w:p>
    <w:p w:rsidRDefault="00FC6241" w:rsidP="00C61BDB" w:rsidR="00C61BDB">
      <w:pPr>
        <w:jc w:val="both"/>
      </w:pPr>
      <w:r>
        <w:lastRenderedPageBreak/>
        <w:tab/>
      </w:r>
      <w:r>
        <w:tab/>
      </w:r>
      <w:r>
        <w:tab/>
      </w:r>
      <w:r>
        <w:tab/>
      </w:r>
      <w:r>
        <w:tab/>
      </w:r>
      <w:r>
        <w:tab/>
        <w:t>2</w:t>
      </w:r>
    </w:p>
    <w:p w:rsidRDefault="00FC6241" w:rsidP="00C61BDB" w:rsidR="00FC6241">
      <w:pPr>
        <w:jc w:val="both"/>
      </w:pPr>
    </w:p>
    <w:p w:rsidRDefault="00C61BDB" w:rsidP="00C61BDB" w:rsidR="00C61BDB">
      <w:pPr>
        <w:jc w:val="both"/>
      </w:pPr>
      <w:r>
        <w:tab/>
        <w:t xml:space="preserve">Odrediti će se nova prodaja nekretnina stečajnog dužnika uz umanjenje cijene od 15% i to za cijenu od </w:t>
      </w:r>
      <w:r w:rsidR="00E40877">
        <w:t>49</w:t>
      </w:r>
      <w:r w:rsidR="00FD7485">
        <w:t>7</w:t>
      </w:r>
      <w:r>
        <w:t>.</w:t>
      </w:r>
      <w:r w:rsidR="00FD7485">
        <w:t>76</w:t>
      </w:r>
      <w:r>
        <w:t xml:space="preserve">0,00 kn, te će zaključak od </w:t>
      </w:r>
      <w:r w:rsidR="00FD7485">
        <w:t>6</w:t>
      </w:r>
      <w:r>
        <w:t>. dražbenom ročištu biti donesen naknadno.</w:t>
      </w:r>
    </w:p>
    <w:p w:rsidRDefault="00C61BDB" w:rsidP="00C61BDB" w:rsidR="00C61BDB">
      <w:pPr>
        <w:jc w:val="both"/>
      </w:pPr>
    </w:p>
    <w:p w:rsidRDefault="00FC6241" w:rsidP="00FC6241" w:rsidR="00C61BDB">
      <w:pPr>
        <w:ind w:firstLine="708"/>
      </w:pPr>
      <w:r>
        <w:t xml:space="preserve">                                         </w:t>
      </w:r>
      <w:r w:rsidR="00C61BDB">
        <w:t>Dovršeno u 9,35  sati.</w:t>
      </w:r>
    </w:p>
    <w:p w:rsidRDefault="00C61BDB" w:rsidP="00C61BDB" w:rsidR="00C61BDB">
      <w:pPr>
        <w:ind w:firstLine="708"/>
      </w:pPr>
    </w:p>
    <w:p w:rsidRDefault="00FC6241" w:rsidP="00FC6241" w:rsidR="00C61BDB">
      <w:r>
        <w:t>zapisničar</w:t>
      </w:r>
      <w:r w:rsidR="00C61BDB">
        <w:t xml:space="preserve"> </w:t>
      </w:r>
      <w:r>
        <w:tab/>
      </w:r>
      <w:r>
        <w:tab/>
      </w:r>
      <w:r>
        <w:tab/>
      </w:r>
      <w:r>
        <w:tab/>
      </w:r>
      <w:r>
        <w:tab/>
      </w:r>
      <w:r w:rsidR="00C61BDB">
        <w:t xml:space="preserve"> sudac </w:t>
      </w:r>
      <w:r w:rsidR="00C61BDB">
        <w:tab/>
      </w:r>
      <w:r w:rsidR="00C61BDB">
        <w:tab/>
      </w:r>
      <w:r w:rsidR="00C61BDB">
        <w:tab/>
        <w:t>stečajna upraviteljica</w:t>
      </w:r>
    </w:p>
    <w:p w:rsidRDefault="00C61BDB" w:rsidP="00C61BDB" w:rsidR="00C61BDB">
      <w:pPr>
        <w:jc w:val="center"/>
      </w:pPr>
    </w:p>
    <w:p w:rsidRDefault="00C61BDB" w:rsidP="00C61BDB" w:rsidR="00C61BDB">
      <w:pPr>
        <w:jc w:val="both"/>
      </w:pPr>
    </w:p>
    <w:p w:rsidRDefault="00C61BDB" w:rsidP="00C61BDB" w:rsidR="00C61BDB">
      <w:pPr>
        <w:jc w:val="both"/>
      </w:pPr>
    </w:p>
    <w:p w:rsidRDefault="00C61BDB" w:rsidP="00C61BDB" w:rsidR="00C61BDB">
      <w:r>
        <w:t xml:space="preserve">                                                               </w:t>
      </w:r>
      <w:r>
        <w:tab/>
      </w:r>
      <w:r>
        <w:tab/>
      </w:r>
      <w:r>
        <w:tab/>
      </w:r>
    </w:p>
    <w:p w:rsidRDefault="00C61BDB" w:rsidP="00C61BDB" w:rsidR="00C61BDB">
      <w:pPr>
        <w:jc w:val="both"/>
      </w:pPr>
    </w:p>
    <w:p w:rsidRDefault="00C61BDB" w:rsidP="00C61BDB" w:rsidR="00C61BDB">
      <w:r>
        <w:t xml:space="preserve">                                                               </w:t>
      </w:r>
    </w:p>
    <w:p w:rsidRDefault="00C61BDB" w:rsidP="00C61BDB" w:rsidR="00C61BDB"/>
    <w:p w:rsidRDefault="00E40877" w:rsidP="00E40877" w:rsidR="00E40877">
      <w:pPr>
        <w:pStyle w:val="Bezproreda"/>
      </w:pPr>
    </w:p>
    <w:p w:rsidRDefault="00E40877" w:rsidP="00E40877" w:rsidR="00E40877">
      <w:pPr>
        <w:pStyle w:val="Bezproreda"/>
      </w:pPr>
    </w:p>
    <w:p w:rsidRDefault="00E40877" w:rsidP="00E40877" w:rsidR="00E40877"/>
    <w:p w:rsidRDefault="00E40877" w:rsidP="00E40877" w:rsidR="00E40877"/>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1BDB"/>
    <w:rsid w:val="00180195"/>
    <w:rsid w:val="0022259F"/>
    <w:rsid w:val="00513604"/>
    <w:rsid w:val="00546ECC"/>
    <w:rsid w:val="006C33E4"/>
    <w:rsid w:val="00BA49E2"/>
    <w:rsid w:val="00C61BDB"/>
    <w:rsid w:val="00D35398"/>
    <w:rsid w:val="00E40877"/>
    <w:rsid w:val="00F06953"/>
    <w:rsid w:val="00F502D7"/>
    <w:rsid w:val="00F53219"/>
    <w:rsid w:val="00FC6241"/>
    <w:rsid w:val="00FD74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61BDB"/>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C61BDB"/>
    <w:pPr>
      <w:jc w:val="both"/>
    </w:pPr>
  </w:style>
  <w:style w:customStyle="true" w:styleId="TijelotekstaChar" w:type="character">
    <w:name w:val="Tijelo teksta Char"/>
    <w:basedOn w:val="Zadanifontodlomka"/>
    <w:link w:val="Tijeloteksta"/>
    <w:semiHidden/>
    <w:rsid w:val="00C61BDB"/>
    <w:rPr>
      <w:rFonts w:eastAsia="Times New Roman"/>
      <w:lang w:eastAsia="hr-HR"/>
    </w:rPr>
  </w:style>
  <w:style w:styleId="Tijeloteksta-uvlaka2" w:type="paragraph">
    <w:name w:val="Body Text Indent 2"/>
    <w:basedOn w:val="Normal"/>
    <w:link w:val="Tijeloteksta-uvlaka2Char"/>
    <w:uiPriority w:val="99"/>
    <w:semiHidden/>
    <w:unhideWhenUsed/>
    <w:rsid w:val="00C61BDB"/>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C61BDB"/>
    <w:rPr>
      <w:rFonts w:eastAsia="Times New Roman"/>
      <w:lang w:eastAsia="hr-HR"/>
    </w:rPr>
  </w:style>
  <w:style w:styleId="Bezproreda" w:type="paragraph">
    <w:name w:val="No Spacing"/>
    <w:uiPriority w:val="1"/>
    <w:qFormat/>
    <w:rsid w:val="00C61BDB"/>
    <w:rPr>
      <w:rFonts w:eastAsia="Times New Roman"/>
      <w:lang w:eastAsia="hr-HR"/>
    </w:rPr>
  </w:style>
  <w:style w:styleId="Tekstrezerviranogmjesta" w:type="character">
    <w:name w:val="Placeholder Text"/>
    <w:basedOn w:val="Zadanifontodlomka"/>
    <w:uiPriority w:val="99"/>
    <w:semiHidden/>
    <w:rsid w:val="006C33E4"/>
    <w:rPr>
      <w:color w:val="808080"/>
      <w:bdr w:space="0" w:sz="0" w:color="auto" w:val="none"/>
      <w:shd w:fill="auto" w:color="auto" w:val="clear"/>
    </w:rPr>
  </w:style>
  <w:style w:customStyle="true" w:styleId="eSPISCCParagraphDefaultFont" w:type="character">
    <w:name w:val="eSPIS_CC_Paragraph Default Font"/>
    <w:basedOn w:val="Zadanifontodlomka"/>
    <w:rsid w:val="006C33E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C33E4"/>
    <w:rPr>
      <w:bdr w:space="0" w:sz="0" w:color="auto" w:val="none"/>
      <w:shd w:fill="FFFFCC" w:color="auto" w:val="clear"/>
      <w:lang w:val="hr-HR"/>
    </w:rPr>
  </w:style>
  <w:style w:customStyle="true" w:styleId="PozadinaSvijetloCrvena" w:type="character">
    <w:name w:val="Pozadina_SvijetloCrvena"/>
    <w:basedOn w:val="eSPISCCParagraphDefaultFont"/>
    <w:rsid w:val="006C33E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C33E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61BDB"/>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C61BDB"/>
    <w:pPr>
      <w:jc w:val="both"/>
    </w:pPr>
  </w:style>
  <w:style w:customStyle="1" w:styleId="TijelotekstaChar" w:type="character">
    <w:name w:val="Tijelo teksta Char"/>
    <w:basedOn w:val="Zadanifontodlomka"/>
    <w:link w:val="Tijeloteksta"/>
    <w:semiHidden/>
    <w:rsid w:val="00C61BDB"/>
    <w:rPr>
      <w:rFonts w:eastAsia="Times New Roman"/>
      <w:lang w:eastAsia="hr-HR"/>
    </w:rPr>
  </w:style>
  <w:style w:styleId="Tijeloteksta-uvlaka2" w:type="paragraph">
    <w:name w:val="Body Text Indent 2"/>
    <w:basedOn w:val="Normal"/>
    <w:link w:val="Tijeloteksta-uvlaka2Char"/>
    <w:uiPriority w:val="99"/>
    <w:semiHidden/>
    <w:unhideWhenUsed/>
    <w:rsid w:val="00C61BDB"/>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C61BDB"/>
    <w:rPr>
      <w:rFonts w:eastAsia="Times New Roman"/>
      <w:lang w:eastAsia="hr-HR"/>
    </w:rPr>
  </w:style>
  <w:style w:styleId="Bezproreda" w:type="paragraph">
    <w:name w:val="No Spacing"/>
    <w:uiPriority w:val="1"/>
    <w:qFormat/>
    <w:rsid w:val="00C61BDB"/>
    <w:rPr>
      <w:rFonts w:eastAsia="Times New Roman"/>
      <w:lang w:eastAsia="hr-HR"/>
    </w:rPr>
  </w:style>
  <w:style w:styleId="Tekstrezerviranogmjesta" w:type="character">
    <w:name w:val="Placeholder Text"/>
    <w:basedOn w:val="Zadanifontodlomka"/>
    <w:uiPriority w:val="99"/>
    <w:semiHidden/>
    <w:rsid w:val="006C33E4"/>
    <w:rPr>
      <w:color w:val="808080"/>
      <w:bdr w:color="auto" w:space="0" w:sz="0" w:val="none"/>
      <w:shd w:color="auto" w:fill="auto" w:val="clear"/>
    </w:rPr>
  </w:style>
  <w:style w:customStyle="1" w:styleId="eSPISCCParagraphDefaultFont" w:type="character">
    <w:name w:val="eSPIS_CC_Paragraph Default Font"/>
    <w:basedOn w:val="Zadanifontodlomka"/>
    <w:rsid w:val="006C33E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C33E4"/>
    <w:rPr>
      <w:bdr w:color="auto" w:space="0" w:sz="0" w:val="none"/>
      <w:shd w:color="auto" w:fill="FFFFCC" w:val="clear"/>
      <w:lang w:val="hr-HR"/>
    </w:rPr>
  </w:style>
  <w:style w:customStyle="1" w:styleId="PozadinaSvijetloCrvena" w:type="character">
    <w:name w:val="Pozadina_SvijetloCrvena"/>
    <w:basedOn w:val="eSPISCCParagraphDefaultFont"/>
    <w:rsid w:val="006C33E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C33E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46561677">
      <w:bodyDiv w:val="true"/>
      <w:marLeft w:val="0"/>
      <w:marRight w:val="0"/>
      <w:marTop w:val="0"/>
      <w:marBottom w:val="0"/>
      <w:divBdr>
        <w:top w:space="0" w:sz="0" w:color="auto" w:val="none"/>
        <w:left w:space="0" w:sz="0" w:color="auto" w:val="none"/>
        <w:bottom w:space="0" w:sz="0" w:color="auto" w:val="none"/>
        <w:right w:space="0" w:sz="0" w:color="auto" w:val="none"/>
      </w:divBdr>
    </w:div>
    <w:div w:id="17932052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14. prosinca 2017.</izvorni_sadrzaj>
    <derivirana_varijabla naziv="DomainObject.PlaniraniZavrsetakDatum_1">14. prosinca 2017.</derivirana_varijabla>
  </DomainObject.PlaniraniZavrsetakDatum>
  <DomainObject.PlaniraniPocetakDatum>
    <izvorni_sadrzaj>14. prosinca 2017.</izvorni_sadrzaj>
    <derivirana_varijabla naziv="DomainObject.PlaniraniPocetakDatum_1">14. prosinca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prosinca 2017.</izvorni_sadrzaj>
    <derivirana_varijabla naziv="DomainObject.Zapisnik.DatumKreiranja_1">14. prosinca 2017.</derivirana_varijabla>
  </DomainObject.Zapisnik.DatumKreiranja>
  <DomainObject.Zapisnik.ImovinskaKorist>
    <izvorni_sadrzaj/>
    <derivirana_varijabla naziv="DomainObject.Zapisnik.ImovinskaKorist_1"/>
  </DomainObject.Zapisnik.ImovinskaKorist>
  <DomainObject.Zapisnik.Oznaka>
    <izvorni_sadrzaj>St-54/2013-207</izvorni_sadrzaj>
    <derivirana_varijabla naziv="DomainObject.Zapisnik.Oznaka_1">St-54/2013-207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izvorni_sadrzaj>
    <derivirana_varijabla naziv="DomainObject.Predmet.Broj_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2013.</izvorni_sadrzaj>
    <derivirana_varijabla naziv="DomainObject.Predmet.DatumOsnivanja_1">11.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St-54/2013</izvorni_sadrzaj>
    <derivirana_varijabla naziv="DomainObject.Predmet.OznakaBroj_1">St-54/2013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H.P.B. INDUSTRIJA d.o.o. zastupanog po punomoćniku Mladen Vušković</izvorni_sadrzaj>
    <derivirana_varijabla naziv="DomainObject.Predmet.ProtustrankaFormated_1">  H.P.B. INDUSTRIJA d.o.o. zastupanog po punomoćniku Mladen Vušković</derivirana_varijabla>
  </DomainObject.Predmet.ProtustrankaFormated>
  <DomainObject.Predmet.ProtustrankaFormatedOIB>
    <izvorni_sadrzaj>  H.P.B. INDUSTRIJA d.o.o., OIB 50110111209 zastupanog po punomoćniku Mladen Vušković</izvorni_sadrzaj>
    <derivirana_varijabla naziv="DomainObject.Predmet.ProtustrankaFormatedOIB_1">  H.P.B. INDUSTRIJA d.o.o., OIB 50110111209 zastupanog po punomoćniku Mladen Vušković</derivirana_varijabla>
  </DomainObject.Predmet.ProtustrankaFormatedOIB>
  <DomainObject.Predmet.ProtustrankaFormatedWithAdress>
    <izvorni_sadrzaj> H.P.B. INDUSTRIJA d.o.o., Vedrine 21, 21240 Trilj zastupanog po punomoćniku Mladen Vušković</izvorni_sadrzaj>
    <derivirana_varijabla naziv="DomainObject.Predmet.ProtustrankaFormatedWithAdress_1"> H.P.B. INDUSTRIJA d.o.o., Vedrine 21, 21240 Trilj zastupanog po punomoćniku Mladen Vušković</derivirana_varijabla>
  </DomainObject.Predmet.ProtustrankaFormatedWithAdress>
  <DomainObject.Predmet.ProtustrankaFormatedWithAdressOIB>
    <izvorni_sadrzaj> H.P.B. INDUSTRIJA d.o.o., OIB 50110111209, Vedrine 21, 21240 Trilj zastupanog po punomoćniku Mladen Vušković</izvorni_sadrzaj>
    <derivirana_varijabla naziv="DomainObject.Predmet.ProtustrankaFormatedWithAdressOIB_1"> H.P.B. INDUSTRIJA d.o.o., OIB 50110111209, Vedrine 21, 21240 Trilj zastupanog po punomoćniku Mladen Vušković</derivirana_varijabla>
  </DomainObject.Predmet.ProtustrankaFormatedWithAdressOIB>
  <DomainObject.Predmet.ProtustrankaWithAdress>
    <izvorni_sadrzaj>H.P.B. INDUSTRIJA d.o.o. Vedrine 21, 21240 Trilj</izvorni_sadrzaj>
    <derivirana_varijabla naziv="DomainObject.Predmet.ProtustrankaWithAdress_1">H.P.B. INDUSTRIJA d.o.o. Vedrine 21, 21240 Trilj</derivirana_varijabla>
  </DomainObject.Predmet.ProtustrankaWithAdress>
  <DomainObject.Predmet.ProtustrankaWithAdressOIB>
    <izvorni_sadrzaj>H.P.B. INDUSTRIJA d.o.o., OIB 50110111209, Vedrine 21, 21240 Trilj</izvorni_sadrzaj>
    <derivirana_varijabla naziv="DomainObject.Predmet.ProtustrankaWithAdressOIB_1">H.P.B. INDUSTRIJA d.o.o., OIB 50110111209, Vedrine 21, 21240 Trilj</derivirana_varijabla>
  </DomainObject.Predmet.ProtustrankaWithAdressOIB>
  <DomainObject.Predmet.ProtustrankaNazivFormated>
    <izvorni_sadrzaj>H.P.B. INDUSTRIJA d.o.o.</izvorni_sadrzaj>
    <derivirana_varijabla naziv="DomainObject.Predmet.ProtustrankaNazivFormated_1">H.P.B. INDUSTRIJA d.o.o.</derivirana_varijabla>
  </DomainObject.Predmet.ProtustrankaNazivFormated>
  <DomainObject.Predmet.ProtustrankaNazivFormatedOIB>
    <izvorni_sadrzaj>H.P.B. INDUSTRIJA d.o.o., OIB 50110111209</izvorni_sadrzaj>
    <derivirana_varijabla naziv="DomainObject.Predmet.ProtustrankaNazivFormatedOIB_1">H.P.B. INDUSTRIJA d.o.o., OIB 50110111209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zastupanog po punomoćniku Vedran Anić; Zoran Mandić; Jasim Daher; D PROJEKT za inženjerstvo, projektiranje i tehničke djelatnosti, društvo s ograničenom odgovornošću zastupanog po punomoćniku BUDIMIR &amp; PARTNERI odvjetničko društvo d.o.o.; ZONA 72 društvo s ograničenom odgovornošću za projektiranje i nadzor</izvorni_sadrzaj>
    <derivirana_varijabla naziv="DomainObject.Predmet.StrankaFormated_1">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zastupanog po punomoćniku Vedran Anić; Zoran Mandić; Jasim Daher; D PROJEKT za inženjerstvo, projektiranje i tehničke djelatnosti, društvo s ograničenom odgovornošću zastupanog po punomoćniku BUDIMIR &amp; PARTNERI odvjetničko društvo d.o.o.; ZONA 72 društvo s ograničenom odgovornošću za projektiranje i nadzor</derivirana_varijabla>
  </DomainObject.Predmet.StrankaFormated>
  <DomainObject.Predmet.StrankaFormatedOIB>
    <izvorni_sadrzaj>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zastupanog po punomoćniku Vedran Anić;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izvorni_sadrzaj>
    <derivirana_varijabla naziv="DomainObject.Predmet.StrankaFormatedOIB_1">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zastupanog po punomoćniku Vedran Anić;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derivirana_varijabla>
  </DomainObject.Predmet.StrankaFormatedOIB>
  <DomainObject.Predmet.StrankaFormatedWithAdress>
    <izvorni_sadrzaj>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zastupanog po punomoćniku Vedran Anić;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izvorni_sadrzaj>
    <derivirana_varijabla naziv="DomainObject.Predmet.StrankaFormatedWithAdress_1">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zastupanog po punomoćniku Vedran Anić;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derivirana_varijabla>
  </DomainObject.Predmet.StrankaFormatedWithAdress>
  <DomainObject.Predmet.StrankaFormatedWithAdressOIB>
    <izvorni_sadrzaj>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zastupanog po punomoćniku Vedran Anić;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izvorni_sadrzaj>
    <derivirana_varijabla naziv="DomainObject.Predmet.StrankaFormatedWithAdressOIB_1">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zastupanog po punomoćniku Vedran Anić;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derivirana_varijabla>
  </DomainObject.Predmet.StrankaFormatedWithAdressOIB>
  <DomainObject.Predmet.StrankaWithAdress>
    <izvorni_sadrzaj>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izvorni_sadrzaj>
    <derivirana_varijabla naziv="DomainObject.Predmet.StrankaWithAdress_1">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derivirana_varijabla>
  </DomainObject.Predmet.StrankaWithAdress>
  <DomainObject.Predmet.StrankaWithAdressOIB>
    <izvorni_sadrzaj>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izvorni_sadrzaj>
    <derivirana_varijabla naziv="DomainObject.Predmet.StrankaWithAdressOIB_1">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derivirana_varijabla>
  </DomainObject.Predmet.StrankaWithAdressOIB>
  <DomainObject.Predmet.StrankaNazivFormated>
    <izvorni_sadrzaj>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izvorni_sadrzaj>
    <derivirana_varijabla naziv="DomainObject.Predmet.StrankaNazivFormated_1">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derivirana_varijabla>
  </DomainObject.Predmet.StrankaNazivFormated>
  <DomainObject.Predmet.StrankaNazivFormatedOIB>
    <izvorni_sadrzaj>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izvorni_sadrzaj>
    <derivirana_varijabla naziv="DomainObject.Predmet.StrankaNazivFormatedOIB_1">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 zastupanog po punomoćniku Vedran Anić</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izvorni_sadrzaj>
    <derivirana_varijabla naziv="DomainObject.Predmet.StrankaListFormated_1">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 zastupanog po punomoćniku Vedran Anić</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derivirana_varijabla>
  </DomainObject.Predmet.StrankaListFormated>
  <DomainObject.Predmet.StrankaListFormatedOIB>
    <izvorni_sadrzaj>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 zastupanog po punomoćniku Vedran Anić</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izvorni_sadrzaj>
    <derivirana_varijabla naziv="DomainObject.Predmet.StrankaListFormatedOIB_1">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 zastupanog po punomoćniku Vedran Anić</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derivirana_varijabla>
  </DomainObject.Predmet.StrankaListFormatedOIB>
  <DomainObject.Predmet.StrankaListFormatedWithAdress>
    <izvorni_sadrzaj>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 zastupanog po punomoćniku Vedran Anić</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izvorni_sadrzaj>
    <derivirana_varijabla naziv="DomainObject.Predmet.StrankaListFormatedWithAdress_1">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 zastupanog po punomoćniku Vedran Anić</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derivirana_varijabla>
  </DomainObject.Predmet.StrankaListFormatedWithAdress>
  <DomainObject.Predmet.StrankaListFormatedWithAdressOIB>
    <izvorni_sadrzaj>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 zastupanog po punomoćniku Vedran Anić</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izvorni_sadrzaj>
    <derivirana_varijabla naziv="DomainObject.Predmet.StrankaListFormatedWithAdressOIB_1">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 zastupanog po punomoćniku Vedran Anić</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derivirana_varijabla>
  </DomainObject.Predmet.StrankaListFormatedWithAdressOIB>
  <DomainObject.Predmet.StrankaListNazivFormated>
    <izvorni_sadrzaj>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izvorni_sadrzaj>
    <derivirana_varijabla naziv="DomainObject.Predmet.StrankaListNazivFormated_1">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derivirana_varijabla>
  </DomainObject.Predmet.StrankaListNazivFormated>
  <DomainObject.Predmet.StrankaListNazivFormatedOIB>
    <izvorni_sadrzaj>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izvorni_sadrzaj>
    <derivirana_varijabla naziv="DomainObject.Predmet.StrankaListNazivFormatedOIB_1">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derivirana_varijabla>
  </DomainObject.Predmet.StrankaListNazivFormatedOIB>
  <DomainObject.Predmet.ProtuStrankaListFormated>
    <izvorni_sadrzaj>
      <item>H.P.B. INDUSTRIJA d.o.o. zastupanog po punomoćniku Mladen Vušković</item>
    </izvorni_sadrzaj>
    <derivirana_varijabla naziv="DomainObject.Predmet.ProtuStrankaListFormated_1">
      <item>H.P.B. INDUSTRIJA d.o.o. zastupanog po punomoćniku Mladen Vušković</item>
    </derivirana_varijabla>
  </DomainObject.Predmet.ProtuStrankaListFormated>
  <DomainObject.Predmet.ProtuStrankaListFormatedOIB>
    <izvorni_sadrzaj>
      <item>H.P.B. INDUSTRIJA d.o.o., OIB 50110111209 zastupanog po punomoćniku Mladen Vušković</item>
    </izvorni_sadrzaj>
    <derivirana_varijabla naziv="DomainObject.Predmet.ProtuStrankaListFormatedOIB_1">
      <item>H.P.B. INDUSTRIJA d.o.o., OIB 50110111209 zastupanog po punomoćniku Mladen Vušković</item>
    </derivirana_varijabla>
  </DomainObject.Predmet.ProtuStrankaListFormatedOIB>
  <DomainObject.Predmet.ProtuStrankaListFormatedWithAdress>
    <izvorni_sadrzaj>
      <item>H.P.B. INDUSTRIJA d.o.o., Vedrine 21, 21240 Trilj zastupanog po punomoćniku Mladen Vušković</item>
    </izvorni_sadrzaj>
    <derivirana_varijabla naziv="DomainObject.Predmet.ProtuStrankaListFormatedWithAdress_1">
      <item>H.P.B. INDUSTRIJA d.o.o., Vedrine 21, 21240 Trilj zastupanog po punomoćniku Mladen Vušković</item>
    </derivirana_varijabla>
  </DomainObject.Predmet.ProtuStrankaListFormatedWithAdress>
  <DomainObject.Predmet.ProtuStrankaListFormatedWithAdressOIB>
    <izvorni_sadrzaj>
      <item>H.P.B. INDUSTRIJA d.o.o., OIB 50110111209, Vedrine 21, 21240 Trilj zastupanog po punomoćniku Mladen Vušković</item>
    </izvorni_sadrzaj>
    <derivirana_varijabla naziv="DomainObject.Predmet.ProtuStrankaListFormatedWithAdressOIB_1">
      <item>H.P.B. INDUSTRIJA d.o.o., OIB 50110111209, Vedrine 21, 21240 Trilj zastupanog po punomoćniku Mladen Vušković</item>
    </derivirana_varijabla>
  </DomainObject.Predmet.ProtuStrankaListFormatedWithAdressOIB>
  <DomainObject.Predmet.ProtuStrankaListNazivFormated>
    <izvorni_sadrzaj>
      <item>H.P.B. INDUSTRIJA d.o.o.</item>
    </izvorni_sadrzaj>
    <derivirana_varijabla naziv="DomainObject.Predmet.ProtuStrankaListNazivFormated_1">
      <item>H.P.B. INDUSTRIJA d.o.o.</item>
    </derivirana_varijabla>
  </DomainObject.Predmet.ProtuStrankaListNazivFormated>
  <DomainObject.Predmet.ProtuStrankaListNazivFormatedOIB>
    <izvorni_sadrzaj>
      <item>H.P.B. INDUSTRIJA d.o.o., OIB 50110111209</item>
    </izvorni_sadrzaj>
    <derivirana_varijabla naziv="DomainObject.Predmet.ProtuStrankaListNazivFormatedOIB_1">
      <item>H.P.B. INDUSTRIJA d.o.o., OIB 50110111209</item>
    </derivirana_varijabla>
  </DomainObject.Predmet.ProtuStrankaListNazivFormatedOIB>
  <DomainObject.Predmet.OstaliListFormated>
    <izvorni_sadrzaj>
      <item>JOZO MARASOVIĆ</item>
      <item>Mirko Budić punomoćnik sudionika u postupku LAVČEVIĆ dioničko društvo</item>
      <item>Mladen Vušković punomoćnik sudionika u postupku H.P.B. INDUSTRIJA d.o.o.</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tem>Vedran Anić punomoćnik sudionika u postupku Jerko Vukas</item>
    </izvorni_sadrzaj>
    <derivirana_varijabla naziv="DomainObject.Predmet.OstaliListFormated_1">
      <item>JOZO MARASOVIĆ</item>
      <item>Mirko Budić punomoćnik sudionika u postupku LAVČEVIĆ dioničko društvo</item>
      <item>Mladen Vušković punomoćnik sudionika u postupku H.P.B. INDUSTRIJA d.o.o.</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tem>Vedran Anić punomoćnik sudionika u postupku Jerko Vukas</item>
    </derivirana_varijabla>
  </DomainObject.Predmet.OstaliListFormated>
  <DomainObject.Predmet.OstaliListFormatedOIB>
    <izvorni_sadrzaj>
      <item>JOZO MARASOVIĆ, OIB 47228184032</item>
      <item>Mirko Budić punomoćnik sudionika u postupku LAVČEVIĆ dioničko društvo</item>
      <item>Mladen Vušković, OIB 56708552475 punomoćnik sudionika u postupku H.P.B. INDUSTRIJA d.o.o.</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tem>Vedran Anić punomoćnik sudionika u postupku Jerko Vukas</item>
    </izvorni_sadrzaj>
    <derivirana_varijabla naziv="DomainObject.Predmet.OstaliListFormatedOIB_1">
      <item>JOZO MARASOVIĆ, OIB 47228184032</item>
      <item>Mirko Budić punomoćnik sudionika u postupku LAVČEVIĆ dioničko društvo</item>
      <item>Mladen Vušković, OIB 56708552475 punomoćnik sudionika u postupku H.P.B. INDUSTRIJA d.o.o.</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tem>Vedran Anić punomoćnik sudionika u postupku Jerko Vukas</item>
    </derivirana_varijabla>
  </DomainObject.Predmet.OstaliListFormatedOIB>
  <DomainObject.Predmet.OstaliListFormatedWithAdress>
    <izvorni_sadrzaj>
      <item>JOZO MARASOVIĆ, Krležina 4, 21000 Split</item>
      <item>Mirko Budić, Ljudevita Posavskog 12a, 21000 Split punomoćnik sudionika u postupku LAVČEVIĆ dioničko društvo</item>
      <item>Mladen Vušković, Lovretska 14/II, 21000 Split punomoćnik sudionika u postupku H.P.B. INDUSTRIJA d.o.o.</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tem>Vedran Anić, Lovretska 14/I, 21000 Split punomoćnik sudionika u postupku Jerko Vukas</item>
    </izvorni_sadrzaj>
    <derivirana_varijabla naziv="DomainObject.Predmet.OstaliListFormatedWithAdress_1">
      <item>JOZO MARASOVIĆ, Krležina 4, 21000 Split</item>
      <item>Mirko Budić, Ljudevita Posavskog 12a, 21000 Split punomoćnik sudionika u postupku LAVČEVIĆ dioničko društvo</item>
      <item>Mladen Vušković, Lovretska 14/II, 21000 Split punomoćnik sudionika u postupku H.P.B. INDUSTRIJA d.o.o.</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tem>Vedran Anić, Lovretska 14/I, 21000 Split punomoćnik sudionika u postupku Jerko Vukas</item>
    </derivirana_varijabla>
  </DomainObject.Predmet.OstaliListFormatedWithAdress>
  <DomainObject.Predmet.OstaliListFormatedWithAdressOIB>
    <izvorni_sadrzaj>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tem>Vedran Anić, Lovretska 14/I, 21000 Split punomoćnik sudionika u postupku Jerko Vukas</item>
    </izvorni_sadrzaj>
    <derivirana_varijabla naziv="DomainObject.Predmet.OstaliListFormatedWithAdressOIB_1">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tem>Vedran Anić, Lovretska 14/I, 21000 Split punomoćnik sudionika u postupku Jerko Vukas</item>
    </derivirana_varijabla>
  </DomainObject.Predmet.OstaliListFormatedWithAdressOIB>
  <DomainObject.Predmet.OstaliListNazivFormated>
    <izvorni_sadrzaj>
      <item>JOZO MARASOVIĆ</item>
      <item>Mirko Budić</item>
      <item>Mladen Vušković</item>
      <item>Anči Bašić</item>
      <item>Mirko Budić</item>
      <item>BUDIMIR &amp; PARTNERI odvjetničko društvo d.o.o.</item>
      <item>Vedran Anić</item>
    </izvorni_sadrzaj>
    <derivirana_varijabla naziv="DomainObject.Predmet.OstaliListNazivFormated_1">
      <item>JOZO MARASOVIĆ</item>
      <item>Mirko Budić</item>
      <item>Mladen Vušković</item>
      <item>Anči Bašić</item>
      <item>Mirko Budić</item>
      <item>BUDIMIR &amp; PARTNERI odvjetničko društvo d.o.o.</item>
      <item>Vedran Anić</item>
    </derivirana_varijabla>
  </DomainObject.Predmet.OstaliListNazivFormated>
  <DomainObject.Predmet.OstaliListNazivFormatedOIB>
    <izvorni_sadrzaj>
      <item>JOZO MARASOVIĆ, OIB 47228184032</item>
      <item>Mirko Budić</item>
      <item>Mladen Vušković, OIB 56708552475</item>
      <item>Anči Bašić, OIB 38874953663</item>
      <item>Mirko Budić</item>
      <item>BUDIMIR &amp; PARTNERI odvjetničko društvo d.o.o., OIB 62353690175</item>
      <item>Vedran Anić</item>
    </izvorni_sadrzaj>
    <derivirana_varijabla naziv="DomainObject.Predmet.OstaliListNazivFormatedOIB_1">
      <item>JOZO MARASOVIĆ, OIB 47228184032</item>
      <item>Mirko Budić</item>
      <item>Mladen Vušković, OIB 56708552475</item>
      <item>Anči Bašić, OIB 38874953663</item>
      <item>Mirko Budić</item>
      <item>BUDIMIR &amp; PARTNERI odvjetničko društvo d.o.o., OIB 62353690175</item>
      <item>Vedran 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2017.</izvorni_sadrzaj>
    <derivirana_varijabla naziv="DomainObject.Datum_1">14. prosinca 2017.</derivirana_varijabla>
  </DomainObject.Datum>
  <DomainObject.PoslovniBrojDokumenta>
    <izvorni_sadrzaj>St-54/2013-207</izvorni_sadrzaj>
    <derivirana_varijabla naziv="DomainObject.PoslovniBrojDokumenta_1">St-54/2013-207</derivirana_varijabla>
  </DomainObject.PoslovniBrojDokumenta>
  <DomainObject.Predmet.StrankaIDrugi>
    <izvorni_sadrzaj>LAVČEVIĆ dioničko društvo i dr.</izvorni_sadrzaj>
    <derivirana_varijabla naziv="DomainObject.Predmet.StrankaIDrugi_1">LAVČEVIĆ dioničko društvo i dr.</derivirana_varijabla>
  </DomainObject.Predmet.StrankaIDrugi>
  <DomainObject.Predmet.ProtustrankaIDrugi>
    <izvorni_sadrzaj>H.P.B. INDUSTRIJA d.o.o.</izvorni_sadrzaj>
    <derivirana_varijabla naziv="DomainObject.Predmet.ProtustrankaIDrugi_1">H.P.B. INDUSTRIJA d.o.o.</derivirana_varijabla>
  </DomainObject.Predmet.ProtustrankaIDrugi>
  <DomainObject.Predmet.StrankaIDrugiAdressOIB>
    <izvorni_sadrzaj>LAVČEVIĆ dioničko društvo, OIB 71421617824, Bihaćka 2, 21000 Split i dr.</izvorni_sadrzaj>
    <derivirana_varijabla naziv="DomainObject.Predmet.StrankaIDrugiAdressOIB_1">LAVČEVIĆ dioničko društvo, OIB 71421617824, Bihaćka 2, 21000 Split i dr.</derivirana_varijabla>
  </DomainObject.Predmet.StrankaIDrugiAdressOIB>
  <DomainObject.Predmet.ProtustrankaIDrugiAdressOIB>
    <izvorni_sadrzaj>H.P.B. INDUSTRIJA d.o.o., OIB 50110111209, Vedrine 21, 21240 Trilj</izvorni_sadrzaj>
    <derivirana_varijabla naziv="DomainObject.Predmet.ProtustrankaIDrugiAdressOIB_1">H.P.B. INDUSTRIJA d.o.o., OIB 50110111209, Vedrine 21, 21240 Trilj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LAVČEVIĆ dioničko društvo</item>
      <item>H.P.B. INDUSTRIJA d.o.o.</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item>Vedran Anić</item>
    </izvorni_sadrzaj>
    <derivirana_varijabla naziv="DomainObject.Predmet.SudioniciListNaziv_1">
      <item>LAVČEVIĆ dioničko društvo</item>
      <item>H.P.B. INDUSTRIJA d.o.o.</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item>Vedran Anić</item>
    </derivirana_varijabla>
  </DomainObject.Predmet.SudioniciListNaziv>
  <DomainObject.Predmet.SudioniciListAdressOIB>
    <izvorni_sadrzaj>
      <item>LAVČEVIĆ dioničko društvo, OIB 71421617824, Bihaćka 2,21000 Split</item>
      <item>H.P.B. INDUSTRIJA d.o.o.,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item>Vedran Anić, Lovretska 14/I,21000 Split</item>
    </izvorni_sadrzaj>
    <derivirana_varijabla naziv="DomainObject.Predmet.SudioniciListAdressOIB_1">
      <item>LAVČEVIĆ dioničko društvo, OIB 71421617824, Bihaćka 2,21000 Split</item>
      <item>H.P.B. INDUSTRIJA d.o.o.,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item>Vedran Anić, Lovretska 14/I,21000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item>, OIB null</item>
    </izvorni_sadrzaj>
    <derivirana_varijabla naziv="DomainObject.Predmet.SudioniciListNazivOIB_1">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8E6187-1AFB-4017-8152-370A061E56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339</properties:Words>
  <properties:Characters>1912</properties:Characters>
  <properties:Lines>70</properties:Lines>
  <properties:Paragraphs>25</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2017-04-12T06:55:00Z</dcterms:created>
  <dc:creator>Velimir Vuković</dc:creator>
  <cp:lastModifiedBy>Marija Elez</cp:lastModifiedBy>
  <cp:lastPrinted>2017-12-14T08:32:00Z</cp:lastPrinted>
  <dcterms:modified xmlns:xsi="http://www.w3.org/2001/XMLSchema-instance" xsi:type="dcterms:W3CDTF">2017-12-14T08:32:00Z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St-54/2013-207 / Zapisnik - Ročište za dražbu</vt:lpwstr>
  </prop:property>
  <prop:property name="CC_coloring" pid="4" fmtid="{D5CDD505-2E9C-101B-9397-08002B2CF9AE}">
    <vt:bool>false</vt:bool>
  </prop:property>
  <prop:property name="BrojStranica" pid="5" fmtid="{D5CDD505-2E9C-101B-9397-08002B2CF9AE}">
    <vt:i4>2</vt:i4>
  </prop:property>
</prop:Properties>
</file>