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4b27c" w14:paraId="454b27c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EE5D3B">
        <w:t xml:space="preserve">6 </w:t>
      </w:r>
      <w:r>
        <w:t>St-</w:t>
      </w:r>
      <w:r w:rsidR="00E6000B">
        <w:t>138/18-13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E6000B">
        <w:rPr>
          <w:b/>
        </w:rPr>
        <w:t>APK jednostavno društvo s ograničenom odgovornošću za ugostiteljstvo, trgovinu i usluge, Osijek, Stjepana Radića 22/A, MBS: 030151211, OIB: 92137310408</w:t>
      </w:r>
      <w:r w:rsidR="006139EC">
        <w:t xml:space="preserve">, </w:t>
      </w:r>
      <w:r w:rsidR="003B4C28">
        <w:t xml:space="preserve">dana </w:t>
      </w:r>
      <w:r w:rsidR="00006C35">
        <w:t>11. travnja</w:t>
      </w:r>
      <w:r w:rsidR="000C543C">
        <w:t xml:space="preserve">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543C" w:rsidR="000C543C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E6000B">
        <w:rPr>
          <w:b/>
        </w:rPr>
        <w:t xml:space="preserve">APK jednostavno društvo s ograničenom odgovornošću za ugostiteljstvo, trgovinu i usluge, Osijek, Stjepana Radića 22/A, MBS: 030151211, OIB: 92137310408 </w:t>
      </w:r>
      <w:r w:rsidR="00B9209F" w:rsidRPr="000C543C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E6000B">
        <w:rPr>
          <w:b/>
        </w:rPr>
        <w:t>138</w:t>
      </w:r>
      <w:r w:rsidR="00006C35">
        <w:rPr>
          <w:b/>
        </w:rPr>
        <w:t>-18</w:t>
      </w:r>
      <w:r w:rsidR="0051183E" w:rsidRPr="000C543C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E6000B">
        <w:rPr>
          <w:b/>
        </w:rPr>
        <w:t>24.470,00</w:t>
      </w:r>
      <w:r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06C35">
        <w:t xml:space="preserve">na ime predujma za pokriće troškova kako prethodnog tako i otvorenog stečajnog postupka </w:t>
      </w:r>
      <w:r w:rsidR="000C543C">
        <w:t>a koji iznos se sastoji od:</w:t>
      </w:r>
    </w:p>
    <w:p w:rsidRDefault="00E6000B" w:rsidP="00E6000B" w:rsidR="00E6000B">
      <w:pPr>
        <w:pStyle w:val="Odlomakpopisa"/>
        <w:numPr>
          <w:ilvl w:val="0"/>
          <w:numId w:val="9"/>
        </w:numPr>
        <w:spacing w:lineRule="auto" w:line="254" w:after="160"/>
      </w:pPr>
      <w:r>
        <w:t>Otvaranje računa</w:t>
      </w:r>
      <w:r>
        <w:tab/>
      </w:r>
      <w:r>
        <w:tab/>
      </w:r>
      <w:r>
        <w:tab/>
      </w:r>
      <w:r>
        <w:tab/>
      </w:r>
      <w:r>
        <w:tab/>
        <w:t>200,00 kn</w:t>
      </w:r>
    </w:p>
    <w:p w:rsidRDefault="00E6000B" w:rsidP="00E6000B" w:rsidR="00E6000B">
      <w:pPr>
        <w:pStyle w:val="Odlomakpopisa"/>
        <w:numPr>
          <w:ilvl w:val="0"/>
          <w:numId w:val="9"/>
        </w:numPr>
        <w:spacing w:lineRule="auto" w:line="254" w:after="160"/>
      </w:pPr>
      <w:r>
        <w:t xml:space="preserve">Izrada pečata </w:t>
      </w:r>
      <w:r>
        <w:tab/>
      </w:r>
      <w:r>
        <w:tab/>
      </w:r>
      <w:r>
        <w:tab/>
      </w:r>
      <w:r>
        <w:tab/>
      </w:r>
      <w:r>
        <w:tab/>
        <w:t>150,00 kn</w:t>
      </w:r>
    </w:p>
    <w:p w:rsidRDefault="00E6000B" w:rsidP="00E6000B" w:rsidR="00E6000B">
      <w:pPr>
        <w:pStyle w:val="Odlomakpopisa"/>
        <w:numPr>
          <w:ilvl w:val="0"/>
          <w:numId w:val="9"/>
        </w:numPr>
        <w:spacing w:lineRule="auto" w:line="254" w:after="160"/>
      </w:pPr>
      <w:r>
        <w:t xml:space="preserve">Naknada vođenja knjigovodstva jedna godina       12.000,00 kn </w:t>
      </w:r>
    </w:p>
    <w:p w:rsidRDefault="00E6000B" w:rsidP="00E6000B" w:rsidR="00E6000B">
      <w:pPr>
        <w:pStyle w:val="Odlomakpopisa"/>
        <w:numPr>
          <w:ilvl w:val="0"/>
          <w:numId w:val="9"/>
        </w:numPr>
        <w:spacing w:lineRule="auto" w:line="254" w:after="160"/>
      </w:pPr>
      <w:r>
        <w:t>Naknada stečajnog upravitelja – bruto</w:t>
      </w:r>
      <w:r>
        <w:tab/>
        <w:t xml:space="preserve">          17.200,00 kn</w:t>
      </w:r>
    </w:p>
    <w:p w:rsidRDefault="00E6000B" w:rsidP="00E6000B" w:rsidR="00E6000B">
      <w:pPr>
        <w:pStyle w:val="Odlomakpopisa"/>
        <w:numPr>
          <w:ilvl w:val="0"/>
          <w:numId w:val="9"/>
        </w:numPr>
        <w:spacing w:lineRule="auto" w:line="254" w:after="160"/>
      </w:pPr>
      <w:r>
        <w:t>Putni troškovi steč.upravitelja ( 825 km)</w:t>
      </w:r>
      <w:r>
        <w:tab/>
        <w:t xml:space="preserve">             2.420,00 kn</w:t>
      </w:r>
    </w:p>
    <w:p w:rsidRDefault="00E6000B" w:rsidP="00E6000B" w:rsidR="00E6000B">
      <w:pPr>
        <w:pStyle w:val="Odlomakpopisa"/>
        <w:numPr>
          <w:ilvl w:val="0"/>
          <w:numId w:val="9"/>
        </w:numPr>
        <w:pBdr>
          <w:bottom w:space="1" w:sz="12" w:color="auto" w:val="single"/>
        </w:pBdr>
        <w:spacing w:lineRule="auto" w:line="254" w:after="160"/>
      </w:pPr>
      <w:r>
        <w:t>Kancelarijski materijal</w:t>
      </w:r>
      <w:r>
        <w:tab/>
      </w:r>
      <w:r>
        <w:tab/>
      </w:r>
      <w:r>
        <w:tab/>
      </w:r>
      <w:r>
        <w:tab/>
        <w:t xml:space="preserve">  500,00 kn</w:t>
      </w:r>
    </w:p>
    <w:p w:rsidRDefault="00E6000B" w:rsidP="00E6000B" w:rsidR="00E6000B">
      <w:pPr>
        <w:ind w:left="705"/>
      </w:pPr>
      <w:r>
        <w:t xml:space="preserve">  </w:t>
      </w:r>
      <w:r>
        <w:tab/>
      </w:r>
      <w:r>
        <w:tab/>
        <w:t xml:space="preserve">Ukupno: </w:t>
      </w:r>
      <w:r>
        <w:tab/>
      </w:r>
      <w:r>
        <w:tab/>
      </w:r>
      <w:r>
        <w:tab/>
        <w:t xml:space="preserve">           24.470,00 kn</w:t>
      </w:r>
    </w:p>
    <w:p w:rsidRDefault="000C543C" w:rsidP="00FB2AB4" w:rsidR="000C543C">
      <w:pPr>
        <w:pStyle w:val="Odlomakpopisa"/>
        <w:overflowPunct w:val="false"/>
        <w:autoSpaceDE w:val="false"/>
        <w:autoSpaceDN w:val="false"/>
        <w:adjustRightInd w:val="false"/>
        <w:jc w:val="both"/>
      </w:pPr>
    </w:p>
    <w:p w:rsidRDefault="009B61F0" w:rsidP="000C543C" w:rsidR="00BB2037">
      <w:pPr>
        <w:jc w:val="both"/>
      </w:pPr>
      <w:r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0C543C" w:rsidP="00FB2AB4" w:rsidR="000C543C"/>
    <w:p w:rsidRDefault="00E6000B" w:rsidP="00E6000B" w:rsidR="00E6000B">
      <w:pPr>
        <w:jc w:val="right"/>
      </w:pPr>
      <w:r>
        <w:lastRenderedPageBreak/>
        <w:t>Broj: 6 St-138/18-13</w:t>
      </w:r>
    </w:p>
    <w:p w:rsidRDefault="00E6000B" w:rsidP="00FB2AB4" w:rsidR="00E6000B"/>
    <w:p w:rsidRDefault="009B61F0" w:rsidP="00FD3ED7" w:rsidR="009B61F0" w:rsidRPr="000C543C">
      <w:pPr>
        <w:jc w:val="center"/>
      </w:pPr>
      <w:r w:rsidRPr="000C543C"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006C35">
        <w:t>RH MF Porezna uprava zastupana po ŽDO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E6000B">
        <w:t>14. prosinca</w:t>
      </w:r>
      <w:r w:rsidR="004F4BD5">
        <w:t xml:space="preserve"> 2017</w:t>
      </w:r>
      <w:r w:rsidR="000C72EB">
        <w:t>.</w:t>
      </w:r>
      <w:r w:rsidR="00C43FA3">
        <w:t xml:space="preserve"> g.</w:t>
      </w:r>
      <w:r w:rsidRPr="00DD2365">
        <w:t xml:space="preserve"> prijedlog za otvaranje stečajnog postupka nad dužnikom </w:t>
      </w:r>
      <w:r w:rsidR="00E6000B">
        <w:rPr>
          <w:b/>
        </w:rPr>
        <w:t>APK jednostavno društvo s ograničenom odgovornošću za ugostiteljstvo, trgovinu i usluge, Osijek, Stjepana Radića 22/A, MBS: 030151211, OIB: 92137310408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0C543C" w:rsidR="00C43FA3" w:rsidRPr="000C543C">
      <w:pPr>
        <w:ind w:firstLine="720"/>
        <w:jc w:val="both"/>
      </w:pPr>
      <w:r>
        <w:t xml:space="preserve">Sukladno Izvješću privremenog stečajnog upravitelja određenog rješenjem ovog suda </w:t>
      </w:r>
      <w:r w:rsidR="00FB2AB4">
        <w:t xml:space="preserve">6 </w:t>
      </w:r>
      <w:r>
        <w:t>St-</w:t>
      </w:r>
      <w:r w:rsidR="00E6000B">
        <w:t>138/18-8</w:t>
      </w:r>
      <w:r w:rsidR="00006C35">
        <w:t xml:space="preserve"> </w:t>
      </w:r>
      <w:r w:rsidR="004F4BD5">
        <w:t xml:space="preserve">od </w:t>
      </w:r>
      <w:r w:rsidR="00006C35">
        <w:t>16. veljače 2018</w:t>
      </w:r>
      <w:r>
        <w:t xml:space="preserve">. g., koje je usmeno iznio na ročištu održanom dana </w:t>
      </w:r>
      <w:r w:rsidR="00006C35">
        <w:t>11. travnja 2018</w:t>
      </w:r>
      <w:r w:rsidR="00FB2AB4">
        <w:t>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E6000B">
        <w:rPr>
          <w:b/>
        </w:rPr>
        <w:t>24.470,00</w:t>
      </w:r>
      <w:r w:rsidR="000C543C"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C543C">
        <w:t>a 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006C35">
        <w:t>11. travnja</w:t>
      </w:r>
      <w:r w:rsidR="000C543C">
        <w:t xml:space="preserve"> 2018. g.</w:t>
      </w: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006C35">
        <w:t>11.5.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571A" w:rsidR="00E2571A">
      <w:r>
        <w:separator/>
      </w:r>
    </w:p>
  </w:endnote>
  <w:endnote w:id="0" w:type="continuationSeparator">
    <w:p w:rsidRDefault="00E2571A" w:rsidR="00E25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571A" w:rsidR="00E2571A">
      <w:r>
        <w:separator/>
      </w:r>
    </w:p>
  </w:footnote>
  <w:footnote w:id="0" w:type="continuationSeparator">
    <w:p w:rsidRDefault="00E2571A" w:rsidR="00E257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B7138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4BC256C"/>
    <w:multiLevelType w:val="hybridMultilevel"/>
    <w:tmpl w:val="874CDAA8"/>
    <w:lvl w:tplc="8F5C593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2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543C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B7138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4B4C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4BD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27829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B5D75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9E6385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2571A"/>
    <w:rsid w:val="00E33E37"/>
    <w:rsid w:val="00E430E2"/>
    <w:rsid w:val="00E55AA4"/>
    <w:rsid w:val="00E6000B"/>
    <w:rsid w:val="00E73CF8"/>
    <w:rsid w:val="00E76E22"/>
    <w:rsid w:val="00E91BC9"/>
    <w:rsid w:val="00E977C6"/>
    <w:rsid w:val="00EB3D75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B2AB4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71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71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1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1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1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71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71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1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1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1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St-138/2018</izvorni_sadrzaj>
    <derivirana_varijabla naziv="DomainObject.Predmet.OznakaBroj_1">St-138/2018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APK jednostavno društvo s ograničenom odgovornošću za ugostiteljstvo,trgovinu i usluge</izvorni_sadrzaj>
    <derivirana_varijabla naziv="DomainObject.Predmet.ProtustrankaFormated_1">  APK jednostavno društvo s ograničenom odgovornošću za ugostiteljstvo,trgovinu i usluge</derivirana_varijabla>
  </DomainObject.Predmet.ProtustrankaFormated>
  <DomainObject.Predmet.ProtustrankaFormatedOIB>
    <izvorni_sadrzaj>  APK jednostavno društvo s ograničenom odgovornošću za ugostiteljstvo,trgovinu i usluge, OIB 92137310408</izvorni_sadrzaj>
    <derivirana_varijabla naziv="DomainObject.Predmet.ProtustrankaFormatedOIB_1">  APK jednostavno društvo s ograničenom odgovornošću za ugostiteljstvo,trgovinu i usluge, OIB 92137310408</derivirana_varijabla>
  </DomainObject.Predmet.ProtustrankaFormatedOIB>
  <DomainObject.Predmet.ProtustrankaFormatedWithAdress>
    <izvorni_sadrzaj> APK jednostavno društvo s ograničenom odgovornošću za ugostiteljstvo,trgovinu i usluge, Stjepana Radića 22/A, 31000 Osijek</izvorni_sadrzaj>
    <derivirana_varijabla naziv="DomainObject.Predmet.ProtustrankaFormatedWithAdress_1"> APK jednostavno društvo s ograničenom odgovornošću za ugostiteljstvo,trgovinu i usluge, Stjepana Radića 22/A, 31000 Osijek</derivirana_varijabla>
  </DomainObject.Predmet.ProtustrankaFormatedWithAdress>
  <DomainObject.Predmet.ProtustrankaFormatedWithAdressOIB>
    <izvorni_sadrzaj> APK jednostavno društvo s ograničenom odgovornošću za ugostiteljstvo,trgovinu i usluge, OIB 92137310408, Stjepana Radića 22/A, 31000 Osijek</izvorni_sadrzaj>
    <derivirana_varijabla naziv="DomainObject.Predmet.ProtustrankaFormatedWithAdressOIB_1"> APK jednostavno društvo s ograničenom odgovornošću za ugostiteljstvo,trgovinu i usluge, OIB 92137310408, Stjepana Radića 22/A, 31000 Osijek</derivirana_varijabla>
  </DomainObject.Predmet.ProtustrankaFormatedWithAdressOIB>
  <DomainObject.Predmet.ProtustrankaWithAdress>
    <izvorni_sadrzaj>APK jednostavno društvo s ograničenom odgovornošću za ugostiteljstvo,trgovinu i usluge Stjepana Radića 22/A, 31000 Osijek</izvorni_sadrzaj>
    <derivirana_varijabla naziv="DomainObject.Predmet.ProtustrankaWithAdress_1">APK jednostavno društvo s ograničenom odgovornošću za ugostiteljstvo,trgovinu i usluge Stjepana Radića 22/A, 31000 Osijek</derivirana_varijabla>
  </DomainObject.Predmet.ProtustrankaWithAdress>
  <DomainObject.Predmet.ProtustrankaWithAdressOIB>
    <izvorni_sadrzaj>APK jednostavno društvo s ograničenom odgovornošću za ugostiteljstvo,trgovinu i usluge, OIB 92137310408, Stjepana Radića 22/A, 31000 Osijek</izvorni_sadrzaj>
    <derivirana_varijabla naziv="DomainObject.Predmet.ProtustrankaWithAdressOIB_1">APK jednostavno društvo s ograničenom odgovornošću za ugostiteljstvo,trgovinu i usluge, OIB 92137310408, Stjepana Radića 22/A, 31000 Osijek</derivirana_varijabla>
  </DomainObject.Predmet.ProtustrankaWithAdressOIB>
  <DomainObject.Predmet.ProtustrankaNazivFormated>
    <izvorni_sadrzaj>APK jednostavno društvo s ograničenom odgovornošću za ugostiteljstvo,trgovinu i usluge</izvorni_sadrzaj>
    <derivirana_varijabla naziv="DomainObject.Predmet.ProtustrankaNazivFormated_1">APK jednostavno društvo s ograničenom odgovornošću za ugostiteljstvo,trgovinu i usluge</derivirana_varijabla>
  </DomainObject.Predmet.ProtustrankaNazivFormated>
  <DomainObject.Predmet.ProtustrankaNazivFormatedOIB>
    <izvorni_sadrzaj>APK jednostavno društvo s ograničenom odgovornošću za ugostiteljstvo,trgovinu i usluge, OIB 92137310408</izvorni_sadrzaj>
    <derivirana_varijabla naziv="DomainObject.Predmet.ProtustrankaNazivFormatedOIB_1">APK jednostavno društvo s ograničenom odgovornošću za ugostiteljstvo,trgovinu i usluge, OIB 92137310408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APK jednostavno društvo s ograničenom odgovornošću za ugostiteljstvo,trgovinu i usluge</item>
    </izvorni_sadrzaj>
    <derivirana_varijabla naziv="DomainObject.Predmet.ProtuStrankaListFormated_1">
      <item>APK jednostavno društvo s ograničenom odgovornošću za ugostiteljstvo,trgovinu i usluge</item>
    </derivirana_varijabla>
  </DomainObject.Predmet.ProtuStrankaListFormated>
  <DomainObject.Predmet.ProtuStrankaListFormatedOIB>
    <izvorni_sadrzaj>
      <item>APK jednostavno društvo s ograničenom odgovornošću za ugostiteljstvo,trgovinu i usluge, OIB 92137310408</item>
    </izvorni_sadrzaj>
    <derivirana_varijabla naziv="DomainObject.Predmet.ProtuStrankaListFormatedOIB_1">
      <item>APK jednostavno društvo s ograničenom odgovornošću za ugostiteljstvo,trgovinu i usluge, OIB 92137310408</item>
    </derivirana_varijabla>
  </DomainObject.Predmet.ProtuStrankaListFormatedOIB>
  <DomainObject.Predmet.ProtuStrankaListFormatedWithAdress>
    <izvorni_sadrzaj>
      <item>APK jednostavno društvo s ograničenom odgovornošću za ugostiteljstvo,trgovinu i usluge, Stjepana Radića 22/A, 31000 Osijek</item>
    </izvorni_sadrzaj>
    <derivirana_varijabla naziv="DomainObject.Predmet.ProtuStrankaListFormatedWithAdress_1">
      <item>APK jednostavno društvo s ograničenom odgovornošću za ugostiteljstvo,trgovinu i usluge, Stjepana Radića 22/A, 31000 Osijek</item>
    </derivirana_varijabla>
  </DomainObject.Predmet.ProtuStrankaListFormatedWithAdress>
  <DomainObject.Predmet.ProtuStrankaListFormatedWithAdressOIB>
    <izvorni_sadrzaj>
      <item>APK jednostavno društvo s ograničenom odgovornošću za ugostiteljstvo,trgovinu i usluge, OIB 92137310408, Stjepana Radića 22/A, 31000 Osijek</item>
    </izvorni_sadrzaj>
    <derivirana_varijabla naziv="DomainObject.Predmet.ProtuStrankaListFormatedWithAdressOIB_1">
      <item>APK jednostavno društvo s ograničenom odgovornošću za ugostiteljstvo,trgovinu i usluge, OIB 92137310408, Stjepana Radića 22/A, 31000 Osijek</item>
    </derivirana_varijabla>
  </DomainObject.Predmet.ProtuStrankaListFormatedWithAdressOIB>
  <DomainObject.Predmet.ProtuStrankaListNazivFormated>
    <izvorni_sadrzaj>
      <item>APK jednostavno društvo s ograničenom odgovornošću za ugostiteljstvo,trgovinu i usluge</item>
    </izvorni_sadrzaj>
    <derivirana_varijabla naziv="DomainObject.Predmet.ProtuStrankaListNazivFormated_1">
      <item>APK jednostavno društvo s ograničenom odgovornošću za ugostiteljstvo,trgovinu i usluge</item>
    </derivirana_varijabla>
  </DomainObject.Predmet.ProtuStrankaListNazivFormated>
  <DomainObject.Predmet.ProtuStrankaListNazivFormatedOIB>
    <izvorni_sadrzaj>
      <item>APK jednostavno društvo s ograničenom odgovornošću za ugostiteljstvo,trgovinu i usluge, OIB 92137310408</item>
    </izvorni_sadrzaj>
    <derivirana_varijabla naziv="DomainObject.Predmet.ProtuStrankaListNazivFormatedOIB_1">
      <item>APK jednostavno društvo s ograničenom odgovornošću za ugostiteljstvo,trgovinu i usluge, OIB 92137310408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APK jednostavno društvo s ograničenom odgovornošću za ugostiteljstvo,trgovinu i usluge</izvorni_sadrzaj>
    <derivirana_varijabla naziv="DomainObject.Predmet.ProtustrankaIDrugi_1">APK jednostavno društvo s ograničenom odgovornošću za ugostiteljstvo,trgovinu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APK jednostavno društvo s ograničenom odgovornošću za ugostiteljstvo,trgovinu i usluge, OIB 92137310408, Stjepana Radića 22/A, 31000 Osijek</izvorni_sadrzaj>
    <derivirana_varijabla naziv="DomainObject.Predmet.ProtustrankaIDrugiAdressOIB_1">APK jednostavno društvo s ograničenom odgovornošću za ugostiteljstvo,trgovinu i usluge, OIB 92137310408, Stjepana Radića 22/A,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APK jednostavno društvo s ograničenom odgovornošću za ugostiteljstvo,trgovinu i usluge</item>
      <item>RH MF POREZNA UPRAVA</item>
    </izvorni_sadrzaj>
    <derivirana_varijabla naziv="DomainObject.Predmet.SudioniciListNaziv_1">
      <item>APK jednostavno društvo s ograničenom odgovornošću za ugostiteljstvo,trgovinu i usluge</item>
      <item>RH MF POREZNA UPRAVA</item>
    </derivirana_varijabla>
  </DomainObject.Predmet.SudioniciListNaziv>
  <DomainObject.Predmet.SudioniciListAdressOIB>
    <izvorni_sadrzaj>
      <item>APK jednostavno društvo s ograničenom odgovornošću za ugostiteljstvo,trgovinu i usluge, OIB 92137310408, Stjepana Radića 22/A,31000 Osijek</item>
      <item>RH MF POREZNA UPRAVA, OIB 18683136487</item>
    </izvorni_sadrzaj>
    <derivirana_varijabla naziv="DomainObject.Predmet.SudioniciListAdressOIB_1">
      <item>APK jednostavno društvo s ograničenom odgovornošću za ugostiteljstvo,trgovinu i usluge, OIB 92137310408, Stjepana Radića 22/A,31000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92137310408</item>
      <item>, OIB 18683136487</item>
    </izvorni_sadrzaj>
    <derivirana_varijabla naziv="DomainObject.Predmet.SudioniciListNazivOIB_1">
      <item>, OIB 92137310408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12E0FC-613F-4DB2-87B3-1FC49B1AEF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498</properties:Words>
  <properties:Characters>2655</properties:Characters>
  <properties:Lines>102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2018-04-11T12:33:00Z</dcterms:created>
  <dc:creator>hermanj</dc:creator>
  <cp:lastModifiedBy>Danijela Sekulić</cp:lastModifiedBy>
  <cp:lastPrinted>2018-04-11T12:32:00Z</cp:lastPrinted>
  <dcterms:modified xmlns:xsi="http://www.w3.org/2001/XMLSchema-instance" xsi:type="dcterms:W3CDTF">2018-04-11T12:33:00Z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(JOZO PERIĆ.docx)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