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bb5c" w14:paraId="e4dbb5c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C80FFA" w:rsidP="00CA0C83" w:rsidR="008078FD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DECIBEL j.d.o.o. za proizvodnju glazbenih instrumenata i usluge, Beli Manastir, Karanačka 28, MBS: 030130659, OIB: 73493955010</w:t>
      </w:r>
      <w:r>
        <w:t xml:space="preserve">, dana 8. veljače 2018.                                        </w:t>
      </w:r>
    </w:p>
    <w:p w:rsidRDefault="00B233C4" w:rsidP="00CA0C83" w:rsidR="00B233C4">
      <w:pPr>
        <w:ind w:firstLine="708"/>
        <w:jc w:val="both"/>
      </w:pPr>
    </w:p>
    <w:p w:rsidRDefault="0077223B" w:rsidP="00CA0C83" w:rsidR="0077223B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8078FD" w:rsidP="009A6857" w:rsidR="008078FD">
      <w:pPr>
        <w:pStyle w:val="Tijeloteksta"/>
      </w:pPr>
    </w:p>
    <w:p w:rsidRDefault="00B233C4" w:rsidP="009A6857" w:rsidR="00B233C4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r w:rsidR="00C80FFA">
        <w:rPr>
          <w:color w:val="000000"/>
        </w:rPr>
        <w:t>DECIBEL j.d.o.o. za proizvodnju glazbenih instrumenata i usluge, Beli Manastir, Karanačka 28, MBS: 030130659, OIB: 73493955010.</w:t>
      </w:r>
    </w:p>
    <w:p w:rsidRDefault="008078FD" w:rsidP="00517A40" w:rsidR="008078FD">
      <w:pPr>
        <w:pStyle w:val="Tijeloteksta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r w:rsidR="00257BBC">
        <w:t xml:space="preserve"> </w:t>
      </w:r>
      <w:r w:rsidR="00C80FFA">
        <w:rPr>
          <w:color w:val="000000"/>
        </w:rPr>
        <w:t>DECIBEL j.d.o.o. za proizvodnju glazbenih instrumenata i usluge, Beli Manastir, Karanačka 28, MBS: 030130659, OIB: 73493955010.</w:t>
      </w:r>
    </w:p>
    <w:p w:rsidRDefault="00127F8B" w:rsidP="000073B7" w:rsidR="00127F8B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C80FFA" w:rsidP="00C80FFA" w:rsidR="00C80FFA">
      <w:pPr>
        <w:pStyle w:val="Tijeloteksta"/>
        <w:ind w:firstLine="708"/>
      </w:pPr>
      <w:r>
        <w:rPr>
          <w:bCs/>
        </w:rPr>
        <w:t xml:space="preserve">Predlagatelj FINA je dana 11. travnja 2016. podnijela ovom sudu prijedlog za pokretanje stečajnog postupka nad dužnikom </w:t>
      </w:r>
      <w:r>
        <w:rPr>
          <w:color w:val="000000"/>
        </w:rPr>
        <w:t>DECIBEL j.d.o.o. za proizvodnju glazbenih instrumenata i usluge, Beli Manastir, Karanačka 28, MBS: 030130659, OIB: 73493955010</w:t>
      </w:r>
      <w:r>
        <w:t>, temeljem odredbe članka 110. stav 1. Stečajnog zakona (Narodne novine 71/15) .</w:t>
      </w:r>
    </w:p>
    <w:p w:rsidRDefault="00C80FFA" w:rsidP="00C80FFA" w:rsidR="00C80FFA">
      <w:pPr>
        <w:pStyle w:val="Tijeloteksta"/>
      </w:pPr>
    </w:p>
    <w:p w:rsidRDefault="00C80FFA" w:rsidP="00C80FFA" w:rsidR="00C80FFA">
      <w:pPr>
        <w:pStyle w:val="Tijeloteksta"/>
      </w:pPr>
      <w:r>
        <w:tab/>
        <w:t>U prijedlogu navodi da na dan 01. 09 2015. dužnik u Očevidniku redoslijeda osnova za plaćanje ima evidentirane neizvršene osnove za plaćanje u ukupnom iznosu od 26.923,27 kn u koji iznos je uračunata i kamata i naknada FINE za provedbe ovrhe na novčanim sredstvima dužnika. Nadalje navodi da dužnik ima 1 zaposlenog radnika.</w:t>
      </w:r>
    </w:p>
    <w:p w:rsidRDefault="00C80FFA" w:rsidP="00C80FFA" w:rsidR="00C80FFA">
      <w:pPr>
        <w:pStyle w:val="Tijeloteksta"/>
      </w:pPr>
    </w:p>
    <w:p w:rsidRDefault="00C80FFA" w:rsidP="00C80FFA" w:rsidR="00C80FFA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0073B7" w:rsidP="009A6857" w:rsidR="000073B7">
      <w:pPr>
        <w:pStyle w:val="Tijeloteksta"/>
        <w:ind w:firstLine="708"/>
        <w:rPr>
          <w:bCs/>
        </w:rPr>
      </w:pPr>
    </w:p>
    <w:p w:rsidRDefault="009A6857" w:rsidP="009A6857" w:rsidR="0077223B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</w:t>
      </w:r>
      <w:r w:rsidR="0077223B">
        <w:rPr>
          <w:bCs/>
        </w:rPr>
        <w:t xml:space="preserve"> t</w:t>
      </w:r>
      <w:r>
        <w:rPr>
          <w:bCs/>
        </w:rPr>
        <w:t xml:space="preserve">ijekom </w:t>
      </w:r>
      <w:r w:rsidR="0077223B">
        <w:rPr>
          <w:bCs/>
        </w:rPr>
        <w:t xml:space="preserve"> </w:t>
      </w:r>
      <w:r>
        <w:rPr>
          <w:bCs/>
        </w:rPr>
        <w:t xml:space="preserve">kojeg </w:t>
      </w:r>
      <w:r w:rsidR="0077223B">
        <w:rPr>
          <w:bCs/>
        </w:rPr>
        <w:t xml:space="preserve"> </w:t>
      </w:r>
      <w:r>
        <w:rPr>
          <w:bCs/>
        </w:rPr>
        <w:t xml:space="preserve">je </w:t>
      </w:r>
      <w:r w:rsidR="0077223B">
        <w:rPr>
          <w:bCs/>
        </w:rPr>
        <w:t xml:space="preserve"> </w:t>
      </w:r>
      <w:r>
        <w:rPr>
          <w:bCs/>
        </w:rPr>
        <w:t>za</w:t>
      </w:r>
      <w:r w:rsidR="0077223B">
        <w:rPr>
          <w:bCs/>
        </w:rPr>
        <w:t xml:space="preserve"> </w:t>
      </w:r>
      <w:r>
        <w:rPr>
          <w:bCs/>
        </w:rPr>
        <w:t xml:space="preserve"> privremenog stečajnog upravitelja imenovan</w:t>
      </w:r>
      <w:r w:rsidR="006824C4">
        <w:rPr>
          <w:bCs/>
        </w:rPr>
        <w:t xml:space="preserve">a </w:t>
      </w:r>
    </w:p>
    <w:p w:rsidRDefault="0077223B" w:rsidP="0077223B" w:rsidR="0077223B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7223B" w:rsidP="0077223B" w:rsidR="0077223B">
      <w:pPr>
        <w:pStyle w:val="Tijeloteksta"/>
        <w:rPr>
          <w:bCs/>
        </w:rPr>
      </w:pPr>
    </w:p>
    <w:p w:rsidRDefault="0077223B" w:rsidP="0077223B" w:rsidR="0077223B">
      <w:pPr>
        <w:pStyle w:val="Tijeloteksta"/>
        <w:rPr>
          <w:bCs/>
        </w:rPr>
      </w:pPr>
    </w:p>
    <w:p w:rsidRDefault="00C80FFA" w:rsidP="0077223B" w:rsidR="009A6857">
      <w:pPr>
        <w:pStyle w:val="Tijeloteksta"/>
        <w:rPr>
          <w:bCs/>
        </w:rPr>
      </w:pPr>
      <w:r>
        <w:rPr>
          <w:bCs/>
        </w:rPr>
        <w:t xml:space="preserve">Marijana Božić dipl. iur. </w:t>
      </w:r>
      <w:r w:rsidR="007834A7">
        <w:rPr>
          <w:bCs/>
        </w:rPr>
        <w:t xml:space="preserve"> </w:t>
      </w:r>
      <w:r w:rsidR="00FA6870">
        <w:rPr>
          <w:bCs/>
        </w:rPr>
        <w:t>iz Osijeka,</w:t>
      </w:r>
      <w:r w:rsidR="006F0E8C">
        <w:rPr>
          <w:bCs/>
        </w:rPr>
        <w:t xml:space="preserve"> </w:t>
      </w:r>
      <w:r w:rsidR="009A6857"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FA6870">
        <w:rPr>
          <w:bCs/>
        </w:rPr>
        <w:t xml:space="preserve"> </w:t>
      </w:r>
      <w:r w:rsidR="0077223B">
        <w:rPr>
          <w:bCs/>
        </w:rPr>
        <w:t>8. veljače</w:t>
      </w:r>
      <w:r w:rsidR="00FA6870">
        <w:rPr>
          <w:bCs/>
        </w:rPr>
        <w:t xml:space="preserve"> 2018. godine. </w:t>
      </w:r>
    </w:p>
    <w:p w:rsidRDefault="00492BD6" w:rsidP="009A6857" w:rsidR="00492BD6">
      <w:pPr>
        <w:pStyle w:val="Tijeloteksta"/>
        <w:ind w:firstLine="708"/>
        <w:rPr>
          <w:bCs/>
        </w:rPr>
      </w:pPr>
    </w:p>
    <w:p w:rsidRDefault="00492BD6" w:rsidP="00492BD6" w:rsidR="00492BD6">
      <w:pPr>
        <w:pStyle w:val="Tijeloteksta"/>
        <w:ind w:firstLine="708"/>
        <w:rPr>
          <w:bCs/>
        </w:rPr>
      </w:pPr>
      <w:r>
        <w:rPr>
          <w:bCs/>
        </w:rPr>
        <w:t>Na ročištu zakazanom za</w:t>
      </w:r>
      <w:r w:rsidR="0077223B">
        <w:rPr>
          <w:bCs/>
        </w:rPr>
        <w:t xml:space="preserve"> 8. veljaču </w:t>
      </w:r>
      <w:r>
        <w:rPr>
          <w:bCs/>
        </w:rPr>
        <w:t xml:space="preserve">2018. privremena stečajna upraviteljica, </w:t>
      </w:r>
      <w:r w:rsidR="00171D70">
        <w:rPr>
          <w:bCs/>
        </w:rPr>
        <w:t xml:space="preserve"> određen</w:t>
      </w:r>
      <w:r w:rsidR="00551EDA">
        <w:rPr>
          <w:bCs/>
        </w:rPr>
        <w:t>a</w:t>
      </w:r>
      <w:r w:rsidR="00171D70">
        <w:rPr>
          <w:bCs/>
        </w:rPr>
        <w:t xml:space="preserve"> rješenjem ovog suda St-</w:t>
      </w:r>
      <w:r w:rsidR="0077223B">
        <w:rPr>
          <w:bCs/>
        </w:rPr>
        <w:t>865</w:t>
      </w:r>
      <w:r w:rsidR="00785FB1">
        <w:rPr>
          <w:bCs/>
        </w:rPr>
        <w:t>/16-</w:t>
      </w:r>
      <w:r w:rsidR="0077223B">
        <w:rPr>
          <w:bCs/>
        </w:rPr>
        <w:t>7 od 13</w:t>
      </w:r>
      <w:r>
        <w:rPr>
          <w:bCs/>
        </w:rPr>
        <w:t>.</w:t>
      </w:r>
      <w:r w:rsidR="00021A6E">
        <w:rPr>
          <w:bCs/>
        </w:rPr>
        <w:t xml:space="preserve"> </w:t>
      </w:r>
      <w:r w:rsidR="00785FB1">
        <w:rPr>
          <w:bCs/>
        </w:rPr>
        <w:t>prosinca</w:t>
      </w:r>
      <w:r w:rsidR="00171D70">
        <w:rPr>
          <w:bCs/>
        </w:rPr>
        <w:t xml:space="preserve"> 2017. godine</w:t>
      </w:r>
      <w:r w:rsidR="00785FB1">
        <w:rPr>
          <w:bCs/>
        </w:rPr>
        <w:t>,</w:t>
      </w:r>
      <w:r>
        <w:rPr>
          <w:bCs/>
        </w:rPr>
        <w:t xml:space="preserve">, izvijestila je sud da je nad dužnikom pokrenut postupak brisanja iz registra pravnih osoba Trgovačkog suda u Osijeku.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70. Zakona o sudskom registru, </w:t>
      </w:r>
      <w:r>
        <w:rPr>
          <w:bCs/>
        </w:rPr>
        <w:t xml:space="preserve">a upis brisanja proveden je </w:t>
      </w:r>
      <w:r w:rsidR="0077223B">
        <w:rPr>
          <w:bCs/>
        </w:rPr>
        <w:t>12. prosinca 2017</w:t>
      </w:r>
      <w:r w:rsidR="000A24B9">
        <w:rPr>
          <w:bCs/>
        </w:rPr>
        <w:t xml:space="preserve">. </w:t>
      </w:r>
      <w:r w:rsidR="00650121">
        <w:rPr>
          <w:bCs/>
        </w:rPr>
        <w:t xml:space="preserve"> temeljem rješenja Tt-17/187</w:t>
      </w:r>
      <w:r w:rsidR="0077223B">
        <w:rPr>
          <w:bCs/>
        </w:rPr>
        <w:t>3-44</w:t>
      </w:r>
      <w:r w:rsidR="00650121">
        <w:rPr>
          <w:bCs/>
        </w:rPr>
        <w:t xml:space="preserve">.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71/15 i 104/17)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111/93, 34/99, 121/99 – vjerodostojno tumačenje, 52/00 – odluka USRH, 118/03, 107/07, 146/08 i 137/09) valjalo je odlučiti kao u izreci ovog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0073B7">
        <w:t xml:space="preserve"> </w:t>
      </w:r>
      <w:r w:rsidR="0077223B">
        <w:t xml:space="preserve">8. veljače </w:t>
      </w:r>
      <w:r w:rsidR="000073B7">
        <w:t xml:space="preserve"> 2018.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>FINA RC 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0A24B9">
        <w:t xml:space="preserve"> </w:t>
      </w:r>
    </w:p>
    <w:p w:rsidRDefault="000A24B9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Privremeni st</w:t>
      </w:r>
      <w:r w:rsidR="007B472F">
        <w:t xml:space="preserve">ečajni upravitelj </w:t>
      </w:r>
      <w:r w:rsidR="0077223B">
        <w:t>Marijana Božić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7223B">
        <w:t>2/3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C80FFA" w:rsidP="00B95883" w:rsidR="00D531CD">
    <w:pPr>
      <w:pStyle w:val="Zaglavlje"/>
      <w:jc w:val="right"/>
    </w:pPr>
    <w:r>
      <w:t>13 St-865/16-12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1A6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24B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BBC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09A6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9C7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2BD6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17A40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223B"/>
    <w:rsid w:val="007762A0"/>
    <w:rsid w:val="007834A7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B472F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C68D6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D6E"/>
    <w:rsid w:val="00B22F50"/>
    <w:rsid w:val="00B233C4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0FFA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F21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13672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66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18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DECIBEL jednostavno društvo s ograničenom odgovornošću za proizvodnju glazbenih instrumenata i usluge</izvorni_sadrzaj>
    <derivirana_varijabla naziv="DomainObject.Predmet.ProtustrankaFormated_1">  DECIBEL jednostavno društvo s ograničenom odgovornošću za proizvodnju glazbenih instrumenata i usluge</derivirana_varijabla>
  </DomainObject.Predmet.ProtustrankaFormated>
  <DomainObject.Predmet.ProtustrankaFormatedOIB>
    <izvorni_sadrzaj>  DECIBEL jednostavno društvo s ograničenom odgovornošću za proizvodnju glazbenih instrumenata i usluge, OIB 73493955010</izvorni_sadrzaj>
    <derivirana_varijabla naziv="DomainObject.Predmet.ProtustrankaFormatedOIB_1">  DECIBEL jednostavno društvo s ograničenom odgovornošću za proizvodnju glazbenih instrumenata i usluge, OIB 73493955010</derivirana_varijabla>
  </DomainObject.Predmet.ProtustrankaFormatedOIB>
  <DomainObject.Predmet.ProtustrankaFormatedWithAdress>
    <izvorni_sadrzaj> DECIBEL jednostavno društvo s ograničenom odgovornošću za proizvodnju glazbenih instrumenata i usluge, Karanačka 28 , 31300 Beli Manastir</izvorni_sadrzaj>
    <derivirana_varijabla naziv="DomainObject.Predmet.ProtustrankaFormatedWithAdress_1"> DECIBEL jednostavno društvo s ograničenom odgovornošću za proizvodnju glazbenih instrumenata i usluge, Karanačka 28 , 31300 Beli Manastir</derivirana_varijabla>
  </DomainObject.Predmet.ProtustrankaFormatedWithAdress>
  <DomainObject.Predmet.ProtustrankaFormatedWithAdressOIB>
    <izvorni_sadrzaj> DECIBEL jednostavno društvo s ograničenom odgovornošću za proizvodnju glazbenih instrumenata i usluge, OIB 73493955010, Karanačka 28 , 31300 Beli Manastir</izvorni_sadrzaj>
    <derivirana_varijabla naziv="DomainObject.Predmet.ProtustrankaFormatedWithAdressOIB_1"> DECIBEL jednostavno društvo s ograničenom odgovornošću za proizvodnju glazbenih instrumenata i usluge, OIB 73493955010, Karanačka 28 , 31300 Beli Manastir</derivirana_varijabla>
  </DomainObject.Predmet.ProtustrankaFormatedWithAdressOIB>
  <DomainObject.Predmet.ProtustrankaWithAdress>
    <izvorni_sadrzaj>DECIBEL jednostavno društvo s ograničenom odgovornošću za proizvodnju glazbenih instrumenata i usluge Karanačka 28 , 31300 Beli Manastir</izvorni_sadrzaj>
    <derivirana_varijabla naziv="DomainObject.Predmet.ProtustrankaWithAdress_1">DECIBEL jednostavno društvo s ograničenom odgovornošću za proizvodnju glazbenih instrumenata i usluge Karanačka 28 , 31300 Beli Manastir</derivirana_varijabla>
  </DomainObject.Predmet.ProtustrankaWithAdress>
  <DomainObject.Predmet.ProtustrankaWithAdressOIB>
    <izvorni_sadrzaj>DECIBEL jednostavno društvo s ograničenom odgovornošću za proizvodnju glazbenih instrumenata i usluge, OIB 73493955010, Karanačka 28 , 31300 Beli Manastir</izvorni_sadrzaj>
    <derivirana_varijabla naziv="DomainObject.Predmet.ProtustrankaWithAdressOIB_1">DECIBEL jednostavno društvo s ograničenom odgovornošću za proizvodnju glazbenih instrumenata i usluge, OIB 73493955010, Karanačka 28 , 31300 Beli Manastir</derivirana_varijabla>
  </DomainObject.Predmet.ProtustrankaWithAdressOIB>
  <DomainObject.Predmet.ProtustrankaNazivFormated>
    <izvorni_sadrzaj>DECIBEL jednostavno društvo s ograničenom odgovornošću za proizvodnju glazbenih instrumenata i usluge</izvorni_sadrzaj>
    <derivirana_varijabla naziv="DomainObject.Predmet.ProtustrankaNazivFormated_1">DECIBEL jednostavno društvo s ograničenom odgovornošću za proizvodnju glazbenih instrumenata i usluge</derivirana_varijabla>
  </DomainObject.Predmet.ProtustrankaNazivFormated>
  <DomainObject.Predmet.ProtustrankaNazivFormatedOIB>
    <izvorni_sadrzaj>DECIBEL jednostavno društvo s ograničenom odgovornošću za proizvodnju glazbenih instrumenata i usluge, OIB 73493955010</izvorni_sadrzaj>
    <derivirana_varijabla naziv="DomainObject.Predmet.ProtustrankaNazivFormatedOIB_1">DECIBEL jednostavno društvo s ograničenom odgovornošću za proizvodnju glazbenih instrumenata i usluge, OIB 73493955010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DECIBEL jednostavno društvo s ograničenom odgovornošću za proizvodnju glazbenih instrumenata i usluge</item>
    </izvorni_sadrzaj>
    <derivirana_varijabla naziv="DomainObject.Predmet.ProtuStrankaListFormated_1">
      <item>DECIBEL jednostavno društvo s ograničenom odgovornošću za proizvodnju glazbenih instrumenata i usluge</item>
    </derivirana_varijabla>
  </DomainObject.Predmet.ProtuStrankaListFormated>
  <DomainObject.Predmet.ProtuStrankaListFormatedOIB>
    <izvorni_sadrzaj>
      <item>DECIBEL jednostavno društvo s ograničenom odgovornošću za proizvodnju glazbenih instrumenata i usluge, OIB 73493955010</item>
    </izvorni_sadrzaj>
    <derivirana_varijabla naziv="DomainObject.Predmet.ProtuStrankaListFormatedOIB_1">
      <item>DECIBEL jednostavno društvo s ograničenom odgovornošću za proizvodnju glazbenih instrumenata i usluge, OIB 73493955010</item>
    </derivirana_varijabla>
  </DomainObject.Predmet.ProtuStrankaListFormatedOIB>
  <DomainObject.Predmet.ProtuStrankaListFormatedWithAdress>
    <izvorni_sadrzaj>
      <item>DECIBEL jednostavno društvo s ograničenom odgovornošću za proizvodnju glazbenih instrumenata i usluge, Karanačka 28 , 31300 Beli Manastir</item>
    </izvorni_sadrzaj>
    <derivirana_varijabla naziv="DomainObject.Predmet.ProtuStrankaListFormatedWithAdress_1">
      <item>DECIBEL jednostavno društvo s ograničenom odgovornošću za proizvodnju glazbenih instrumenata i usluge, Karanačka 28 , 31300 Beli Manastir</item>
    </derivirana_varijabla>
  </DomainObject.Predmet.ProtuStrankaListFormatedWithAdress>
  <DomainObject.Predmet.ProtuStrankaListFormatedWithAdressOIB>
    <izvorni_sadrzaj>
      <item>DECIBEL jednostavno društvo s ograničenom odgovornošću za proizvodnju glazbenih instrumenata i usluge, OIB 73493955010, Karanačka 28 , 31300 Beli Manastir</item>
    </izvorni_sadrzaj>
    <derivirana_varijabla naziv="DomainObject.Predmet.ProtuStrankaListFormatedWithAdressOIB_1">
      <item>DECIBEL jednostavno društvo s ograničenom odgovornošću za proizvodnju glazbenih instrumenata i usluge, OIB 73493955010, Karanačka 28 , 31300 Beli Manastir</item>
    </derivirana_varijabla>
  </DomainObject.Predmet.ProtuStrankaListFormatedWithAdressOIB>
  <DomainObject.Predmet.ProtuStrankaListNazivFormated>
    <izvorni_sadrzaj>
      <item>DECIBEL jednostavno društvo s ograničenom odgovornošću za proizvodnju glazbenih instrumenata i usluge</item>
    </izvorni_sadrzaj>
    <derivirana_varijabla naziv="DomainObject.Predmet.ProtuStrankaListNazivFormated_1">
      <item>DECIBEL jednostavno društvo s ograničenom odgovornošću za proizvodnju glazbenih instrumenata i usluge</item>
    </derivirana_varijabla>
  </DomainObject.Predmet.ProtuStrankaListNazivFormated>
  <DomainObject.Predmet.ProtuStrankaListNazivFormatedOIB>
    <izvorni_sadrzaj>
      <item>DECIBEL jednostavno društvo s ograničenom odgovornošću za proizvodnju glazbenih instrumenata i usluge, OIB 73493955010</item>
    </izvorni_sadrzaj>
    <derivirana_varijabla naziv="DomainObject.Predmet.ProtuStrankaListNazivFormatedOIB_1">
      <item>DECIBEL jednostavno društvo s ograničenom odgovornošću za proizvodnju glazbenih instrumenata i usluge, OIB 73493955010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DECIBEL jednostavno društvo s ograničenom odgovornošću za proizvodnju glazbenih instrumenata i usluge</izvorni_sadrzaj>
    <derivirana_varijabla naziv="DomainObject.Predmet.ProtustrankaIDrugi_1">DECIBEL jednostavno društvo s ograničenom odgovornošću za proizvodnju glazbenih instrumenata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DECIBEL jednostavno društvo s ograničenom odgovornošću za proizvodnju glazbenih instrumenata i usluge, OIB 73493955010, Karanačka 28 , 31300 Beli Manastir</izvorni_sadrzaj>
    <derivirana_varijabla naziv="DomainObject.Predmet.ProtustrankaIDrugiAdressOIB_1">DECIBEL jednostavno društvo s ograničenom odgovornošću za proizvodnju glazbenih instrumenata i usluge, OIB 73493955010, Karanačka 28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DECIBEL jednostavno društvo s ograničenom odgovornošću za proizvodnju glazbenih instrumenata i usluge</item>
    </izvorni_sadrzaj>
    <derivirana_varijabla naziv="DomainObject.Predmet.SudioniciListNaziv_1">
      <item>FINA RC OSIJEK</item>
      <item>DECIBEL jednostavno društvo s ograničenom odgovornošću za proizvodnju glazbenih instrumenata i usluge</item>
    </derivirana_varijabla>
  </DomainObject.Predmet.SudioniciListNaziv>
  <DomainObject.Predmet.SudioniciListAdressOIB>
    <izvorni_sadrzaj>
      <item>FINA RC OSIJEK, OIB 85821130368</item>
      <item>DECIBEL jednostavno društvo s ograničenom odgovornošću za proizvodnju glazbenih instrumenata i usluge, OIB 73493955010, Karanačka 28 ,31300 Beli Manastir</item>
    </izvorni_sadrzaj>
    <derivirana_varijabla naziv="DomainObject.Predmet.SudioniciListAdressOIB_1">
      <item>FINA RC OSIJEK, OIB 85821130368</item>
      <item>DECIBEL jednostavno društvo s ograničenom odgovornošću za proizvodnju glazbenih instrumenata i usluge, OIB 73493955010, Karanačka 28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73493955010</item>
    </izvorni_sadrzaj>
    <derivirana_varijabla naziv="DomainObject.Predmet.SudioniciListNazivOIB_1">
      <item>, OIB 85821130368</item>
      <item>, OIB 73493955010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A4C17-0863-4C2C-9D8A-5ABAADAF4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3421</properties:Characters>
  <properties:Lines>98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2018-02-08T09:13:00Z</dcterms:created>
  <dc:creator>hermanj</dc:creator>
  <cp:lastModifiedBy>Maja Kocijan</cp:lastModifiedBy>
  <cp:lastPrinted>2018-02-08T09:17:00Z</cp:lastPrinted>
  <dcterms:modified xmlns:xsi="http://www.w3.org/2001/XMLSchema-instance" xsi:type="dcterms:W3CDTF">2018-02-08T09:18:00Z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