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592b" w14:paraId="2ff592b" w:rsidRDefault="00485215" w:rsidP="00485215" w:rsidR="00485215" w:rsidRPr="008472F2">
      <w:pPr>
        <w:spacing w:lineRule="auto" w:line="240" w:after="0"/>
        <w:jc w:val="right"/>
        <w15:collapsed w:val="false"/>
        <w:rPr>
          <w:color w:themeColor="text1" w:val="000000"/>
        </w:rPr>
      </w:pPr>
      <w:bookmarkStart w:name="_GoBack" w:id="0"/>
      <w:bookmarkEnd w:id="0"/>
      <w:r w:rsidRPr="008472F2">
        <w:rPr>
          <w:color w:themeColor="text1" w:val="000000"/>
        </w:rPr>
        <w:t>Poslovni broj: 9 St-</w:t>
      </w:r>
      <w:r w:rsidR="00E01E4A">
        <w:rPr>
          <w:color w:themeColor="text1" w:val="000000"/>
        </w:rPr>
        <w:t>473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-</w:t>
      </w:r>
      <w:r w:rsidR="00E01E4A">
        <w:rPr>
          <w:color w:themeColor="text1" w:val="000000"/>
        </w:rPr>
        <w:t>7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  </w:t>
      </w:r>
      <w:r w:rsidRPr="008472F2">
        <w:rPr>
          <w:rFonts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REPUBLIKA HRVATSKA</w:t>
      </w:r>
    </w:p>
    <w:p w:rsidRDefault="00485215" w:rsidP="00485215" w:rsidR="00485215" w:rsidRPr="008472F2">
      <w:pPr>
        <w:widowControl w:val="false"/>
        <w:spacing w:lineRule="auto" w:line="240" w:after="0"/>
        <w:jc w:val="both"/>
        <w:rPr>
          <w:rFonts w:eastAsia="Times New Roman"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>TRGOVAČKI SUD U VARAŽDINU</w:t>
      </w:r>
    </w:p>
    <w:p w:rsidRDefault="00485215" w:rsidP="00485215" w:rsidR="00485215" w:rsidRPr="008472F2">
      <w:pPr>
        <w:widowControl w:val="false"/>
        <w:spacing w:lineRule="auto" w:line="240" w:after="0"/>
        <w:rPr>
          <w:rFonts w:eastAsia="Times New Roman"/>
          <w:bCs/>
          <w:snapToGrid w:val="false"/>
          <w:color w:themeColor="text1" w:val="000000"/>
        </w:rPr>
      </w:pPr>
      <w:r w:rsidRPr="008472F2">
        <w:rPr>
          <w:rFonts w:eastAsia="Times New Roman"/>
          <w:snapToGrid w:val="false"/>
          <w:color w:themeColor="text1" w:val="000000"/>
        </w:rPr>
        <w:t xml:space="preserve">                  B. Radić 2</w:t>
      </w:r>
      <w:r w:rsidRPr="008472F2">
        <w:rPr>
          <w:rFonts w:eastAsia="Times New Roman"/>
          <w:bCs/>
          <w:snapToGrid w:val="false"/>
          <w:color w:themeColor="text1" w:val="000000"/>
        </w:rPr>
        <w:t xml:space="preserve">                   </w:t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  <w:r w:rsidRPr="008472F2">
        <w:rPr>
          <w:rFonts w:eastAsia="Times New Roman"/>
          <w:bCs/>
          <w:snapToGrid w:val="false"/>
          <w:color w:themeColor="text1" w:val="000000"/>
        </w:rPr>
        <w:tab/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</w:p>
    <w:p w:rsidRDefault="00847C43" w:rsidP="00485215" w:rsidR="00847C43" w:rsidRPr="008472F2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E P U B L I K A    H R V A T S K A </w:t>
      </w: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R J E Š E NJ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202922" w:rsidRPr="00202922">
        <w:rPr>
          <w:color w:themeColor="text1" w:val="000000"/>
        </w:rPr>
        <w:t xml:space="preserve">Trgovački sud u Varaždinu po sucu toga suda Maji Valušnig, kao stečajnom sucu, u stečajnom  predmetu, povodom prijedloga predlagatelja </w:t>
      </w:r>
      <w:r w:rsidR="00202922" w:rsidRPr="00202922">
        <w:rPr>
          <w:color w:themeColor="text1" w:val="000000"/>
        </w:rPr>
        <w:tab/>
        <w:t>Financijske agencije Regionalni centar Zagreb, Podružnica Varaždin, Augusta Cesarca 2, Varaždin, OIB: 85821130368,  za otvaranje stečajnog postupka nad dužnikom VARSTICK j.d.o.o., Tužno, Selska 38, OIB: 18614708289</w:t>
      </w:r>
      <w:r w:rsidR="00E95CD7" w:rsidRPr="008472F2">
        <w:rPr>
          <w:color w:themeColor="text1" w:val="000000"/>
        </w:rPr>
        <w:t xml:space="preserve">, </w:t>
      </w:r>
      <w:r w:rsidR="008A2FD1" w:rsidRPr="008472F2">
        <w:rPr>
          <w:rFonts w:eastAsia="Calibri"/>
          <w:color w:themeColor="text1" w:val="000000"/>
        </w:rPr>
        <w:t xml:space="preserve">dana </w:t>
      </w:r>
      <w:r w:rsidR="00202922">
        <w:rPr>
          <w:rFonts w:eastAsia="Calibri"/>
          <w:color w:themeColor="text1" w:val="000000"/>
        </w:rPr>
        <w:t>13</w:t>
      </w:r>
      <w:r w:rsidR="008A2FD1" w:rsidRPr="008472F2">
        <w:rPr>
          <w:rFonts w:eastAsia="Calibri"/>
          <w:color w:themeColor="text1" w:val="000000"/>
        </w:rPr>
        <w:t xml:space="preserve">. </w:t>
      </w:r>
      <w:r w:rsidR="008472F2">
        <w:rPr>
          <w:rFonts w:eastAsia="Calibri"/>
          <w:color w:themeColor="text1" w:val="000000"/>
        </w:rPr>
        <w:t>svibnja</w:t>
      </w:r>
      <w:r w:rsidR="008A2FD1" w:rsidRPr="008472F2">
        <w:rPr>
          <w:rFonts w:eastAsia="Calibri"/>
          <w:color w:themeColor="text1" w:val="000000"/>
        </w:rPr>
        <w:t xml:space="preserve"> 2016. godine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B6F4B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 xml:space="preserve">r i j e š i o  </w:t>
      </w:r>
      <w:r w:rsidR="00485215" w:rsidRPr="008472F2">
        <w:rPr>
          <w:color w:themeColor="text1" w:val="000000"/>
        </w:rPr>
        <w:t>j e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</w:t>
      </w:r>
      <w:r w:rsidRPr="008472F2">
        <w:rPr>
          <w:color w:themeColor="text1" w:val="000000"/>
        </w:rPr>
        <w:tab/>
        <w:t xml:space="preserve">I. Pozivaju se vjerovnici </w:t>
      </w:r>
      <w:r w:rsidR="00202922" w:rsidRPr="00202922">
        <w:rPr>
          <w:rFonts w:eastAsia="Calibri"/>
        </w:rPr>
        <w:t>VARSTICK j.d.o.o., Tužno, Selska 38, OIB: 18614708289</w:t>
      </w:r>
      <w:r w:rsidR="008A2FD1" w:rsidRPr="008472F2">
        <w:rPr>
          <w:color w:themeColor="text1" w:val="000000"/>
        </w:rPr>
        <w:t xml:space="preserve">, </w:t>
      </w:r>
      <w:r w:rsidRPr="008472F2">
        <w:rPr>
          <w:color w:themeColor="text1" w:val="000000"/>
        </w:rPr>
        <w:t xml:space="preserve">kao i sve ostale osobe koje bi imale pravni interes za provođenje stečajnog postupka nad dužnikom, u roku od 15 dana od objave ovoga rješenja </w:t>
      </w:r>
      <w:r w:rsidR="004B6F4B" w:rsidRPr="008472F2">
        <w:rPr>
          <w:color w:themeColor="text1" w:val="000000"/>
        </w:rPr>
        <w:t>na e-oglasnoj ploči suda</w:t>
      </w:r>
      <w:r w:rsidRPr="008472F2">
        <w:rPr>
          <w:color w:themeColor="text1" w:val="000000"/>
        </w:rPr>
        <w:t xml:space="preserve"> uplatiti iznos od </w:t>
      </w:r>
      <w:r w:rsidR="004B6F4B" w:rsidRPr="008472F2">
        <w:rPr>
          <w:color w:themeColor="text1" w:val="000000"/>
        </w:rPr>
        <w:t>9.200,00</w:t>
      </w:r>
      <w:r w:rsidRPr="008472F2">
        <w:rPr>
          <w:color w:themeColor="text1" w:val="000000"/>
        </w:rPr>
        <w:t xml:space="preserve"> kn na ime predujma za pokriće troškova prethodnog i otvorenog stečajnog postupka na račun ovoga suda broj HR40 2390 0011 3000 02754, s pozivom na broj 9 St-</w:t>
      </w:r>
      <w:r w:rsidR="00202922">
        <w:rPr>
          <w:color w:themeColor="text1" w:val="000000"/>
        </w:rPr>
        <w:t>473</w:t>
      </w:r>
      <w:r w:rsidRPr="008472F2">
        <w:rPr>
          <w:color w:themeColor="text1" w:val="000000"/>
        </w:rPr>
        <w:t>/201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ab/>
        <w:t xml:space="preserve">II. Ako navedene osobe ne postupe po točki I. ovoga rješenja, bit će doneseno rješenje o otvaranju i zaključenju stečajnog postupka nad dužnikom </w:t>
      </w:r>
      <w:r w:rsidR="00202922" w:rsidRPr="00202922">
        <w:rPr>
          <w:rFonts w:eastAsia="Calibri"/>
        </w:rPr>
        <w:t>VARSTICK j.d.o.o., Tužno, Selska 38, OIB: 18614708289</w:t>
      </w:r>
      <w:r w:rsidR="004B6F4B" w:rsidRPr="008472F2">
        <w:rPr>
          <w:color w:themeColor="text1" w:val="000000"/>
        </w:rPr>
        <w:t>.</w:t>
      </w:r>
    </w:p>
    <w:p w:rsidRDefault="004B6F4B" w:rsidP="00485215" w:rsidR="004B6F4B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III. Ovo rješenje objavit će se na e-</w:t>
      </w:r>
      <w:r w:rsidR="007149E6">
        <w:rPr>
          <w:color w:themeColor="text1" w:val="000000"/>
        </w:rPr>
        <w:t>O</w:t>
      </w:r>
      <w:r w:rsidRPr="008472F2">
        <w:rPr>
          <w:color w:themeColor="text1" w:val="000000"/>
        </w:rPr>
        <w:t>glasnoj ploči suda.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112FC4" w:rsidP="00485215" w:rsidR="00112FC4">
      <w:pPr>
        <w:spacing w:lineRule="auto" w:line="240" w:after="0"/>
        <w:jc w:val="center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Obrazloženje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485215" w:rsidP="00847C43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Predlagatelj je </w:t>
      </w:r>
      <w:r w:rsidR="00B41E96">
        <w:rPr>
          <w:color w:themeColor="text1" w:val="000000"/>
        </w:rPr>
        <w:t>21</w:t>
      </w:r>
      <w:r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Pr="008472F2">
        <w:rPr>
          <w:color w:themeColor="text1" w:val="000000"/>
        </w:rPr>
        <w:t xml:space="preserve"> 201</w:t>
      </w:r>
      <w:r w:rsidR="008A2FD1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podnio ovome sudu prijedlog za otvaranje stečajnog postupka nad dužnikom, navodeći da dužnik na dan </w:t>
      </w:r>
      <w:r w:rsidR="008A2FD1" w:rsidRPr="008472F2">
        <w:rPr>
          <w:color w:themeColor="text1" w:val="000000"/>
        </w:rPr>
        <w:t>1</w:t>
      </w:r>
      <w:r w:rsidR="00B41E96">
        <w:rPr>
          <w:color w:themeColor="text1" w:val="000000"/>
        </w:rPr>
        <w:t>7</w:t>
      </w:r>
      <w:r w:rsidR="008A2FD1" w:rsidRPr="008472F2">
        <w:rPr>
          <w:color w:themeColor="text1" w:val="000000"/>
        </w:rPr>
        <w:t xml:space="preserve"> </w:t>
      </w:r>
      <w:r w:rsidR="00B41E96">
        <w:rPr>
          <w:color w:themeColor="text1" w:val="000000"/>
        </w:rPr>
        <w:t>ožujka</w:t>
      </w:r>
      <w:r w:rsidR="008A2FD1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>201</w:t>
      </w:r>
      <w:r w:rsidR="00B41E96">
        <w:rPr>
          <w:color w:themeColor="text1" w:val="000000"/>
        </w:rPr>
        <w:t>6</w:t>
      </w:r>
      <w:r w:rsidRPr="008472F2">
        <w:rPr>
          <w:color w:themeColor="text1" w:val="000000"/>
        </w:rPr>
        <w:t xml:space="preserve">. ima evidentirane neizvršene osnove za plaćanje u ukupnom iznosu od </w:t>
      </w:r>
      <w:r w:rsidR="008472F2">
        <w:rPr>
          <w:color w:themeColor="text1" w:val="000000"/>
        </w:rPr>
        <w:t>14.</w:t>
      </w:r>
      <w:r w:rsidR="00B41E96">
        <w:rPr>
          <w:color w:themeColor="text1" w:val="000000"/>
        </w:rPr>
        <w:t>788</w:t>
      </w:r>
      <w:r w:rsidR="008472F2">
        <w:rPr>
          <w:color w:themeColor="text1" w:val="000000"/>
        </w:rPr>
        <w:t>,</w:t>
      </w:r>
      <w:r w:rsidR="00B41E96">
        <w:rPr>
          <w:color w:themeColor="text1" w:val="000000"/>
        </w:rPr>
        <w:t>65</w:t>
      </w:r>
      <w:r w:rsidRPr="008472F2">
        <w:rPr>
          <w:color w:themeColor="text1" w:val="000000"/>
        </w:rPr>
        <w:t xml:space="preserve"> kn.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554F6A" w:rsidR="00554F6A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554F6A" w:rsidRPr="008472F2">
      <w:pPr>
        <w:spacing w:lineRule="auto" w:line="240" w:after="0"/>
        <w:jc w:val="both"/>
        <w:rPr>
          <w:color w:themeColor="text1" w:val="000000"/>
        </w:rPr>
      </w:pPr>
    </w:p>
    <w:p w:rsidRDefault="00554F6A" w:rsidP="00847C43" w:rsidR="00847C43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lastRenderedPageBreak/>
        <w:tab/>
        <w:t>R</w:t>
      </w:r>
      <w:r w:rsidR="00847C43" w:rsidRPr="008472F2">
        <w:rPr>
          <w:color w:themeColor="text1" w:val="000000"/>
        </w:rPr>
        <w:t>ješenjem ovog suda poslovni broj 9 St-</w:t>
      </w:r>
      <w:r w:rsidR="00B41E96">
        <w:rPr>
          <w:color w:themeColor="text1" w:val="000000"/>
        </w:rPr>
        <w:t>473</w:t>
      </w:r>
      <w:r w:rsidR="00847C43" w:rsidRPr="008472F2">
        <w:rPr>
          <w:color w:themeColor="text1" w:val="000000"/>
        </w:rPr>
        <w:t>/</w:t>
      </w:r>
      <w:r w:rsidRPr="008472F2">
        <w:rPr>
          <w:color w:themeColor="text1" w:val="000000"/>
        </w:rPr>
        <w:t>201</w:t>
      </w:r>
      <w:r w:rsidR="008A2FD1"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-</w:t>
      </w:r>
      <w:r w:rsidR="008472F2">
        <w:rPr>
          <w:color w:themeColor="text1" w:val="000000"/>
        </w:rPr>
        <w:t>4</w:t>
      </w:r>
      <w:r w:rsidR="00847C43" w:rsidRPr="008472F2">
        <w:rPr>
          <w:color w:themeColor="text1" w:val="000000"/>
        </w:rPr>
        <w:t xml:space="preserve"> od </w:t>
      </w:r>
      <w:r w:rsidR="00B41E96">
        <w:rPr>
          <w:color w:themeColor="text1" w:val="000000"/>
        </w:rPr>
        <w:t>23</w:t>
      </w:r>
      <w:r w:rsidR="00847C43" w:rsidRPr="008472F2">
        <w:rPr>
          <w:color w:themeColor="text1" w:val="000000"/>
        </w:rPr>
        <w:t xml:space="preserve">. </w:t>
      </w:r>
      <w:r w:rsidR="008A2FD1" w:rsidRPr="008472F2">
        <w:rPr>
          <w:color w:themeColor="text1" w:val="000000"/>
        </w:rPr>
        <w:t>ožujka</w:t>
      </w:r>
      <w:r w:rsidR="00847C43" w:rsidRPr="008472F2">
        <w:rPr>
          <w:color w:themeColor="text1" w:val="000000"/>
        </w:rPr>
        <w:t xml:space="preserve"> 201</w:t>
      </w:r>
      <w:r w:rsidRPr="008472F2">
        <w:rPr>
          <w:color w:themeColor="text1" w:val="000000"/>
        </w:rPr>
        <w:t>6</w:t>
      </w:r>
      <w:r w:rsidR="00847C43" w:rsidRPr="008472F2">
        <w:rPr>
          <w:color w:themeColor="text1" w:val="000000"/>
        </w:rPr>
        <w:t>. pokrenu</w:t>
      </w:r>
      <w:r w:rsidRPr="008472F2">
        <w:rPr>
          <w:color w:themeColor="text1" w:val="000000"/>
        </w:rPr>
        <w:t>t</w:t>
      </w:r>
      <w:r w:rsidR="00847C43" w:rsidRPr="008472F2">
        <w:rPr>
          <w:color w:themeColor="text1" w:val="000000"/>
        </w:rPr>
        <w:t xml:space="preserve"> </w:t>
      </w:r>
      <w:r w:rsidRPr="008472F2">
        <w:rPr>
          <w:color w:themeColor="text1" w:val="000000"/>
        </w:rPr>
        <w:t xml:space="preserve">je </w:t>
      </w:r>
      <w:r w:rsidR="00847C43" w:rsidRPr="008472F2">
        <w:rPr>
          <w:color w:themeColor="text1" w:val="000000"/>
        </w:rPr>
        <w:t>prethodni postupak radi utvrđivanja uvjeta za otvaranje stečajnog postupka.</w:t>
      </w:r>
    </w:p>
    <w:p w:rsidRDefault="00485215" w:rsidP="00847C43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Tijekom prethodnog postupka utvrđeno je da se imovinom dužnika ne mogu pokriti troškovi postupka.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Slijedom navedenoga, budući da nema sredstava ni za namirenje troškova prethodnog i stečajnog postupka, pozvani su vjerovnici predujmiti 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za pokriće troškova prethodnog i stečajnog postupka, sukladno odredbi čl. 63. st. 1. Stečajnog zakona.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 xml:space="preserve">Iznos od </w:t>
      </w:r>
      <w:r w:rsidR="00D967FE" w:rsidRPr="008472F2">
        <w:rPr>
          <w:color w:themeColor="text1" w:val="000000"/>
        </w:rPr>
        <w:t>9</w:t>
      </w:r>
      <w:r w:rsidRPr="008472F2">
        <w:rPr>
          <w:color w:themeColor="text1" w:val="000000"/>
        </w:rPr>
        <w:t>.</w:t>
      </w:r>
      <w:r w:rsidR="00D967FE" w:rsidRPr="008472F2">
        <w:rPr>
          <w:color w:themeColor="text1" w:val="000000"/>
        </w:rPr>
        <w:t>2</w:t>
      </w:r>
      <w:r w:rsidRPr="008472F2">
        <w:rPr>
          <w:color w:themeColor="text1" w:val="000000"/>
        </w:rP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center"/>
        <w:rPr>
          <w:color w:themeColor="text1" w:val="000000"/>
        </w:rPr>
      </w:pPr>
      <w:r w:rsidRPr="008472F2">
        <w:rPr>
          <w:color w:themeColor="text1" w:val="000000"/>
        </w:rPr>
        <w:t>U Varaždinu</w:t>
      </w:r>
      <w:r w:rsidR="00AB098A" w:rsidRPr="008472F2">
        <w:rPr>
          <w:color w:themeColor="text1" w:val="000000"/>
        </w:rPr>
        <w:t>,</w:t>
      </w:r>
      <w:r w:rsidRPr="008472F2">
        <w:rPr>
          <w:color w:themeColor="text1" w:val="000000"/>
        </w:rPr>
        <w:t xml:space="preserve"> </w:t>
      </w:r>
      <w:r w:rsidR="00B41E96">
        <w:rPr>
          <w:color w:themeColor="text1" w:val="000000"/>
        </w:rPr>
        <w:t>13</w:t>
      </w:r>
      <w:r w:rsidRPr="008472F2">
        <w:rPr>
          <w:color w:themeColor="text1" w:val="000000"/>
        </w:rPr>
        <w:t xml:space="preserve">. </w:t>
      </w:r>
      <w:r w:rsidR="008472F2">
        <w:rPr>
          <w:color w:themeColor="text1" w:val="000000"/>
        </w:rPr>
        <w:t>svibnja</w:t>
      </w:r>
      <w:r w:rsidRPr="008472F2">
        <w:rPr>
          <w:color w:themeColor="text1" w:val="000000"/>
        </w:rPr>
        <w:t xml:space="preserve"> 201</w:t>
      </w:r>
      <w:r w:rsidR="00D967FE" w:rsidRPr="008472F2">
        <w:rPr>
          <w:color w:themeColor="text1" w:val="000000"/>
        </w:rPr>
        <w:t>6</w:t>
      </w:r>
      <w:r w:rsidRPr="008472F2">
        <w:rPr>
          <w:color w:themeColor="text1" w:val="000000"/>
        </w:rPr>
        <w:t>.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>SUDAC</w:t>
      </w:r>
    </w:p>
    <w:p w:rsidRDefault="00847C43" w:rsidP="00485215" w:rsidR="00847C43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A9114B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</w:r>
      <w:r w:rsidRPr="008472F2">
        <w:rPr>
          <w:color w:themeColor="text1" w:val="000000"/>
        </w:rPr>
        <w:tab/>
        <w:t xml:space="preserve">       Maja Valušnig</w:t>
      </w:r>
      <w:r w:rsidR="00847C43" w:rsidRPr="008472F2">
        <w:rPr>
          <w:color w:themeColor="text1" w:val="000000"/>
        </w:rPr>
        <w:t xml:space="preserve">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                                                                             </w:t>
      </w:r>
    </w:p>
    <w:p w:rsidRDefault="00485215" w:rsidP="00485215" w:rsidR="00485215" w:rsidRPr="008472F2">
      <w:pPr>
        <w:spacing w:lineRule="auto" w:line="240" w:after="0"/>
        <w:rPr>
          <w:color w:themeColor="text1" w:val="000000"/>
        </w:rPr>
      </w:pPr>
      <w:r w:rsidRPr="008472F2">
        <w:rPr>
          <w:color w:themeColor="text1" w:val="000000"/>
        </w:rPr>
        <w:t>UPUTA O PRAVNOM LIJEKU: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ab/>
      </w:r>
      <w:r w:rsidR="008472F2">
        <w:t xml:space="preserve">Protiv ovoga rješenja može se podnijeti žalba u roku od osam dana po proteku roka od osam dana od dana objave na e-Oglasnoj ploči, pisano u </w:t>
      </w:r>
      <w:r w:rsidR="004172AD">
        <w:t>četiri</w:t>
      </w:r>
      <w:r w:rsidR="008472F2">
        <w:t xml:space="preserve"> primjerka, putem ovog suda, Visokom trgovačkom sudu RH.   </w:t>
      </w: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</w:p>
    <w:p w:rsidRDefault="00485215" w:rsidP="00485215" w:rsidR="00485215" w:rsidRPr="008472F2">
      <w:p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DNA:</w:t>
      </w:r>
    </w:p>
    <w:p w:rsidRDefault="00485215" w:rsidP="00485215" w:rsidR="00485215" w:rsidRPr="008472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>e-</w:t>
      </w:r>
      <w:r w:rsidR="00B41E96">
        <w:rPr>
          <w:color w:themeColor="text1" w:val="000000"/>
        </w:rPr>
        <w:t>O</w:t>
      </w:r>
      <w:r w:rsidRPr="008472F2">
        <w:rPr>
          <w:color w:themeColor="text1" w:val="000000"/>
        </w:rPr>
        <w:t>glasna ploča suda</w:t>
      </w:r>
    </w:p>
    <w:p w:rsidRDefault="00485215" w:rsidP="00485215" w:rsidR="00485215" w:rsidRPr="008472F2">
      <w:pPr>
        <w:pStyle w:val="Odlomakpopisa"/>
        <w:spacing w:lineRule="auto" w:line="240" w:after="0"/>
        <w:jc w:val="both"/>
        <w:rPr>
          <w:color w:themeColor="text1" w:val="000000"/>
        </w:rPr>
      </w:pPr>
      <w:r w:rsidRPr="008472F2">
        <w:rPr>
          <w:color w:themeColor="text1" w:val="000000"/>
        </w:rPr>
        <w:t xml:space="preserve">                  </w:t>
      </w: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p w:rsidRDefault="00485215" w:rsidP="00485215" w:rsidR="00485215" w:rsidRPr="008472F2">
      <w:pPr>
        <w:rPr>
          <w:color w:themeColor="text1" w:val="000000"/>
        </w:rPr>
      </w:pPr>
    </w:p>
    <w:sectPr w:rsidSect="00E042BD" w:rsidR="00485215" w:rsidRPr="008472F2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DBA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B41E96">
      <w:t>473</w:t>
    </w:r>
    <w:r>
      <w:t>/201</w:t>
    </w:r>
    <w:r w:rsidR="008A2FD1">
      <w:t>6</w:t>
    </w:r>
    <w:r>
      <w:t>-</w:t>
    </w:r>
    <w:r w:rsidR="00B41E9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12FC4"/>
    <w:rsid w:val="00125DBA"/>
    <w:rsid w:val="001A10AB"/>
    <w:rsid w:val="00202922"/>
    <w:rsid w:val="004172AD"/>
    <w:rsid w:val="00423412"/>
    <w:rsid w:val="0044635E"/>
    <w:rsid w:val="00485215"/>
    <w:rsid w:val="00492957"/>
    <w:rsid w:val="004B6F4B"/>
    <w:rsid w:val="00554F6A"/>
    <w:rsid w:val="005A6A15"/>
    <w:rsid w:val="00605C60"/>
    <w:rsid w:val="006309FF"/>
    <w:rsid w:val="00655596"/>
    <w:rsid w:val="007149E6"/>
    <w:rsid w:val="008472F2"/>
    <w:rsid w:val="00847C43"/>
    <w:rsid w:val="008A2FD1"/>
    <w:rsid w:val="008A44D0"/>
    <w:rsid w:val="00A9114B"/>
    <w:rsid w:val="00AB098A"/>
    <w:rsid w:val="00B20F0E"/>
    <w:rsid w:val="00B41E96"/>
    <w:rsid w:val="00B7102C"/>
    <w:rsid w:val="00BE68D1"/>
    <w:rsid w:val="00C6451F"/>
    <w:rsid w:val="00CB6F0D"/>
    <w:rsid w:val="00D967FE"/>
    <w:rsid w:val="00E01330"/>
    <w:rsid w:val="00E01E4A"/>
    <w:rsid w:val="00E03C60"/>
    <w:rsid w:val="00E95CD7"/>
    <w:rsid w:val="00EB2694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5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DBA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DBA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DBA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DBA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125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DB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DBA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DB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DBA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VARSTICK jednostavno društvo s ograničenom odgovornošću za proizvodnju drvne galanterije</izvorni_sadrzaj>
    <derivirana_varijabla naziv="DomainObject.Predmet.ProtustrankaFormated_1">  VARSTICK jednostavno društvo s ograničenom odgovornošću za proizvodnju drvne galanterije</derivirana_varijabla>
  </DomainObject.Predmet.ProtustrankaFormated>
  <DomainObject.Predmet.ProtustrankaFormatedOIB>
    <izvorni_sadrzaj>  VARSTICK jednostavno društvo s ograničenom odgovornošću za proizvodnju drvne galanterije, OIB 18614708289</izvorni_sadrzaj>
    <derivirana_varijabla naziv="DomainObject.Predmet.ProtustrankaFormatedOIB_1">  VARSTICK jednostavno društvo s ograničenom odgovornošću za proizvodnju drvne galanterije, OIB 18614708289</derivirana_varijabla>
  </DomainObject.Predmet.ProtustrankaFormatedOIB>
  <DomainObject.Predmet.ProtustrankaFormatedWithAdress>
    <izvorni_sadrzaj> VARSTICK jednostavno društvo s ograničenom odgovornošću za proizvodnju drvne galanterije, Selska 38, 42242 Tužno</izvorni_sadrzaj>
    <derivirana_varijabla naziv="DomainObject.Predmet.ProtustrankaFormatedWithAdress_1"> VARSTICK jednostavno društvo s ograničenom odgovornošću za proizvodnju drvne galanterije, Selska 38, 42242 Tužno</derivirana_varijabla>
  </DomainObject.Predmet.ProtustrankaFormatedWithAdress>
  <DomainObject.Predmet.ProtustrankaFormatedWithAdressOIB>
    <izvorni_sadrzaj> VARSTICK jednostavno društvo s ograničenom odgovornošću za proizvodnju drvne galanterije, OIB 18614708289, Selska 38, 42242 Tužno</izvorni_sadrzaj>
    <derivirana_varijabla naziv="DomainObject.Predmet.ProtustrankaFormatedWithAdressOIB_1"> VARSTICK jednostavno društvo s ograničenom odgovornošću za proizvodnju drvne galanterije, OIB 18614708289, Selska 38, 42242 Tužno</derivirana_varijabla>
  </DomainObject.Predmet.ProtustrankaFormatedWithAdressOIB>
  <DomainObject.Predmet.ProtustrankaWithAdress>
    <izvorni_sadrzaj>VARSTICK jednostavno društvo s ograničenom odgovornošću za proizvodnju drvne galanterije Selska 38, 42242 Tužno</izvorni_sadrzaj>
    <derivirana_varijabla naziv="DomainObject.Predmet.ProtustrankaWithAdress_1">VARSTICK jednostavno društvo s ograničenom odgovornošću za proizvodnju drvne galanterije Selska 38, 42242 Tužno</derivirana_varijabla>
  </DomainObject.Predmet.ProtustrankaWithAdress>
  <DomainObject.Predmet.ProtustrankaWithAdressOIB>
    <izvorni_sadrzaj>VARSTICK jednostavno društvo s ograničenom odgovornošću za proizvodnju drvne galanterije, OIB 18614708289, Selska 38, 42242 Tužno</izvorni_sadrzaj>
    <derivirana_varijabla naziv="DomainObject.Predmet.ProtustrankaWithAdressOIB_1">VARSTICK jednostavno društvo s ograničenom odgovornošću za proizvodnju drvne galanterije, OIB 18614708289, Selska 38, 42242 Tužno</derivirana_varijabla>
  </DomainObject.Predmet.ProtustrankaWithAdressOIB>
  <DomainObject.Predmet.ProtustrankaNazivFormated>
    <izvorni_sadrzaj>VARSTICK jednostavno društvo s ograničenom odgovornošću za proizvodnju drvne galanterije</izvorni_sadrzaj>
    <derivirana_varijabla naziv="DomainObject.Predmet.ProtustrankaNazivFormated_1">VARSTICK jednostavno društvo s ograničenom odgovornošću za proizvodnju drvne galanterije</derivirana_varijabla>
  </DomainObject.Predmet.ProtustrankaNazivFormated>
  <DomainObject.Predmet.ProtustrankaNazivFormatedOIB>
    <izvorni_sadrzaj>VARSTICK jednostavno društvo s ograničenom odgovornošću za proizvodnju drvne galanterije, OIB 18614708289</izvorni_sadrzaj>
    <derivirana_varijabla naziv="DomainObject.Predmet.ProtustrankaNazivFormatedOIB_1">VARSTICK jednostavno društvo s ograničenom odgovornošću za proizvodnju drvne galanterije, OIB 18614708289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VARSTICK jednostavno društvo s ograničenom odgovornošću za proizvodnju drvne galanterije</item>
    </izvorni_sadrzaj>
    <derivirana_varijabla naziv="DomainObject.Predmet.ProtuStrankaListFormated_1">
      <item>VARSTICK jednostavno društvo s ograničenom odgovornošću za proizvodnju drvne galanterije</item>
    </derivirana_varijabla>
  </DomainObject.Predmet.ProtuStrankaListFormated>
  <DomainObject.Predmet.ProtuStrankaListFormatedOIB>
    <izvorni_sadrzaj>
      <item>VARSTICK jednostavno društvo s ograničenom odgovornošću za proizvodnju drvne galanterije, OIB 18614708289</item>
    </izvorni_sadrzaj>
    <derivirana_varijabla naziv="DomainObject.Predmet.ProtuStrankaListFormatedOIB_1">
      <item>VARSTICK jednostavno društvo s ograničenom odgovornošću za proizvodnju drvne galanterije, OIB 18614708289</item>
    </derivirana_varijabla>
  </DomainObject.Predmet.ProtuStrankaListFormatedOIB>
  <DomainObject.Predmet.ProtuStrankaListFormatedWithAdress>
    <izvorni_sadrzaj>
      <item>VARSTICK jednostavno društvo s ograničenom odgovornošću za proizvodnju drvne galanterije, Selska 38, 42242 Tužno</item>
    </izvorni_sadrzaj>
    <derivirana_varijabla naziv="DomainObject.Predmet.ProtuStrankaListFormatedWithAdress_1">
      <item>VARSTICK jednostavno društvo s ograničenom odgovornošću za proizvodnju drvne galanterije, Selska 38, 42242 Tužno</item>
    </derivirana_varijabla>
  </DomainObject.Predmet.ProtuStrankaListFormatedWithAdress>
  <DomainObject.Predmet.ProtuStrankaListFormatedWithAdressOIB>
    <izvorni_sadrzaj>
      <item>VARSTICK jednostavno društvo s ograničenom odgovornošću za proizvodnju drvne galanterije, OIB 18614708289, Selska 38, 42242 Tužno</item>
    </izvorni_sadrzaj>
    <derivirana_varijabla naziv="DomainObject.Predmet.ProtuStrankaListFormatedWithAdressOIB_1">
      <item>VARSTICK jednostavno društvo s ograničenom odgovornošću za proizvodnju drvne galanterije, OIB 18614708289, Selska 38, 42242 Tužno</item>
    </derivirana_varijabla>
  </DomainObject.Predmet.ProtuStrankaListFormatedWithAdressOIB>
  <DomainObject.Predmet.ProtuStrankaListNazivFormated>
    <izvorni_sadrzaj>
      <item>VARSTICK jednostavno društvo s ograničenom odgovornošću za proizvodnju drvne galanterije</item>
    </izvorni_sadrzaj>
    <derivirana_varijabla naziv="DomainObject.Predmet.ProtuStrankaListNazivFormated_1">
      <item>VARSTICK jednostavno društvo s ograničenom odgovornošću za proizvodnju drvne galanterije</item>
    </derivirana_varijabla>
  </DomainObject.Predmet.ProtuStrankaListNazivFormated>
  <DomainObject.Predmet.ProtuStrankaListNazivFormatedOIB>
    <izvorni_sadrzaj>
      <item>VARSTICK jednostavno društvo s ograničenom odgovornošću za proizvodnju drvne galanterije, OIB 18614708289</item>
    </izvorni_sadrzaj>
    <derivirana_varijabla naziv="DomainObject.Predmet.ProtuStrankaListNazivFormatedOIB_1">
      <item>VARSTICK jednostavno društvo s ograničenom odgovornošću za proizvodnju drvne galanterije, OIB 18614708289</item>
    </derivirana_varijabla>
  </DomainObject.Predmet.ProtuStrankaListNazivFormatedOIB>
  <DomainObject.Predmet.OstaliListFormated>
    <izvorni_sadrzaj>
      <item>Sudski registar</item>
      <item>Županijsko državno odvjetništvo</item>
      <item>Miroslav Negovec</item>
    </izvorni_sadrzaj>
    <derivirana_varijabla naziv="DomainObject.Predmet.OstaliListFormated_1">
      <item>Sudski registar</item>
      <item>Županijsko državno odvjetništvo</item>
      <item>Miroslav Negovec</item>
    </derivirana_varijabla>
  </DomainObject.Predmet.OstaliListFormated>
  <DomainObject.Predmet.OstaliListFormatedOIB>
    <izvorni_sadrzaj>
      <item>Sudski registar</item>
      <item>Županijsko državno odvjetništvo</item>
      <item>Miroslav Negovec, OIB 88014079292</item>
    </izvorni_sadrzaj>
    <derivirana_varijabla naziv="DomainObject.Predmet.OstaliListFormatedOIB_1">
      <item>Sudski registar</item>
      <item>Županijsko državno odvjetništvo</item>
      <item>Miroslav Negovec, OIB 88014079292</item>
    </derivirana_varijabla>
  </DomainObject.Predmet.OstaliListFormatedOIB>
  <DomainObject.Predmet.OstaliListFormatedWithAdress>
    <izvorni_sadrzaj>
      <item>Sudski registar</item>
      <item>Županijsko državno odvjetništvo</item>
      <item>Miroslav Negovec, Selska 38, 42242 Tužno</item>
    </izvorni_sadrzaj>
    <derivirana_varijabla naziv="DomainObject.Predmet.OstaliListFormatedWithAdress_1">
      <item>Sudski registar</item>
      <item>Županijsko državno odvjetništvo</item>
      <item>Miroslav Negovec, Selska 38, 42242 Tužno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Negovec, OIB 88014079292, Selska 38, 42242 Tužno</item>
    </izvorni_sadrzaj>
    <derivirana_varijabla naziv="DomainObject.Predmet.OstaliListFormatedWithAdressOIB_1">
      <item>Sudski registar</item>
      <item>Županijsko državno odvjetništvo</item>
      <item>Miroslav Negovec, OIB 88014079292, Selska 38, 42242 Tužno</item>
    </derivirana_varijabla>
  </DomainObject.Predmet.OstaliListFormatedWithAdressOIB>
  <DomainObject.Predmet.OstaliListNazivFormated>
    <izvorni_sadrzaj>
      <item>Sudski registar</item>
      <item>Županijsko državno odvjetništvo</item>
      <item>Miroslav Negovec</item>
    </izvorni_sadrzaj>
    <derivirana_varijabla naziv="DomainObject.Predmet.OstaliListNazivFormated_1">
      <item>Sudski registar</item>
      <item>Županijsko državno odvjetništvo</item>
      <item>Miroslav Negovec</item>
    </derivirana_varijabla>
  </DomainObject.Predmet.OstaliListNazivFormated>
  <DomainObject.Predmet.OstaliListNazivFormatedOIB>
    <izvorni_sadrzaj>
      <item>Sudski registar</item>
      <item>Županijsko državno odvjetništvo</item>
      <item>Miroslav Negovec, OIB 88014079292</item>
    </izvorni_sadrzaj>
    <derivirana_varijabla naziv="DomainObject.Predmet.OstaliListNazivFormatedOIB_1">
      <item>Sudski registar</item>
      <item>Županijsko državno odvjetništvo</item>
      <item>Miroslav Negovec, OIB 88014079292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VARSTICK jednostavno društvo s ograničenom odgovornošću za proizvodnju drvne galanterije</izvorni_sadrzaj>
    <derivirana_varijabla naziv="DomainObject.Predmet.ProtustrankaIDrugi_1">VARSTICK jednostavno društvo s ograničenom odgovornošću za proizvodnju drvne galanterije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VARSTICK jednostavno društvo s ograničenom odgovornošću za proizvodnju drvne galanterije, OIB 18614708289, Selska 38, 42242 Tužno</izvorni_sadrzaj>
    <derivirana_varijabla naziv="DomainObject.Predmet.ProtustrankaIDrugiAdressOIB_1">VARSTICK jednostavno društvo s ograničenom odgovornošću za proizvodnju drvne galanterije, OIB 18614708289, Selska 38, 42242 Tužno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izvorni_sadrzaj>
    <derivirana_varijabla naziv="DomainObject.Predmet.SudioniciListNaziv_1"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derivirana_varijabla>
  </DomainObject.Predmet.SudioniciListNaziv>
  <DomainObject.Predmet.SudioniciListAdressOIB>
    <izvorni_sadrzaj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izvorni_sadrzaj>
    <derivirana_varijabla naziv="DomainObject.Predmet.SudioniciListAdressOIB_1"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18614708289</item>
      <item>, OIB null</item>
      <item>, OIB null</item>
      <item>, OIB 88014079292</item>
    </izvorni_sadrzaj>
    <derivirana_varijabla naziv="DomainObject.Predmet.SudioniciListNazivOIB_1">
      <item>, OIB 85821130368</item>
      <item>, OIB 18614708289</item>
      <item>, OIB null</item>
      <item>, OIB null</item>
      <item>, OIB 88014079292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194EF-9ADD-4642-B780-A272E737D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517</properties:Words>
  <properties:Characters>2748</properties:Characters>
  <properties:Lines>89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2016-05-13T10:55:00Z</dcterms:created>
  <dc:creator>Maja Valušnig</dc:creator>
  <cp:lastModifiedBy>Nevenka Vuković</cp:lastModifiedBy>
  <cp:lastPrinted>2016-05-13T11:27:00Z</cp:lastPrinted>
  <dcterms:modified xmlns:xsi="http://www.w3.org/2001/XMLSchema-instance" xsi:type="dcterms:W3CDTF">2016-05-13T11:27:00Z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