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1db0" w14:paraId="9aa1db0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1D01C0">
        <w:t>ZVONIMIR GRADNJA 2 j.d.o.o. Pula, Orban 14, OIB: 48391180784</w:t>
      </w:r>
      <w:r w:rsidRPr="006945A2">
        <w:t xml:space="preserve">, </w:t>
      </w:r>
      <w:r w:rsidR="006E1294">
        <w:t>5. listopada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1D01C0">
        <w:t>ZVONIMIR GRADNJA 2 j.d.o.o. Pula, Orban 14, OIB: 48391180784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5D6592" w:rsidP="004A5EDF" w:rsidR="004A5EDF" w:rsidRPr="00D92C41">
      <w:pPr>
        <w:ind w:firstLine="720"/>
        <w:jc w:val="both"/>
      </w:pPr>
      <w:r w:rsidRPr="00D92C41">
        <w:t xml:space="preserve">II. Za stečajnog upravitelja imenuje se </w:t>
      </w:r>
      <w:r w:rsidR="006F66C0" w:rsidRPr="00D92C41">
        <w:t>Nikola Delić</w:t>
      </w:r>
      <w:r w:rsidR="004A5EDF" w:rsidRPr="00D92C41">
        <w:t xml:space="preserve">, Pula, </w:t>
      </w:r>
      <w:r w:rsidR="006F66C0" w:rsidRPr="00D92C41">
        <w:t>Kranjčevićeva 1</w:t>
      </w:r>
      <w:r w:rsidR="004A5EDF" w:rsidRPr="00D92C41">
        <w:t xml:space="preserve">6, OIB: </w:t>
      </w:r>
      <w:r w:rsidR="00D92C41" w:rsidRPr="00D92C41">
        <w:t>58474163165</w:t>
      </w:r>
      <w:r w:rsidR="004A5EDF" w:rsidRPr="00D92C41">
        <w:t>.</w:t>
      </w:r>
    </w:p>
    <w:p w:rsidRDefault="005D6592" w:rsidP="00AC15FC" w:rsidR="005D6592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6E1294">
        <w:t>449</w:t>
      </w:r>
      <w:r w:rsidR="0035312C">
        <w:t>-1</w:t>
      </w:r>
      <w:r w:rsidR="006E1294">
        <w:t>6</w:t>
      </w:r>
      <w:r w:rsidRPr="00F92A06">
        <w:t xml:space="preserve">, te da nastavi sa daljnjom pljenidbom do iznosa od </w:t>
      </w:r>
      <w:r w:rsidR="0035312C">
        <w:t>5</w:t>
      </w:r>
      <w:r w:rsidRPr="00F92A06">
        <w:t>.000,00 kn prema rješenju ovog suda posl. broj: 1 St-</w:t>
      </w:r>
      <w:r w:rsidR="001D01C0">
        <w:t>449/16</w:t>
      </w:r>
      <w:r w:rsidR="0035312C">
        <w:t>-</w:t>
      </w:r>
      <w:r w:rsidR="001D01C0">
        <w:t>3</w:t>
      </w:r>
      <w:r w:rsidRPr="00F92A06">
        <w:t xml:space="preserve"> od</w:t>
      </w:r>
      <w:r w:rsidR="00F92A06" w:rsidRPr="00F92A06">
        <w:t xml:space="preserve"> </w:t>
      </w:r>
      <w:r w:rsidR="001D01C0">
        <w:t>15</w:t>
      </w:r>
      <w:r w:rsidR="00F92A06" w:rsidRPr="00F92A06">
        <w:t xml:space="preserve">. </w:t>
      </w:r>
      <w:r w:rsidR="001D01C0">
        <w:t xml:space="preserve">ožujka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35312C" w:rsidR="0012578E">
      <w:pPr>
        <w:ind w:firstLine="720"/>
        <w:jc w:val="both"/>
      </w:pPr>
      <w:r>
        <w:t xml:space="preserve">IV. Zaključuje se stečajni postupak nad dužnikom </w:t>
      </w:r>
      <w:r w:rsidR="001D01C0">
        <w:t>ZVONIMIR GRADNJA 2 j.d.o.o. Pula, Orban 14, OIB: 48391180784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EC0EC5">
        <w:t xml:space="preserve">449/16-4 </w:t>
      </w:r>
      <w:r w:rsidRPr="001B1D09">
        <w:t xml:space="preserve">od </w:t>
      </w:r>
      <w:r w:rsidR="00EC0EC5">
        <w:t>15</w:t>
      </w:r>
      <w:r w:rsidR="006945A2">
        <w:t xml:space="preserve">. </w:t>
      </w:r>
      <w:r w:rsidR="00EC0EC5">
        <w:t xml:space="preserve">ožujka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12578E">
        <w:t xml:space="preserve">              </w:t>
      </w:r>
      <w:r w:rsidR="00EC0EC5">
        <w:t>15</w:t>
      </w:r>
      <w:r w:rsidRPr="00F92A06">
        <w:t xml:space="preserve">. </w:t>
      </w:r>
      <w:r w:rsidR="00EC0EC5">
        <w:t xml:space="preserve">ožujka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EC0EC5">
        <w:t>449</w:t>
      </w:r>
      <w:r w:rsidR="0035312C">
        <w:t>/1</w:t>
      </w:r>
      <w:r w:rsidR="00EC0EC5">
        <w:t>6</w:t>
      </w:r>
      <w:r w:rsidR="0035312C">
        <w:t>-1</w:t>
      </w:r>
      <w:r w:rsidR="00EC0EC5">
        <w:t>4</w:t>
      </w:r>
      <w:r w:rsidRPr="00F92A06">
        <w:t xml:space="preserve"> od </w:t>
      </w:r>
      <w:r w:rsidR="00EC0EC5">
        <w:t>13</w:t>
      </w:r>
      <w:r w:rsidR="00F92A06" w:rsidRPr="00F92A06">
        <w:t xml:space="preserve">. </w:t>
      </w:r>
      <w:r w:rsidR="00EC0EC5">
        <w:t xml:space="preserve">lipnja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3F7798" w:rsidP="005D6592" w:rsidR="003F7798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EC0EC5">
        <w:t>13</w:t>
      </w:r>
      <w:r w:rsidRPr="00CB7466">
        <w:t xml:space="preserve">. </w:t>
      </w:r>
      <w:r w:rsidR="00EC0EC5">
        <w:t xml:space="preserve">lipnja </w:t>
      </w:r>
      <w:r w:rsidRPr="00CB7466">
        <w:t xml:space="preserve">2016. godine, a skinuto je sa oglasne </w:t>
      </w:r>
      <w:r w:rsidR="0035312C">
        <w:t>2</w:t>
      </w:r>
      <w:r w:rsidR="00EC0EC5">
        <w:t>0</w:t>
      </w:r>
      <w:r w:rsidRPr="00CB7466">
        <w:t xml:space="preserve">. </w:t>
      </w:r>
      <w:r w:rsidR="00EC0EC5">
        <w:t xml:space="preserve">lipnja </w:t>
      </w:r>
      <w:r w:rsidRPr="00CB7466">
        <w:t xml:space="preserve">2016. godine. U roku od 15 dana, koji rok je istekao </w:t>
      </w:r>
      <w:r w:rsidR="0035312C">
        <w:t>5</w:t>
      </w:r>
      <w:r w:rsidRPr="00CB7466">
        <w:t xml:space="preserve">. </w:t>
      </w:r>
      <w:r w:rsidR="00255AFF">
        <w:t xml:space="preserve">srpnja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B03A3A" w:rsidP="00EB7A58" w:rsidR="00EB7A58">
      <w:pPr>
        <w:jc w:val="both"/>
      </w:pPr>
      <w:r>
        <w:tab/>
      </w:r>
      <w:r w:rsidR="00EB7A58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255AFF">
        <w:t>5</w:t>
      </w:r>
      <w:r w:rsidR="00621F87">
        <w:t xml:space="preserve">. </w:t>
      </w:r>
      <w:r w:rsidR="00255AFF">
        <w:t xml:space="preserve">listopada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4A5ED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255AFF">
        <w:t>ZVONIMIR GRADNJA 2 j.d.o.o. Pula, Orban 14,</w:t>
      </w:r>
    </w:p>
    <w:p w:rsidRDefault="004A5EDF" w:rsidP="004A5EDF" w:rsidR="005D6592" w:rsidRPr="006E1294">
      <w:pPr>
        <w:jc w:val="both"/>
      </w:pPr>
      <w:r w:rsidRPr="006E1294">
        <w:t xml:space="preserve">            </w:t>
      </w:r>
      <w:r w:rsidR="005D6592" w:rsidRPr="006E1294">
        <w:t>- predlagatelju</w:t>
      </w:r>
      <w:r w:rsidR="00CB7466" w:rsidRPr="006E1294">
        <w:t xml:space="preserve"> FINANCIJSKA</w:t>
      </w:r>
      <w:r w:rsidR="00A916A7" w:rsidRPr="006E1294">
        <w:t xml:space="preserve"> AGENCIJA</w:t>
      </w:r>
      <w:r w:rsidR="00621F87" w:rsidRPr="006E1294">
        <w:t xml:space="preserve"> - Podružnica Pula, Giardini 5, Pula</w:t>
      </w:r>
    </w:p>
    <w:p w:rsidRDefault="005D6592" w:rsidP="005D6592" w:rsidR="00D92C41" w:rsidRPr="006E1294">
      <w:pPr>
        <w:ind w:firstLine="720"/>
        <w:jc w:val="both"/>
      </w:pPr>
      <w:r w:rsidRPr="006E1294">
        <w:t>- stečajn</w:t>
      </w:r>
      <w:r w:rsidR="00397CB5" w:rsidRPr="006E1294">
        <w:t xml:space="preserve">om </w:t>
      </w:r>
      <w:r w:rsidRPr="006E1294">
        <w:t>upravitelj</w:t>
      </w:r>
      <w:r w:rsidR="00397CB5" w:rsidRPr="006E1294">
        <w:t>u</w:t>
      </w:r>
      <w:r w:rsidR="00621F87" w:rsidRPr="006E1294">
        <w:t xml:space="preserve"> </w:t>
      </w:r>
      <w:r w:rsidR="00D92C41" w:rsidRPr="006E1294">
        <w:t>Nikola Delić, Pula, Kranjčevićeva 16,</w:t>
      </w:r>
    </w:p>
    <w:p w:rsidRDefault="005D6592" w:rsidP="005D6592" w:rsidR="005D6592" w:rsidRPr="006E1294">
      <w:pPr>
        <w:ind w:firstLine="720"/>
        <w:jc w:val="both"/>
      </w:pPr>
      <w:r w:rsidRPr="006E1294">
        <w:t>- ŽDO Pula</w:t>
      </w:r>
      <w:r w:rsidR="00B7595F" w:rsidRPr="006E1294">
        <w:t xml:space="preserve">, Kranjčevićeva </w:t>
      </w:r>
      <w:r w:rsidR="000E0BBA" w:rsidRPr="006E1294">
        <w:t>8</w:t>
      </w:r>
    </w:p>
    <w:p w:rsidRDefault="003B5C56" w:rsidP="005D6592" w:rsidR="005D6592" w:rsidRPr="006E1294">
      <w:pPr>
        <w:ind w:firstLine="720"/>
        <w:jc w:val="both"/>
      </w:pPr>
      <w:r w:rsidRPr="006E1294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</w:t>
      </w:r>
      <w:r w:rsidR="006E1294">
        <w:t xml:space="preserve">egistru po pravomoćnosti 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44F" w:rsidR="004D244F">
      <w:r>
        <w:separator/>
      </w:r>
    </w:p>
  </w:endnote>
  <w:endnote w:id="0" w:type="continuationSeparator">
    <w:p w:rsidRDefault="004D244F" w:rsidR="004D2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44F" w:rsidR="004D244F">
      <w:r>
        <w:separator/>
      </w:r>
    </w:p>
  </w:footnote>
  <w:footnote w:id="0" w:type="continuationSeparator">
    <w:p w:rsidRDefault="004D244F" w:rsidR="004D2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62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6E1294">
      <w:rPr>
        <w:sz w:val="23"/>
        <w:szCs w:val="23"/>
      </w:rPr>
      <w:t>449/16-17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1D01C0">
      <w:rPr>
        <w:sz w:val="23"/>
        <w:szCs w:val="23"/>
      </w:rPr>
      <w:t>449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6E1294">
      <w:rPr>
        <w:sz w:val="23"/>
        <w:szCs w:val="23"/>
      </w:rP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E0BBA"/>
    <w:rsid w:val="0012578E"/>
    <w:rsid w:val="001850D2"/>
    <w:rsid w:val="001D01C0"/>
    <w:rsid w:val="00237525"/>
    <w:rsid w:val="00255AFF"/>
    <w:rsid w:val="00331D94"/>
    <w:rsid w:val="00352582"/>
    <w:rsid w:val="0035312C"/>
    <w:rsid w:val="00392D0C"/>
    <w:rsid w:val="00397CB5"/>
    <w:rsid w:val="003B5C56"/>
    <w:rsid w:val="003F7798"/>
    <w:rsid w:val="00460740"/>
    <w:rsid w:val="004A5EDF"/>
    <w:rsid w:val="004D244F"/>
    <w:rsid w:val="004D7B47"/>
    <w:rsid w:val="005747CA"/>
    <w:rsid w:val="00585A21"/>
    <w:rsid w:val="0059525B"/>
    <w:rsid w:val="005D6592"/>
    <w:rsid w:val="00621F87"/>
    <w:rsid w:val="00632629"/>
    <w:rsid w:val="006945A2"/>
    <w:rsid w:val="00697542"/>
    <w:rsid w:val="006B422D"/>
    <w:rsid w:val="006C0A2B"/>
    <w:rsid w:val="006E1294"/>
    <w:rsid w:val="006F66C0"/>
    <w:rsid w:val="00717458"/>
    <w:rsid w:val="0076431D"/>
    <w:rsid w:val="00766400"/>
    <w:rsid w:val="007926B9"/>
    <w:rsid w:val="00864E52"/>
    <w:rsid w:val="008D2FD3"/>
    <w:rsid w:val="008F1F9E"/>
    <w:rsid w:val="009A0019"/>
    <w:rsid w:val="009B2C8A"/>
    <w:rsid w:val="009C424D"/>
    <w:rsid w:val="00A56A06"/>
    <w:rsid w:val="00A75990"/>
    <w:rsid w:val="00A916A7"/>
    <w:rsid w:val="00AC15FC"/>
    <w:rsid w:val="00B03A3A"/>
    <w:rsid w:val="00B13AEF"/>
    <w:rsid w:val="00B7595F"/>
    <w:rsid w:val="00BF5C86"/>
    <w:rsid w:val="00C9622A"/>
    <w:rsid w:val="00CB7466"/>
    <w:rsid w:val="00CC2B18"/>
    <w:rsid w:val="00CE6590"/>
    <w:rsid w:val="00D92C41"/>
    <w:rsid w:val="00DD5010"/>
    <w:rsid w:val="00DF5E63"/>
    <w:rsid w:val="00DF63FE"/>
    <w:rsid w:val="00E80ECB"/>
    <w:rsid w:val="00EB7A58"/>
    <w:rsid w:val="00EC0D58"/>
    <w:rsid w:val="00EC0EC5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62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62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62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62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2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62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62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62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62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ZVONIMIR GRADNJA 2 j.do.o. PULA zastupanog po punomoćniku Odvj. Edi Slivar</izvorni_sadrzaj>
    <derivirana_varijabla naziv="DomainObject.Predmet.ProtustrankaFormated_1">  ZVONIMIR GRADNJA 2 j.do.o. PULA zastupanog po punomoćniku Odvj. Edi Slivar</derivirana_varijabla>
  </DomainObject.Predmet.ProtustrankaFormated>
  <DomainObject.Predmet.ProtustrankaFormatedOIB>
    <izvorni_sadrzaj>  ZVONIMIR GRADNJA 2 j.do.o. PULA, OIB 48391180784 zastupanog po punomoćniku Odvj. Edi Slivar</izvorni_sadrzaj>
    <derivirana_varijabla naziv="DomainObject.Predmet.ProtustrankaFormatedOIB_1">  ZVONIMIR GRADNJA 2 j.do.o. PULA, OIB 48391180784 zastupanog po punomoćniku Odvj. Edi Slivar</derivirana_varijabla>
  </DomainObject.Predmet.ProtustrankaFormatedOIB>
  <DomainObject.Predmet.ProtustrankaFormatedWithAdress>
    <izvorni_sadrzaj> ZVONIMIR GRADNJA 2 j.do.o. PULA, Orban 14, 52100 Pula zastupanog po punomoćniku Odvj. Edi Slivar</izvorni_sadrzaj>
    <derivirana_varijabla naziv="DomainObject.Predmet.ProtustrankaFormatedWithAdress_1"> ZVONIMIR GRADNJA 2 j.do.o. PULA, Orban 14, 52100 Pula zastupanog po punomoćniku Odvj. Edi Slivar</derivirana_varijabla>
  </DomainObject.Predmet.ProtustrankaFormatedWithAdress>
  <DomainObject.Predmet.ProtustrankaFormatedWithAdressOIB>
    <izvorni_sadrzaj> ZVONIMIR GRADNJA 2 j.do.o. PULA, OIB 48391180784, Orban 14, 52100 Pula zastupanog po punomoćniku Odvj. Edi Slivar</izvorni_sadrzaj>
    <derivirana_varijabla naziv="DomainObject.Predmet.ProtustrankaFormatedWithAdressOIB_1"> ZVONIMIR GRADNJA 2 j.do.o. PULA, OIB 48391180784, Orban 14, 52100 Pula zastupanog po punomoćniku Odvj. Edi Slivar</derivirana_varijabla>
  </DomainObject.Predmet.ProtustrankaFormatedWithAdressOIB>
  <DomainObject.Predmet.ProtustrankaWithAdress>
    <izvorni_sadrzaj>ZVONIMIR GRADNJA 2 j.do.o. PULA Orban 14, 52100 Pula</izvorni_sadrzaj>
    <derivirana_varijabla naziv="DomainObject.Predmet.ProtustrankaWithAdress_1">ZVONIMIR GRADNJA 2 j.do.o. PULA Orban 14, 52100 Pula</derivirana_varijabla>
  </DomainObject.Predmet.ProtustrankaWithAdress>
  <DomainObject.Predmet.ProtustrankaWithAdressOIB>
    <izvorni_sadrzaj>ZVONIMIR GRADNJA 2 j.do.o. PULA, OIB 48391180784, Orban 14, 52100 Pula</izvorni_sadrzaj>
    <derivirana_varijabla naziv="DomainObject.Predmet.ProtustrankaWithAdressOIB_1">ZVONIMIR GRADNJA 2 j.do.o. PULA, OIB 48391180784, Orban 14, 52100 Pula</derivirana_varijabla>
  </DomainObject.Predmet.ProtustrankaWithAdressOIB>
  <DomainObject.Predmet.ProtustrankaNazivFormated>
    <izvorni_sadrzaj>ZVONIMIR GRADNJA 2 j.do.o. PULA</izvorni_sadrzaj>
    <derivirana_varijabla naziv="DomainObject.Predmet.ProtustrankaNazivFormated_1">ZVONIMIR GRADNJA 2 j.do.o. PULA</derivirana_varijabla>
  </DomainObject.Predmet.ProtustrankaNazivFormated>
  <DomainObject.Predmet.ProtustrankaNazivFormatedOIB>
    <izvorni_sadrzaj>ZVONIMIR GRADNJA 2 j.do.o. PULA, OIB 48391180784</izvorni_sadrzaj>
    <derivirana_varijabla naziv="DomainObject.Predmet.ProtustrankaNazivFormatedOIB_1">ZVONIMIR GRADNJA 2 j.do.o. PULA, OIB 48391180784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16749.31</izvorni_sadrzaj>
    <derivirana_varijabla naziv="DomainObject.Predmet.TrenutnaVrijednost_1">16749.31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ZVONIMIR GRADNJA 2 j.do.o. PULA zastupanog po punomoćniku Odvj. Edi Slivar</item>
    </izvorni_sadrzaj>
    <derivirana_varijabla naziv="DomainObject.Predmet.ProtuStrankaListFormated_1">
      <item>ZVONIMIR GRADNJA 2 j.do.o. PULA zastupanog po punomoćniku Odvj. Edi Slivar</item>
    </derivirana_varijabla>
  </DomainObject.Predmet.ProtuStrankaListFormated>
  <DomainObject.Predmet.ProtuStrankaListFormatedOIB>
    <izvorni_sadrzaj>
      <item>ZVONIMIR GRADNJA 2 j.do.o. PULA, OIB 48391180784 zastupanog po punomoćniku Odvj. Edi Slivar</item>
    </izvorni_sadrzaj>
    <derivirana_varijabla naziv="DomainObject.Predmet.ProtuStrankaListFormatedOIB_1">
      <item>ZVONIMIR GRADNJA 2 j.do.o. PULA, OIB 48391180784 zastupanog po punomoćniku Odvj. Edi Slivar</item>
    </derivirana_varijabla>
  </DomainObject.Predmet.ProtuStrankaListFormatedOIB>
  <DomainObject.Predmet.ProtuStrankaListFormatedWithAdress>
    <izvorni_sadrzaj>
      <item>ZVONIMIR GRADNJA 2 j.do.o. PULA, Orban 14, 52100 Pula zastupanog po punomoćniku Odvj. Edi Slivar</item>
    </izvorni_sadrzaj>
    <derivirana_varijabla naziv="DomainObject.Predmet.ProtuStrankaListFormatedWithAdress_1">
      <item>ZVONIMIR GRADNJA 2 j.do.o. PULA, Orban 14, 52100 Pula zastupanog po punomoćniku Odvj. Edi Slivar</item>
    </derivirana_varijabla>
  </DomainObject.Predmet.ProtuStrankaListFormatedWithAdress>
  <DomainObject.Predmet.ProtuStrankaListFormatedWithAdressOIB>
    <izvorni_sadrzaj>
      <item>ZVONIMIR GRADNJA 2 j.do.o. PULA, OIB 48391180784, Orban 14, 52100 Pula zastupanog po punomoćniku Odvj. Edi Slivar</item>
    </izvorni_sadrzaj>
    <derivirana_varijabla naziv="DomainObject.Predmet.ProtuStrankaListFormatedWithAdressOIB_1">
      <item>ZVONIMIR GRADNJA 2 j.do.o. PULA, OIB 48391180784, Orban 14, 52100 Pula zastupanog po punomoćniku Odvj. Edi Slivar</item>
    </derivirana_varijabla>
  </DomainObject.Predmet.ProtuStrankaListFormatedWithAdressOIB>
  <DomainObject.Predmet.ProtuStrankaListNazivFormated>
    <izvorni_sadrzaj>
      <item>ZVONIMIR GRADNJA 2 j.do.o. PULA</item>
    </izvorni_sadrzaj>
    <derivirana_varijabla naziv="DomainObject.Predmet.ProtuStrankaListNazivFormated_1">
      <item>ZVONIMIR GRADNJA 2 j.do.o. PULA</item>
    </derivirana_varijabla>
  </DomainObject.Predmet.ProtuStrankaListNazivFormated>
  <DomainObject.Predmet.ProtuStrankaListNazivFormatedOIB>
    <izvorni_sadrzaj>
      <item>ZVONIMIR GRADNJA 2 j.do.o. PULA, OIB 48391180784</item>
    </izvorni_sadrzaj>
    <derivirana_varijabla naziv="DomainObject.Predmet.ProtuStrankaListNazivFormatedOIB_1">
      <item>ZVONIMIR GRADNJA 2 j.do.o. PULA, OIB 48391180784</item>
    </derivirana_varijabla>
  </DomainObject.Predmet.ProtuStrankaListNazivFormatedOIB>
  <DomainObject.Predmet.OstaliListFormated>
    <izvorni_sadrzaj>
      <item>Odvj. Edi Slivar punomoćnik sudionika u postupku ZVONIMIR GRADNJA 2 j.do.o. PULA</item>
    </izvorni_sadrzaj>
    <derivirana_varijabla naziv="DomainObject.Predmet.OstaliListFormated_1">
      <item>Odvj. Edi Slivar punomoćnik sudionika u postupku ZVONIMIR GRADNJA 2 j.do.o. PULA</item>
    </derivirana_varijabla>
  </DomainObject.Predmet.OstaliListFormated>
  <DomainObject.Predmet.OstaliListFormatedOIB>
    <izvorni_sadrzaj>
      <item>Odvj. Edi Slivar punomoćnik sudionika u postupku ZVONIMIR GRADNJA 2 j.do.o. PULA</item>
    </izvorni_sadrzaj>
    <derivirana_varijabla naziv="DomainObject.Predmet.OstaliListFormatedOIB_1">
      <item>Odvj. Edi Slivar punomoćnik sudionika u postupku ZVONIMIR GRADNJA 2 j.do.o. PULA</item>
    </derivirana_varijabla>
  </DomainObject.Predmet.OstaliListFormatedOIB>
  <DomainObject.Predmet.OstaliListFormatedWithAdress>
    <izvorni_sadrzaj>
      <item>Odvj. Edi Slivar, Argonautska 43, 52100 Pula punomoćnik sudionika u postupku ZVONIMIR GRADNJA 2 j.do.o. PULA</item>
    </izvorni_sadrzaj>
    <derivirana_varijabla naziv="DomainObject.Predmet.OstaliListFormatedWithAdress_1">
      <item>Odvj. Edi Slivar, Argonautska 43, 52100 Pula punomoćnik sudionika u postupku ZVONIMIR GRADNJA 2 j.do.o. PULA</item>
    </derivirana_varijabla>
  </DomainObject.Predmet.OstaliListFormatedWithAdress>
  <DomainObject.Predmet.OstaliListFormatedWithAdressOIB>
    <izvorni_sadrzaj>
      <item>Odvj. Edi Slivar, Argonautska 43, 52100 Pula punomoćnik sudionika u postupku ZVONIMIR GRADNJA 2 j.do.o. PULA</item>
    </izvorni_sadrzaj>
    <derivirana_varijabla naziv="DomainObject.Predmet.OstaliListFormatedWithAdressOIB_1">
      <item>Odvj. Edi Slivar, Argonautska 43, 52100 Pula punomoćnik sudionika u postupku ZVONIMIR GRADNJA 2 j.do.o. PULA</item>
    </derivirana_varijabla>
  </DomainObject.Predmet.OstaliListFormatedWithAdressOIB>
  <DomainObject.Predmet.OstaliListNazivFormated>
    <izvorni_sadrzaj>
      <item>Odvj. Edi Slivar</item>
    </izvorni_sadrzaj>
    <derivirana_varijabla naziv="DomainObject.Predmet.OstaliListNazivFormated_1">
      <item>Odvj. Edi Slivar</item>
    </derivirana_varijabla>
  </DomainObject.Predmet.OstaliListNazivFormated>
  <DomainObject.Predmet.OstaliListNazivFormatedOIB>
    <izvorni_sadrzaj>
      <item>Odvj. Edi Slivar</item>
    </izvorni_sadrzaj>
    <derivirana_varijabla naziv="DomainObject.Predmet.OstaliListNazivFormatedOIB_1">
      <item>Odvj. Edi Slivar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ZVONIMIR GRADNJA 2 j.do.o. PULA</izvorni_sadrzaj>
    <derivirana_varijabla naziv="DomainObject.Predmet.ProtustrankaIDrugi_1">ZVONIMIR GRADNJA 2 j.do.o.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ZVONIMIR GRADNJA 2 j.do.o. PULA, OIB 48391180784, Orban 14, 52100 Pula</izvorni_sadrzaj>
    <derivirana_varijabla naziv="DomainObject.Predmet.ProtustrankaIDrugiAdressOIB_1">ZVONIMIR GRADNJA 2 j.do.o. PULA, OIB 48391180784,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ZVONIMIR GRADNJA 2 j.do.o. PULA</item>
      <item>Odvj. Edi Slivar</item>
    </izvorni_sadrzaj>
    <derivirana_varijabla naziv="DomainObject.Predmet.SudioniciListNaziv_1">
      <item>FINANCIJSKA AGENCIJA, RC RIJEKA, PODRUŽNICA PULA, PULA</item>
      <item>ZVONIMIR GRADNJA 2 j.do.o. PULA</item>
      <item>Odvj. Edi Slivar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ZVONIMIR GRADNJA 2 j.do.o. PULA, OIB 48391180784, Orban 14,52100 Pula</item>
      <item>Odvj. Edi Slivar, Argonautska 43,52100 Pula</item>
    </izvorni_sadrzaj>
    <derivirana_varijabla naziv="DomainObject.Predmet.SudioniciListAdressOIB_1">
      <item>FINANCIJSKA AGENCIJA, RC RIJEKA, PODRUŽNICA PULA, PULA, OIB 85821130368, Giardini 5,52100 Pula</item>
      <item>ZVONIMIR GRADNJA 2 j.do.o. PULA, OIB 48391180784, Orban 14,52100 Pula</item>
      <item>Odvj. Edi Slivar, Argonautska 43,52100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48391180784</item>
      <item>, OIB null</item>
    </izvorni_sadrzaj>
    <derivirana_varijabla naziv="DomainObject.Predmet.SudioniciListNazivOIB_1">
      <item>, OIB 85821130368</item>
      <item>, OIB 48391180784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4A83F-1D30-42A4-8544-CF889B039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3327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2016-10-05T08:48:00Z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2016-10-05T08:53:00Z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