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89cb" w14:paraId="8a489cb" w:rsidRDefault="00667EDE" w:rsidP="0001726C" w:rsidR="0001726C">
      <w:pPr>
        <w:jc w:val="right"/>
        <w15:collapsed w:val="false"/>
      </w:pPr>
      <w:bookmarkStart w:name="_GoBack" w:id="0"/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103427">
        <w:t xml:space="preserve">BREW ugostiteljstvo j.d.o.o. Zagreb, </w:t>
      </w:r>
      <w:proofErr w:type="spellStart"/>
      <w:r w:rsidR="00103427">
        <w:t>Širolina</w:t>
      </w:r>
      <w:proofErr w:type="spellEnd"/>
      <w:r w:rsidR="00103427">
        <w:t xml:space="preserve"> 6, OIB 54970559656, MBS 081016807, dana 7. </w:t>
      </w:r>
      <w:r>
        <w:t xml:space="preserve">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103427">
        <w:t xml:space="preserve">Slobodanu </w:t>
      </w:r>
      <w:proofErr w:type="spellStart"/>
      <w:r w:rsidR="00103427">
        <w:t>Krnetić</w:t>
      </w:r>
      <w:proofErr w:type="spellEnd"/>
      <w:r w:rsidR="00103427">
        <w:t xml:space="preserve">, Gornje </w:t>
      </w:r>
      <w:proofErr w:type="spellStart"/>
      <w:r w:rsidR="00103427">
        <w:t>Psarjevo</w:t>
      </w:r>
      <w:proofErr w:type="spellEnd"/>
      <w:r w:rsidR="00103427">
        <w:t xml:space="preserve">, Gornje </w:t>
      </w:r>
      <w:proofErr w:type="spellStart"/>
      <w:r w:rsidR="00103427">
        <w:t>Psarjevo</w:t>
      </w:r>
      <w:proofErr w:type="spellEnd"/>
      <w:r w:rsidR="00103427">
        <w:t xml:space="preserve"> 167F, OIB 68190590893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</w:t>
      </w:r>
      <w:r w:rsidR="00103427">
        <w:t>711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103427">
        <w:t>711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>Predlagatelj FINA RC Zagreb, Područni ured Zagreb je Trgovačkom sudu u Zagrebu 2</w:t>
      </w:r>
      <w:r w:rsidR="00255BF8">
        <w:rPr>
          <w:bCs/>
        </w:rPr>
        <w:t xml:space="preserve">8. prosinca </w:t>
      </w:r>
      <w:r>
        <w:rPr>
          <w:bCs/>
        </w:rPr>
        <w:t xml:space="preserve">2017. podnijela prijedlog za pokretanje stečajnog postupka nad dužnikom </w:t>
      </w:r>
      <w:r w:rsidR="00103427">
        <w:t xml:space="preserve">BREW ugostiteljstvo j.d.o.o. Zagreb, </w:t>
      </w:r>
      <w:proofErr w:type="spellStart"/>
      <w:r w:rsidR="00103427">
        <w:t>Širolina</w:t>
      </w:r>
      <w:proofErr w:type="spellEnd"/>
      <w:r w:rsidR="00103427">
        <w:t xml:space="preserve"> 6, OIB 54970559656</w:t>
      </w:r>
      <w:r w:rsidR="00103427">
        <w:t xml:space="preserve"> t</w:t>
      </w:r>
      <w:r>
        <w:t xml:space="preserve">emeljem odredbe 110. stav 1. Stečajnog zakona (Narodne novine 71/15 i 104/17, dalje SZ-a), jer na dan 18. srpnja 2017. ima evidentirane neizvršene osnove za plaćanje u neprekinutom razdoblju od 120 dana u ukupnom iznosu od </w:t>
      </w:r>
      <w:r w:rsidR="00255BF8">
        <w:t>38.430,64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255BF8">
        <w:t>7</w:t>
      </w:r>
      <w:r>
        <w:t>. rujna 2018.</w:t>
      </w:r>
    </w:p>
    <w:p w:rsidRDefault="009749EC" w:rsidP="002E5413" w:rsidR="009749EC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</w:t>
      </w:r>
      <w:r w:rsidR="007310CC">
        <w:t xml:space="preserve">     </w:t>
      </w:r>
      <w:r w:rsidR="009749EC">
        <w:t xml:space="preserve">    </w:t>
      </w:r>
      <w:r w:rsidR="007310CC">
        <w:t xml:space="preserve">  </w:t>
      </w:r>
      <w:r w:rsidR="009749EC">
        <w:t xml:space="preserve">  S</w:t>
      </w:r>
      <w:r w:rsidR="007310CC">
        <w:t xml:space="preserve">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 </w:t>
      </w:r>
      <w:r w:rsidR="009749EC">
        <w:t xml:space="preserve">    </w:t>
      </w:r>
      <w:r w:rsidR="0012662A">
        <w:t xml:space="preserve"> </w:t>
      </w:r>
      <w:r w:rsidR="007310CC">
        <w:t>Dubravka Kuveždić</w:t>
      </w:r>
      <w:r w:rsidR="009749EC">
        <w:t xml:space="preserve">, v.r.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9749EC" w:rsidP="009749EC" w:rsidR="009749EC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9749EC" w:rsidP="009749EC" w:rsidR="009749EC">
      <w:pPr>
        <w:ind w:firstLine="708" w:left="4956"/>
      </w:pPr>
      <w:r>
        <w:t>ovlašteni službenik:</w:t>
      </w:r>
    </w:p>
    <w:p w:rsidRDefault="009749EC" w:rsidP="009749EC" w:rsidR="009749EC">
      <w:pPr>
        <w:ind w:firstLine="708" w:left="4956"/>
      </w:pPr>
      <w:r>
        <w:t xml:space="preserve">   Darija Miličević</w:t>
      </w:r>
    </w:p>
    <w:p w:rsidRDefault="00471B78" w:rsidP="009749EC" w:rsidR="00471B78">
      <w:pPr>
        <w:ind w:left="360"/>
      </w:pPr>
      <w:r>
        <w:t xml:space="preserve"> </w:t>
      </w:r>
      <w:bookmarkEnd w:id="0"/>
    </w:p>
    <w:sectPr w:rsidSect="00956241" w:rsidR="00471B78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025" w:rsidP="00C06AA6" w:rsidR="00313025">
      <w:r>
        <w:separator/>
      </w:r>
    </w:p>
  </w:endnote>
  <w:endnote w:id="0" w:type="continuationSeparator">
    <w:p w:rsidRDefault="00313025" w:rsidP="00C06AA6" w:rsidR="0031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025" w:rsidP="00C06AA6" w:rsidR="00313025">
      <w:r>
        <w:separator/>
      </w:r>
    </w:p>
  </w:footnote>
  <w:footnote w:id="0" w:type="continuationSeparator">
    <w:p w:rsidRDefault="00313025" w:rsidP="00C06AA6" w:rsidR="0031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103427">
      <w:t>711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03427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5BF8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49EC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4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3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4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3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BREW ugostiteljstvo j.d.o.o. za usluge i trgovinu</izvorni_sadrzaj>
    <derivirana_varijabla naziv="DomainObject.Predmet.ProtustrankaFormated_1">  BREW ugostiteljstvo j.d.o.o. za usluge i trgovinu</derivirana_varijabla>
  </DomainObject.Predmet.ProtustrankaFormated>
  <DomainObject.Predmet.ProtustrankaFormatedOIB>
    <izvorni_sadrzaj>  BREW ugostiteljstvo j.d.o.o. za usluge i trgovinu, OIB 54970559656</izvorni_sadrzaj>
    <derivirana_varijabla naziv="DomainObject.Predmet.ProtustrankaFormatedOIB_1">  BREW ugostiteljstvo j.d.o.o. za usluge i trgovinu, OIB 54970559656</derivirana_varijabla>
  </DomainObject.Predmet.ProtustrankaFormatedOIB>
  <DomainObject.Predmet.ProtustrankaFormatedWithAdress>
    <izvorni_sadrzaj> BREW ugostiteljstvo j.d.o.o. za usluge i trgovinu, Širolina 6 , 10000 Zagreb</izvorni_sadrzaj>
    <derivirana_varijabla naziv="DomainObject.Predmet.ProtustrankaFormatedWithAdress_1"> BREW ugostiteljstvo j.d.o.o. za usluge i trgovinu, Širolina 6 , 10000 Zagreb</derivirana_varijabla>
  </DomainObject.Predmet.ProtustrankaFormatedWithAdress>
  <DomainObject.Predmet.ProtustrankaFormatedWithAdressOIB>
    <izvorni_sadrzaj> BREW ugostiteljstvo j.d.o.o. za usluge i trgovinu, OIB 54970559656, Širolina 6 , 10000 Zagreb</izvorni_sadrzaj>
    <derivirana_varijabla naziv="DomainObject.Predmet.ProtustrankaFormatedWithAdressOIB_1"> BREW ugostiteljstvo j.d.o.o. za usluge i trgovinu, OIB 54970559656, Širolina 6 , 10000 Zagreb</derivirana_varijabla>
  </DomainObject.Predmet.ProtustrankaFormatedWithAdressOIB>
  <DomainObject.Predmet.ProtustrankaWithAdress>
    <izvorni_sadrzaj>BREW ugostiteljstvo j.d.o.o. za usluge i trgovinu Širolina 6 , 10000 Zagreb</izvorni_sadrzaj>
    <derivirana_varijabla naziv="DomainObject.Predmet.ProtustrankaWithAdress_1">BREW ugostiteljstvo j.d.o.o. za usluge i trgovinu Širolina 6 , 10000 Zagreb</derivirana_varijabla>
  </DomainObject.Predmet.ProtustrankaWithAdress>
  <DomainObject.Predmet.ProtustrankaWithAdressOIB>
    <izvorni_sadrzaj>BREW ugostiteljstvo j.d.o.o. za usluge i trgovinu, OIB 54970559656, Širolina 6 , 10000 Zagreb</izvorni_sadrzaj>
    <derivirana_varijabla naziv="DomainObject.Predmet.ProtustrankaWithAdressOIB_1">BREW ugostiteljstvo j.d.o.o. za usluge i trgovinu, OIB 54970559656, Širolina 6 , 10000 Zagreb</derivirana_varijabla>
  </DomainObject.Predmet.ProtustrankaWithAdressOIB>
  <DomainObject.Predmet.ProtustrankaNazivFormated>
    <izvorni_sadrzaj>BREW ugostiteljstvo j.d.o.o. za usluge i trgovinu</izvorni_sadrzaj>
    <derivirana_varijabla naziv="DomainObject.Predmet.ProtustrankaNazivFormated_1">BREW ugostiteljstvo j.d.o.o. za usluge i trgovinu</derivirana_varijabla>
  </DomainObject.Predmet.ProtustrankaNazivFormated>
  <DomainObject.Predmet.ProtustrankaNazivFormatedOIB>
    <izvorni_sadrzaj>BREW ugostiteljstvo j.d.o.o. za usluge i trgovinu, OIB 54970559656</izvorni_sadrzaj>
    <derivirana_varijabla naziv="DomainObject.Predmet.ProtustrankaNazivFormatedOIB_1">BREW ugostiteljstvo j.d.o.o. za usluge i trgovinu, OIB 54970559656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BREW ugostiteljstvo j.d.o.o. za usluge i trgovinu</item>
    </izvorni_sadrzaj>
    <derivirana_varijabla naziv="DomainObject.Predmet.ProtuStrankaListFormated_1">
      <item>BREW ugostiteljstvo j.d.o.o. za usluge i trgovinu</item>
    </derivirana_varijabla>
  </DomainObject.Predmet.ProtuStrankaListFormated>
  <DomainObject.Predmet.ProtuStrankaListFormatedOIB>
    <izvorni_sadrzaj>
      <item>BREW ugostiteljstvo j.d.o.o. za usluge i trgovinu, OIB 54970559656</item>
    </izvorni_sadrzaj>
    <derivirana_varijabla naziv="DomainObject.Predmet.ProtuStrankaListFormatedOIB_1">
      <item>BREW ugostiteljstvo j.d.o.o. za usluge i trgovinu, OIB 54970559656</item>
    </derivirana_varijabla>
  </DomainObject.Predmet.ProtuStrankaListFormatedOIB>
  <DomainObject.Predmet.ProtuStrankaListFormatedWithAdress>
    <izvorni_sadrzaj>
      <item>BREW ugostiteljstvo j.d.o.o. za usluge i trgovinu, Širolina 6 , 10000 Zagreb</item>
    </izvorni_sadrzaj>
    <derivirana_varijabla naziv="DomainObject.Predmet.ProtuStrankaListFormatedWithAdress_1">
      <item>BREW ugostiteljstvo j.d.o.o. za usluge i trgovinu, Širolina 6 , 10000 Zagreb</item>
    </derivirana_varijabla>
  </DomainObject.Predmet.ProtuStrankaListFormatedWithAdress>
  <DomainObject.Predmet.ProtuStrankaListFormatedWithAdressOIB>
    <izvorni_sadrzaj>
      <item>BREW ugostiteljstvo j.d.o.o. za usluge i trgovinu, OIB 54970559656, Širolina 6 , 10000 Zagreb</item>
    </izvorni_sadrzaj>
    <derivirana_varijabla naziv="DomainObject.Predmet.ProtuStrankaListFormatedWithAdressOIB_1">
      <item>BREW ugostiteljstvo j.d.o.o. za usluge i trgovinu, OIB 54970559656, Širolina 6 , 10000 Zagreb</item>
    </derivirana_varijabla>
  </DomainObject.Predmet.ProtuStrankaListFormatedWithAdressOIB>
  <DomainObject.Predmet.ProtuStrankaListNazivFormated>
    <izvorni_sadrzaj>
      <item>BREW ugostiteljstvo j.d.o.o. za usluge i trgovinu</item>
    </izvorni_sadrzaj>
    <derivirana_varijabla naziv="DomainObject.Predmet.ProtuStrankaListNazivFormated_1">
      <item>BREW ugostiteljstvo j.d.o.o. za usluge i trgovinu</item>
    </derivirana_varijabla>
  </DomainObject.Predmet.ProtuStrankaListNazivFormated>
  <DomainObject.Predmet.ProtuStrankaListNazivFormatedOIB>
    <izvorni_sadrzaj>
      <item>BREW ugostiteljstvo j.d.o.o. za usluge i trgovinu, OIB 54970559656</item>
    </izvorni_sadrzaj>
    <derivirana_varijabla naziv="DomainObject.Predmet.ProtuStrankaListNazivFormatedOIB_1">
      <item>BREW ugostiteljstvo j.d.o.o. za usluge i trgovinu, OIB 54970559656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BREW ugostiteljstvo j.d.o.o. za usluge i trgovinu</izvorni_sadrzaj>
    <derivirana_varijabla naziv="DomainObject.Predmet.ProtustrankaIDrugi_1">BREW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BREW ugostiteljstvo j.d.o.o. za usluge i trgovinu, OIB 54970559656, Širolina 6 , 10000 Zagreb</izvorni_sadrzaj>
    <derivirana_varijabla naziv="DomainObject.Predmet.ProtustrankaIDrugiAdressOIB_1">BREW ugostiteljstvo j.d.o.o. za usluge i trgovinu, OIB 54970559656, Širolina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BREW ugostiteljstvo j.d.o.o. za usluge i trgovinu</item>
      <item>FINA Regionalni centar Zagreb</item>
    </izvorni_sadrzaj>
    <derivirana_varijabla naziv="DomainObject.Predmet.SudioniciListNaziv_1">
      <item>BREW ugostiteljstvo j.d.o.o. za usluge i trgovinu</item>
      <item>FINA Regionalni centar Zagreb</item>
    </derivirana_varijabla>
  </DomainObject.Predmet.SudioniciListNaziv>
  <DomainObject.Predmet.SudioniciListAdressOIB>
    <izvorni_sadrzaj>
      <item>BREW ugostiteljstvo j.d.o.o. za usluge i trgovinu, OIB 54970559656, Širolina 6 ,10000 Zagreb</item>
      <item>FINA Regionalni centar Zagreb, OIB 85821130368, Trg svibanjskih žrtava 1995. br. 1,10000 Zagreb</item>
    </izvorni_sadrzaj>
    <derivirana_varijabla naziv="DomainObject.Predmet.SudioniciListAdressOIB_1">
      <item>BREW ugostiteljstvo j.d.o.o. za usluge i trgovinu, OIB 54970559656, Širolina 6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54970559656</item>
      <item>, OIB 85821130368</item>
    </izvorni_sadrzaj>
    <derivirana_varijabla naziv="DomainObject.Predmet.SudioniciListNazivOIB_1">
      <item>, OIB 54970559656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60919-C5EC-48BF-AE98-921C1A025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2841</properties:Characters>
  <properties:Lines>89</properties:Lines>
  <properties:Paragraphs>25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2018-09-07T06:58:00Z</cp:lastPrinted>
  <dcterms:modified xmlns:xsi="http://www.w3.org/2001/XMLSchema-instance" xsi:type="dcterms:W3CDTF">2018-09-07T06:58:00Z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