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6b47" w14:paraId="9856b47" w:rsidRDefault="001012A0" w:rsidP="001012A0" w:rsidR="001012A0" w:rsidRPr="006E666D">
      <w:pPr>
        <w:jc w:val="both"/>
        <w15:collapsed w:val="false"/>
        <w:rPr>
          <w:b/>
        </w:rPr>
      </w:pPr>
      <w:bookmarkStart w:name="_GoBack" w:id="0"/>
      <w:bookmarkEnd w:id="0"/>
      <w:r w:rsidRPr="006E666D">
        <w:rPr>
          <w:b/>
        </w:rPr>
        <w:t>REPUBLIKA HRVATSKA</w:t>
      </w:r>
    </w:p>
    <w:p w:rsidRDefault="001012A0" w:rsidP="001012A0" w:rsidR="001012A0" w:rsidRPr="006E666D">
      <w:pPr>
        <w:jc w:val="both"/>
        <w:rPr>
          <w:b/>
        </w:rPr>
      </w:pPr>
      <w:r w:rsidRPr="006E666D">
        <w:rPr>
          <w:b/>
        </w:rPr>
        <w:t>TRGOVAČKI SUD U RIJECI</w:t>
      </w:r>
    </w:p>
    <w:p w:rsidRDefault="001012A0" w:rsidP="00844C34" w:rsidR="00844C34" w:rsidRPr="006E666D">
      <w:pPr>
        <w:jc w:val="both"/>
        <w:rPr>
          <w:b/>
        </w:rPr>
      </w:pPr>
      <w:r w:rsidRPr="006E666D">
        <w:rPr>
          <w:b/>
        </w:rPr>
        <w:t>ZADARSKA 1 i 3</w:t>
      </w:r>
    </w:p>
    <w:p w:rsidRDefault="00844C34" w:rsidP="00844C34" w:rsidR="00844C34" w:rsidRPr="006E666D">
      <w:pPr>
        <w:jc w:val="center"/>
        <w:rPr>
          <w:b/>
        </w:rPr>
      </w:pPr>
      <w:r w:rsidRPr="006E666D">
        <w:rPr>
          <w:b/>
        </w:rPr>
        <w:t>Z A P I S N I K</w:t>
      </w:r>
    </w:p>
    <w:p w:rsidRDefault="00844C34" w:rsidP="00844C34" w:rsidR="00844C34" w:rsidRPr="006E666D">
      <w:pPr>
        <w:jc w:val="center"/>
      </w:pPr>
      <w:r w:rsidRPr="006E666D">
        <w:t>od 23. ožujka 2018.</w:t>
      </w:r>
    </w:p>
    <w:p w:rsidRDefault="00844C34" w:rsidP="00844C34" w:rsidR="00844C34" w:rsidRPr="006E666D">
      <w:pPr>
        <w:jc w:val="center"/>
      </w:pPr>
      <w:r w:rsidRPr="006E666D">
        <w:t>s ročišta za glasovanje o planu restrukturiranja</w:t>
      </w:r>
    </w:p>
    <w:p w:rsidRDefault="00844C34" w:rsidP="00844C34" w:rsidR="00844C34" w:rsidRPr="006E666D">
      <w:pPr>
        <w:jc w:val="center"/>
        <w:rPr>
          <w:b/>
        </w:rPr>
      </w:pPr>
      <w:r w:rsidRPr="006E666D">
        <w:t>trgovačkog društva MGK-pack d.d. Kukuljanovo, Kukuljanovo 349</w:t>
      </w:r>
    </w:p>
    <w:p w:rsidRDefault="00844C34" w:rsidP="00844C34" w:rsidR="00844C34" w:rsidRPr="006E666D">
      <w:pPr>
        <w:jc w:val="both"/>
      </w:pPr>
    </w:p>
    <w:p w:rsidRDefault="00844C34" w:rsidP="00844C34" w:rsidR="00844C34" w:rsidRPr="006E666D">
      <w:pPr>
        <w:jc w:val="both"/>
      </w:pPr>
    </w:p>
    <w:p w:rsidRDefault="00844C34" w:rsidP="00844C34" w:rsidR="00844C34" w:rsidRPr="006E666D">
      <w:pPr>
        <w:jc w:val="both"/>
        <w:rPr>
          <w:b/>
        </w:rPr>
      </w:pPr>
      <w:r w:rsidRPr="006E666D">
        <w:rPr>
          <w:b/>
        </w:rPr>
        <w:t>OD SUDA NAZOČNI:</w:t>
      </w:r>
    </w:p>
    <w:p w:rsidRDefault="00844C34" w:rsidP="00844C34" w:rsidR="00844C34" w:rsidRPr="006E666D">
      <w:pPr>
        <w:jc w:val="both"/>
      </w:pPr>
      <w:r w:rsidRPr="006E666D">
        <w:t>Daniela Korlević, sudac</w:t>
      </w:r>
    </w:p>
    <w:p w:rsidRDefault="00844C34" w:rsidP="00844C34" w:rsidR="00844C34" w:rsidRPr="006E666D">
      <w:pPr>
        <w:jc w:val="both"/>
      </w:pPr>
      <w:r w:rsidRPr="006E666D">
        <w:t>Dajana Jurković, zapisničar</w:t>
      </w:r>
    </w:p>
    <w:p w:rsidRDefault="00844C34" w:rsidP="00844C34" w:rsidR="00844C34" w:rsidRPr="006E666D">
      <w:pPr>
        <w:jc w:val="both"/>
      </w:pPr>
      <w:r w:rsidRPr="006E666D">
        <w:t>Loris Rak, povjerenik</w:t>
      </w:r>
    </w:p>
    <w:p w:rsidRDefault="00844C34" w:rsidP="00844C34" w:rsidR="00844C34" w:rsidRPr="006E666D">
      <w:pPr>
        <w:jc w:val="both"/>
      </w:pPr>
    </w:p>
    <w:p w:rsidRDefault="00844C34" w:rsidP="00844C34" w:rsidR="00844C34" w:rsidRPr="006E666D">
      <w:pPr>
        <w:jc w:val="center"/>
      </w:pPr>
      <w:r w:rsidRPr="006E666D">
        <w:t>Početak u 9:00 sati</w:t>
      </w:r>
    </w:p>
    <w:p w:rsidRDefault="00844C34" w:rsidP="00844C34" w:rsidR="00844C34" w:rsidRPr="006E666D">
      <w:pPr>
        <w:jc w:val="both"/>
      </w:pPr>
    </w:p>
    <w:p w:rsidRDefault="00844C34" w:rsidP="00844C34" w:rsidR="00844C34" w:rsidRPr="006E666D">
      <w:pPr>
        <w:jc w:val="both"/>
      </w:pPr>
      <w:r w:rsidRPr="006E666D">
        <w:tab/>
        <w:t xml:space="preserve">Utvrđuje se da je pristupio zastupnik dužnika po zakonu Tomislav Petrić uz pun. Mateu Posavec odvj. u Zagrebu, pun. u spisu  </w:t>
      </w:r>
    </w:p>
    <w:p w:rsidRDefault="00844C34" w:rsidP="00844C34" w:rsidR="00844C34" w:rsidRPr="006E666D">
      <w:pPr>
        <w:jc w:val="both"/>
      </w:pPr>
    </w:p>
    <w:p w:rsidRDefault="00844C34" w:rsidP="00844C34" w:rsidR="00844C34" w:rsidRPr="006E666D">
      <w:pPr>
        <w:jc w:val="both"/>
      </w:pPr>
      <w:r w:rsidRPr="006E666D">
        <w:t xml:space="preserve">Utvrđuje se da su pristupili sljedeći vjerovnici: </w:t>
      </w:r>
    </w:p>
    <w:p w:rsidRDefault="00844C34" w:rsidP="00844C34" w:rsidR="00844C34" w:rsidRPr="006E666D">
      <w:pPr>
        <w:jc w:val="both"/>
      </w:pPr>
      <w:r w:rsidRPr="006E666D">
        <w:t xml:space="preserve">- </w:t>
      </w:r>
      <w:r w:rsidR="00FD14C5">
        <w:t xml:space="preserve">za </w:t>
      </w:r>
      <w:r w:rsidRPr="006E666D">
        <w:t>NASTAVNI ZAVOD ZA JAVNO ZDRAVSTVO PRMORSKO GORANSKE ŽUPANIJE pun. Ana-Ma</w:t>
      </w:r>
      <w:r w:rsidR="00FD14C5">
        <w:t>rija Marinović, prema punomoći</w:t>
      </w:r>
      <w:r w:rsidRPr="006E666D">
        <w:t xml:space="preserve"> u spis</w:t>
      </w:r>
      <w:r w:rsidR="00FD14C5">
        <w:t>u</w:t>
      </w:r>
    </w:p>
    <w:p w:rsidRDefault="00844C34" w:rsidP="004C3D43" w:rsidR="004C3D43" w:rsidRPr="006E666D">
      <w:pPr>
        <w:jc w:val="both"/>
      </w:pPr>
      <w:r w:rsidRPr="006E666D">
        <w:t>-</w:t>
      </w:r>
      <w:r w:rsidR="00616FB6">
        <w:t xml:space="preserve"> za</w:t>
      </w:r>
      <w:r w:rsidRPr="006E666D">
        <w:t xml:space="preserve"> METAL ONE UNITED UK LTD </w:t>
      </w:r>
      <w:r w:rsidR="00FD14C5">
        <w:t xml:space="preserve">pun. Petra Iskra, odvj. vj. kod Petre Vuksanović </w:t>
      </w:r>
    </w:p>
    <w:p w:rsidRDefault="004C3D43" w:rsidP="004C3D43" w:rsidR="004C3D43" w:rsidRPr="006E666D">
      <w:pPr>
        <w:jc w:val="both"/>
      </w:pPr>
      <w:r w:rsidRPr="006E666D">
        <w:t xml:space="preserve">- </w:t>
      </w:r>
      <w:r w:rsidR="00616FB6">
        <w:t xml:space="preserve">za </w:t>
      </w:r>
      <w:r w:rsidRPr="006E666D">
        <w:t>WIENER OSIGURANJE VIENA INSURANCE GROUP d.d. Zagreb, pun. Helena Smolica odvj. u Rijeci, prema punomoći u spis</w:t>
      </w:r>
      <w:r w:rsidR="00FD14C5">
        <w:t>u</w:t>
      </w:r>
    </w:p>
    <w:p w:rsidRDefault="004C3D43" w:rsidP="004C3D43" w:rsidR="004C3D43">
      <w:pPr>
        <w:jc w:val="both"/>
      </w:pPr>
      <w:r w:rsidRPr="006E666D">
        <w:t xml:space="preserve">- </w:t>
      </w:r>
      <w:r w:rsidR="00616FB6">
        <w:t xml:space="preserve">za </w:t>
      </w:r>
      <w:r w:rsidRPr="006E666D">
        <w:t xml:space="preserve">INA Industrija nafte d.d. Zagreb, pun. </w:t>
      </w:r>
      <w:r w:rsidR="00616FB6">
        <w:t>Sara Mikulićić</w:t>
      </w:r>
      <w:r w:rsidRPr="006E666D">
        <w:t xml:space="preserve"> odvj. vježbenik u OD Stanić i partneri prema zamj. pun. u spis</w:t>
      </w:r>
      <w:r w:rsidR="00616FB6">
        <w:t>u</w:t>
      </w:r>
    </w:p>
    <w:p w:rsidRDefault="00616FB6" w:rsidP="004C3D43" w:rsidR="00616FB6" w:rsidRPr="006E666D">
      <w:pPr>
        <w:jc w:val="both"/>
      </w:pPr>
      <w:r>
        <w:t>. za Republiku Hrvatsku zastupnik temeljem zakona Jakob Nakić, zamjenik ŽDO Rijeka</w:t>
      </w:r>
    </w:p>
    <w:p w:rsidRDefault="00397B2A" w:rsidP="00F34B73" w:rsidR="00397B2A" w:rsidRPr="006E666D">
      <w:pPr>
        <w:ind w:firstLine="708"/>
        <w:jc w:val="both"/>
      </w:pPr>
    </w:p>
    <w:p w:rsidRDefault="004C3D43" w:rsidP="00F34B73" w:rsidR="0052198E" w:rsidRPr="006E666D">
      <w:pPr>
        <w:ind w:firstLine="708"/>
        <w:jc w:val="both"/>
      </w:pPr>
      <w:r w:rsidRPr="006E666D">
        <w:t xml:space="preserve">Utvrđuje se da je u spis dostavljen </w:t>
      </w:r>
      <w:r w:rsidR="0052198E" w:rsidRPr="006E666D">
        <w:t>izmijenjeni plan restrukturiranja dužnika, koji je objavljen na mrežnoj stranic</w:t>
      </w:r>
      <w:r w:rsidRPr="006E666D">
        <w:t>i e-Oglasnoj ploči sudova dana 1</w:t>
      </w:r>
      <w:r w:rsidR="0052198E" w:rsidRPr="006E666D">
        <w:t>. ožujka 2018.</w:t>
      </w:r>
      <w:r w:rsidR="00B43367" w:rsidRPr="006E666D">
        <w:t>,</w:t>
      </w:r>
      <w:r w:rsidR="0052198E" w:rsidRPr="006E666D">
        <w:t xml:space="preserve"> </w:t>
      </w:r>
      <w:r w:rsidR="00B43367" w:rsidRPr="006E666D">
        <w:t>a koji je izmijenjen u dijelu koji se odnosi na namirenje vjerovnika.</w:t>
      </w:r>
    </w:p>
    <w:p w:rsidRDefault="00AC1ADA" w:rsidP="00F34B73" w:rsidR="00AC1ADA" w:rsidRPr="006E666D">
      <w:pPr>
        <w:ind w:firstLine="708"/>
        <w:jc w:val="both"/>
        <w:rPr>
          <w:rFonts w:eastAsia="MS Mincho"/>
        </w:rPr>
      </w:pPr>
      <w:r w:rsidRPr="006E666D">
        <w:t xml:space="preserve">Utvrđuje se da </w:t>
      </w:r>
      <w:r w:rsidR="006A1B85" w:rsidRPr="006E666D">
        <w:t xml:space="preserve">je </w:t>
      </w:r>
      <w:r w:rsidRPr="006E666D">
        <w:t xml:space="preserve">predmet današnjeg ročišta glasovanje o planu </w:t>
      </w:r>
      <w:r w:rsidRPr="006E666D">
        <w:rPr>
          <w:rFonts w:eastAsia="MS Mincho"/>
        </w:rPr>
        <w:t xml:space="preserve">restrukturiranja trgovačkog društva </w:t>
      </w:r>
      <w:r w:rsidR="004C3D43" w:rsidRPr="006E666D">
        <w:t>MGK-pack d.d. Kukuljanovo, Kukuljanovo 349</w:t>
      </w:r>
      <w:r w:rsidRPr="006E666D">
        <w:rPr>
          <w:rFonts w:eastAsia="MS Mincho"/>
        </w:rPr>
        <w:t>.</w:t>
      </w:r>
    </w:p>
    <w:p w:rsidRDefault="00AC1ADA" w:rsidP="00F34B73" w:rsidR="00F34B73" w:rsidRPr="006E666D">
      <w:pPr>
        <w:ind w:firstLine="708"/>
        <w:jc w:val="both"/>
      </w:pPr>
      <w:r w:rsidRPr="006E666D">
        <w:rPr>
          <w:rFonts w:eastAsia="MS Mincho"/>
        </w:rPr>
        <w:t xml:space="preserve">Utvrđuje se da je poziv za ročište </w:t>
      </w:r>
      <w:r w:rsidR="0004451E" w:rsidRPr="006E666D">
        <w:rPr>
          <w:rFonts w:eastAsia="MS Mincho"/>
        </w:rPr>
        <w:t xml:space="preserve">za glasovanje o planu restrukturiranja trgovačkog društva </w:t>
      </w:r>
      <w:r w:rsidR="00F34B73" w:rsidRPr="006E666D">
        <w:t xml:space="preserve">istaknut na </w:t>
      </w:r>
      <w:r w:rsidR="00FE1609" w:rsidRPr="006E666D">
        <w:t>e-O</w:t>
      </w:r>
      <w:r w:rsidR="00F34B73" w:rsidRPr="006E666D">
        <w:t xml:space="preserve">glasnoj ploči suda dana </w:t>
      </w:r>
      <w:r w:rsidR="004C3D43" w:rsidRPr="006E666D">
        <w:t>28</w:t>
      </w:r>
      <w:r w:rsidR="0052198E" w:rsidRPr="006E666D">
        <w:t>. veljače</w:t>
      </w:r>
      <w:r w:rsidR="00F74B10" w:rsidRPr="006E666D">
        <w:t xml:space="preserve"> 2018</w:t>
      </w:r>
      <w:r w:rsidR="00F34B73" w:rsidRPr="006E666D">
        <w:t>.</w:t>
      </w:r>
    </w:p>
    <w:p w:rsidRDefault="00CC4FD6" w:rsidP="00935D23" w:rsidR="00CC4FD6" w:rsidRPr="006E666D">
      <w:pPr>
        <w:ind w:firstLine="708"/>
        <w:jc w:val="both"/>
      </w:pPr>
    </w:p>
    <w:p w:rsidRDefault="00935D23" w:rsidP="00935D23" w:rsidR="00935D23" w:rsidRPr="006E666D">
      <w:pPr>
        <w:ind w:firstLine="708"/>
        <w:jc w:val="both"/>
        <w:rPr>
          <w:rFonts w:eastAsia="MS Mincho"/>
        </w:rPr>
      </w:pPr>
      <w:r w:rsidRPr="006E666D">
        <w:t xml:space="preserve">Prelazi se na </w:t>
      </w:r>
      <w:r w:rsidR="00F74B10" w:rsidRPr="006E666D">
        <w:rPr>
          <w:rFonts w:eastAsia="MS Mincho"/>
        </w:rPr>
        <w:t>izlaganje plana restrukturiranja</w:t>
      </w:r>
      <w:r w:rsidR="00E15145" w:rsidRPr="006E666D">
        <w:rPr>
          <w:rFonts w:eastAsia="MS Mincho"/>
        </w:rPr>
        <w:t xml:space="preserve"> kojeg će usmeno izložiti dužnik</w:t>
      </w:r>
      <w:r w:rsidR="00F74B10" w:rsidRPr="006E666D">
        <w:rPr>
          <w:rFonts w:eastAsia="MS Mincho"/>
        </w:rPr>
        <w:t>.</w:t>
      </w:r>
    </w:p>
    <w:p w:rsidRDefault="00CC4FD6" w:rsidP="0029125D" w:rsidR="00CC4FD6" w:rsidRPr="006E666D">
      <w:pPr>
        <w:ind w:firstLine="708"/>
        <w:jc w:val="both"/>
        <w:rPr>
          <w:rFonts w:eastAsia="MS Mincho"/>
        </w:rPr>
      </w:pPr>
    </w:p>
    <w:p w:rsidRDefault="0052198E" w:rsidP="0029125D" w:rsidR="0029687A" w:rsidRPr="006E666D">
      <w:pPr>
        <w:ind w:firstLine="708"/>
        <w:jc w:val="both"/>
        <w:rPr>
          <w:rFonts w:eastAsia="MS Mincho"/>
        </w:rPr>
      </w:pPr>
      <w:r w:rsidRPr="006E666D">
        <w:rPr>
          <w:rFonts w:eastAsia="MS Mincho"/>
        </w:rPr>
        <w:t>Dužnik usmeno izlaže</w:t>
      </w:r>
      <w:r w:rsidR="00951A09" w:rsidRPr="006E666D">
        <w:rPr>
          <w:rFonts w:eastAsia="MS Mincho"/>
        </w:rPr>
        <w:t xml:space="preserve"> izmijenjeni</w:t>
      </w:r>
      <w:r w:rsidRPr="006E666D">
        <w:rPr>
          <w:rFonts w:eastAsia="MS Mincho"/>
        </w:rPr>
        <w:t xml:space="preserve"> plan restrukturiranja</w:t>
      </w:r>
      <w:r w:rsidR="004511E0">
        <w:rPr>
          <w:rFonts w:eastAsia="MS Mincho"/>
        </w:rPr>
        <w:t xml:space="preserve"> kao u dostavljenom</w:t>
      </w:r>
      <w:r w:rsidR="0029687A" w:rsidRPr="006E666D">
        <w:rPr>
          <w:rFonts w:eastAsia="MS Mincho"/>
        </w:rPr>
        <w:t>.</w:t>
      </w:r>
    </w:p>
    <w:p w:rsidRDefault="0052198E" w:rsidP="0029125D" w:rsidR="0052198E" w:rsidRPr="006E666D">
      <w:pPr>
        <w:ind w:firstLine="708"/>
        <w:jc w:val="both"/>
        <w:rPr>
          <w:rFonts w:eastAsia="MS Mincho"/>
        </w:rPr>
      </w:pPr>
      <w:r w:rsidRPr="006E666D">
        <w:rPr>
          <w:rFonts w:eastAsia="MS Mincho"/>
        </w:rPr>
        <w:t xml:space="preserve">Povjerenik </w:t>
      </w:r>
      <w:r w:rsidR="000E425B">
        <w:rPr>
          <w:rFonts w:eastAsia="MS Mincho"/>
        </w:rPr>
        <w:t>nema primjedbe na izmijenjeni plan restrukturiranja dužnika.</w:t>
      </w:r>
    </w:p>
    <w:p w:rsidRDefault="00CC4FD6" w:rsidP="0029125D" w:rsidR="00CC4FD6" w:rsidRPr="006E666D">
      <w:pPr>
        <w:ind w:firstLine="708"/>
        <w:jc w:val="both"/>
      </w:pPr>
    </w:p>
    <w:p w:rsidRDefault="0052198E" w:rsidP="0029125D" w:rsidR="00675C01" w:rsidRPr="006E666D">
      <w:pPr>
        <w:ind w:firstLine="708"/>
        <w:jc w:val="both"/>
      </w:pPr>
      <w:r w:rsidRPr="006E666D">
        <w:t>Prelazi se na glasovanje o planu restrukturiranja dužnika</w:t>
      </w:r>
      <w:r w:rsidR="00675C01" w:rsidRPr="006E666D">
        <w:t>.</w:t>
      </w:r>
    </w:p>
    <w:p w:rsidRDefault="00CC4FD6" w:rsidP="0029125D" w:rsidR="00CC4FD6" w:rsidRPr="006E666D">
      <w:pPr>
        <w:ind w:firstLine="708"/>
        <w:jc w:val="both"/>
      </w:pPr>
    </w:p>
    <w:p w:rsidRDefault="000757B3" w:rsidP="00B43367" w:rsidR="00B43367" w:rsidRPr="006E666D">
      <w:pPr>
        <w:ind w:firstLine="708"/>
        <w:jc w:val="both"/>
      </w:pPr>
      <w:r w:rsidRPr="006E666D">
        <w:t>Pravo glasa u smislu čl. 57. Stečajnog zakona imaju:</w:t>
      </w:r>
    </w:p>
    <w:p w:rsidRDefault="00B43367" w:rsidP="00B43367" w:rsidR="00B43367" w:rsidRPr="006E666D">
      <w:pPr>
        <w:jc w:val="both"/>
      </w:pPr>
    </w:p>
    <w:tbl>
      <w:tblPr>
        <w:tblW w:type="dxa" w:w="9938"/>
        <w:tblInd w:type="dxa" w:w="93"/>
        <w:tblLayout w:type="fixed"/>
        <w:tblLook w:val="04A0" w:noVBand="1" w:noHBand="0" w:lastColumn="0" w:firstColumn="1" w:lastRow="0" w:firstRow="1"/>
      </w:tblPr>
      <w:tblGrid>
        <w:gridCol w:w="584"/>
        <w:gridCol w:w="3400"/>
        <w:gridCol w:w="1701"/>
        <w:gridCol w:w="1985"/>
        <w:gridCol w:w="1417"/>
        <w:gridCol w:w="851"/>
      </w:tblGrid>
      <w:tr w:rsidTr="00782361" w:rsidR="00B43367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A2B EXPRESS LOGISTIKA d.o.o. za prijevoz i otpremništvo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54655542852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Buzinski prilaz 36a,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1.031,00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0,006 %</w:t>
            </w:r>
          </w:p>
        </w:tc>
      </w:tr>
      <w:tr w:rsidTr="00782361" w:rsidR="00B43367" w:rsidRPr="006E666D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lastRenderedPageBreak/>
              <w:t>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ACTEGA -RHENANIA Gmbh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DE813251595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21494" w:rsidR="00B43367" w:rsidRPr="006E666D">
            <w:r w:rsidRPr="006E666D">
              <w:t>Grevenbroich, Rhenaniastrasse 29-37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65.017,01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0,385 %</w:t>
            </w:r>
          </w:p>
        </w:tc>
      </w:tr>
      <w:tr w:rsidTr="00782361" w:rsidR="00B43367" w:rsidRPr="006E666D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AD GRAFIKA d. o. o. za promidžbu i grafičku proizvodnju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13819673478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Frane Mladenića 3,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118.458,75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0,70 %</w:t>
            </w:r>
          </w:p>
        </w:tc>
      </w:tr>
      <w:tr w:rsidTr="00782361" w:rsidR="00B43367" w:rsidRPr="006E666D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ADRIA GRUPA društvo s ograničenom odgovornošću za trgovinu, usluge, posredovanje i putnička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06637660960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Heinzelova 53a,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1.250,00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0,007 %</w:t>
            </w:r>
          </w:p>
        </w:tc>
      </w:tr>
      <w:tr w:rsidTr="00782361" w:rsidR="00B43367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ALFONS HAAR MASCHINENBAU GmbH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DE118177295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323C" w:rsidR="00B43367" w:rsidRPr="006E666D">
            <w:r w:rsidRPr="006E666D">
              <w:t>Njemačka, Hamburg, Fandiechstr strasse 67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15.722,99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0,093 %</w:t>
            </w:r>
          </w:p>
        </w:tc>
      </w:tr>
      <w:tr w:rsidTr="00782361" w:rsidR="00B43367" w:rsidRPr="006E666D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ARCELORMITTAL CASISA S.A.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ESA08264608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15AF5" w:rsidR="00B43367" w:rsidRPr="006E666D">
            <w:r w:rsidRPr="006E666D">
              <w:t>Španjolska, Barcelona, Poligon Industrial de la Pedrosa, Carrer Motores 2-8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469.997,69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2,78 %</w:t>
            </w:r>
          </w:p>
        </w:tc>
      </w:tr>
      <w:tr w:rsidTr="00782361" w:rsidR="00B43367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ARTEMIS LTD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BG811181816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1C80" w:rsidR="00B43367" w:rsidRPr="006E666D">
            <w:r w:rsidRPr="006E666D">
              <w:t>Industrialna str. 45, Shumen, Bugarska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100.365,79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0,59 %</w:t>
            </w:r>
          </w:p>
        </w:tc>
      </w:tr>
      <w:tr w:rsidTr="00782361" w:rsidR="00B43367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ASTRAPROM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24846301629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r w:rsidRPr="006E666D">
              <w:t>Štivar 3, 51215 Kastav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2.662,08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43367" w:rsidR="00B43367" w:rsidRPr="006E666D">
            <w:pPr>
              <w:jc w:val="center"/>
            </w:pPr>
            <w:r w:rsidRPr="006E666D">
              <w:t>0,016 %</w:t>
            </w:r>
          </w:p>
        </w:tc>
      </w:tr>
      <w:tr w:rsidTr="00782361" w:rsidR="003B23BB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B23BB" w:rsidR="003B23BB" w:rsidRPr="006E666D">
            <w:pPr>
              <w:jc w:val="center"/>
            </w:pPr>
            <w:r w:rsidRPr="006E666D">
              <w:t>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B23BB" w:rsidR="003B23BB" w:rsidRPr="006E666D">
            <w:r w:rsidRPr="006E666D">
              <w:t>BARBARA DATA trgovina i usluge,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B23BB" w:rsidR="003B23BB" w:rsidRPr="006E666D">
            <w:r w:rsidRPr="006E666D">
              <w:t>38400100186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B23BB" w:rsidR="003B23BB" w:rsidRPr="006E666D">
            <w:r w:rsidRPr="006E666D">
              <w:t>Josipa Završnika 313,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B23BB" w:rsidR="003B23BB" w:rsidRPr="006E666D">
            <w:pPr>
              <w:jc w:val="center"/>
            </w:pPr>
            <w:r w:rsidRPr="006E666D">
              <w:t>6.904,65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B23BB" w:rsidR="003B23BB" w:rsidRPr="006E666D">
            <w:pPr>
              <w:jc w:val="center"/>
            </w:pPr>
            <w:r w:rsidRPr="006E666D">
              <w:t> </w:t>
            </w:r>
            <w:r w:rsidR="00F32F1E" w:rsidRPr="006E666D">
              <w:t>0,04 %</w:t>
            </w:r>
          </w:p>
        </w:tc>
      </w:tr>
      <w:tr w:rsidTr="00782361" w:rsidR="003B23BB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B23BB" w:rsidR="003B23BB" w:rsidRPr="006E666D">
            <w:pPr>
              <w:jc w:val="center"/>
            </w:pPr>
            <w:r w:rsidRPr="006E666D">
              <w:t>10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B23BB" w:rsidR="003B23BB" w:rsidRPr="006E666D">
            <w:r w:rsidRPr="006E666D">
              <w:t>Betaroll Böttcher Hrvatska d.o.o. za gumiranje valjaka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B23BB" w:rsidR="003B23BB" w:rsidRPr="006E666D">
            <w:r w:rsidRPr="006E666D">
              <w:t>13306436294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B23BB" w:rsidR="003B23BB" w:rsidRPr="006E666D">
            <w:r w:rsidRPr="006E666D">
              <w:t>Štefanovečka 10,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B23BB" w:rsidR="003B23BB" w:rsidRPr="006E666D">
            <w:pPr>
              <w:jc w:val="center"/>
            </w:pPr>
            <w:r w:rsidRPr="006E666D">
              <w:t>8.537,18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B23BB" w:rsidR="003B23BB" w:rsidRPr="006E666D">
            <w:pPr>
              <w:jc w:val="center"/>
            </w:pPr>
            <w:r w:rsidRPr="006E666D">
              <w:t> </w:t>
            </w:r>
            <w:r w:rsidR="00E0355F">
              <w:t>0,05 %</w:t>
            </w:r>
          </w:p>
        </w:tc>
      </w:tr>
      <w:tr w:rsidTr="00B95B80" w:rsidR="00546775" w:rsidRPr="006E666D">
        <w:trPr>
          <w:trHeight w:val="1984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11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BIBUS ZAGREB d.o.o. za tehničko projektiranje i savjetovanje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10613092990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Anina 91,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916,32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E1993" w:rsidR="00546775" w:rsidRPr="006E666D">
            <w:pPr>
              <w:jc w:val="center"/>
            </w:pPr>
            <w:r w:rsidRPr="006E666D">
              <w:t>0,005 %</w:t>
            </w:r>
            <w:r w:rsidR="00546775" w:rsidRPr="006E666D">
              <w:t> </w:t>
            </w:r>
          </w:p>
        </w:tc>
      </w:tr>
      <w:tr w:rsidTr="005E1993" w:rsidR="00546775" w:rsidRPr="006E666D">
        <w:trPr>
          <w:trHeight w:val="114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12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BILCARE STAUFEN GmbH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DE142209415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B1009" w:rsidR="00546775" w:rsidRPr="006E666D">
            <w:r w:rsidRPr="006E666D">
              <w:t xml:space="preserve">Stalfen Postfach 1253, Njemačka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121.498,09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 </w:t>
            </w:r>
            <w:r w:rsidR="005E1993" w:rsidRPr="006E666D">
              <w:t>0,72 %</w:t>
            </w:r>
          </w:p>
        </w:tc>
      </w:tr>
      <w:tr w:rsidTr="005E1993" w:rsidR="00546775" w:rsidRPr="006E666D">
        <w:trPr>
          <w:trHeight w:val="114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13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BILOKALNIK-IPA industrija papirne ambalaže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29531974087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Dravska ulica 19, 48000 Koprivnica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214.512,83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E1993" w:rsidR="00546775" w:rsidRPr="006E666D">
            <w:pPr>
              <w:jc w:val="center"/>
            </w:pPr>
            <w:r w:rsidRPr="006E666D">
              <w:t>1,27</w:t>
            </w:r>
            <w:r w:rsidR="00546775" w:rsidRPr="006E666D">
              <w:t xml:space="preserve"> %</w:t>
            </w:r>
          </w:p>
        </w:tc>
      </w:tr>
      <w:tr w:rsidTr="005E1993" w:rsidR="00546775" w:rsidRPr="006E666D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14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 xml:space="preserve">BIROOPREMA društvo s ograničenom odgovornošću za </w:t>
            </w:r>
            <w:r w:rsidRPr="006E666D">
              <w:lastRenderedPageBreak/>
              <w:t>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lastRenderedPageBreak/>
              <w:t>72699018792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Milutina Barača 7, 51000 Rijeka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160,00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E1993" w:rsidR="00546775" w:rsidRPr="006E666D">
            <w:pPr>
              <w:jc w:val="center"/>
            </w:pPr>
            <w:r w:rsidRPr="006E666D">
              <w:t>0,001</w:t>
            </w:r>
            <w:r w:rsidR="00546775" w:rsidRPr="006E666D">
              <w:t xml:space="preserve"> %</w:t>
            </w:r>
          </w:p>
        </w:tc>
      </w:tr>
      <w:tr w:rsidTr="005E1993" w:rsidR="00546775" w:rsidRPr="006E666D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lastRenderedPageBreak/>
              <w:t>15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BISNODE društvo s ograničenom odgovornošću za trgovinu, posredovanje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48270876028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Fallerovo šetalište 22,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5.000,00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 </w:t>
            </w:r>
            <w:r w:rsidR="00714CA0" w:rsidRPr="006E666D">
              <w:t>0,03 %</w:t>
            </w:r>
          </w:p>
        </w:tc>
      </w:tr>
      <w:tr w:rsidTr="005E1993" w:rsidR="00546775" w:rsidRPr="006E666D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16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IGOR BLAŽIĆ, TISKARA SUŠAK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19971221845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DRAGE ŠĆITARA 24, 51000 RIJEKA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2.218,75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>0,013</w:t>
            </w:r>
            <w:r w:rsidR="00546775" w:rsidRPr="006E666D">
              <w:t xml:space="preserve"> %</w:t>
            </w:r>
          </w:p>
        </w:tc>
      </w:tr>
      <w:tr w:rsidTr="005E1993" w:rsidR="00546775" w:rsidRPr="006E666D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17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BMT, metalsko - trgovačko društvo s ograničenom odgovornošću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47730621403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Ivana Gorana Kovačića 156, 51314 Ravna Gora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1.950,00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>0,012</w:t>
            </w:r>
            <w:r w:rsidR="00546775" w:rsidRPr="006E666D">
              <w:t xml:space="preserve"> %</w:t>
            </w:r>
          </w:p>
        </w:tc>
      </w:tr>
      <w:tr w:rsidTr="005E1993" w:rsidR="00546775" w:rsidRPr="006E666D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18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BOKOLJE KOMERC, društvo s ograničenom odgovornošću za ugostiteljstvo, trgovinu i poslovne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60107744273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Dobropoljana 27, 23264 Dobropoljana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3.413,06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>0,02</w:t>
            </w:r>
            <w:r w:rsidR="00546775" w:rsidRPr="006E666D">
              <w:t xml:space="preserve"> %</w:t>
            </w:r>
          </w:p>
        </w:tc>
      </w:tr>
      <w:tr w:rsidTr="005E1993" w:rsidR="00546775" w:rsidRPr="006E666D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19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BÖHLER-UDDEHOLM ZAGREB društvo s ograničenom odgovornošću za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49843078364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Slavonska avenija 22d,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9.586,13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>0,057</w:t>
            </w:r>
            <w:r w:rsidR="00546775" w:rsidRPr="006E666D">
              <w:t xml:space="preserve"> %</w:t>
            </w:r>
          </w:p>
        </w:tc>
      </w:tr>
      <w:tr w:rsidTr="005E1993" w:rsidR="00546775" w:rsidRPr="006E666D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20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ANTE BREKALO, JAVNI BILJEŽNIK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76454958391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SVETOG VIDA 3, 34000 POŽEGA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307,50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>0,002 %</w:t>
            </w:r>
            <w:r w:rsidR="00546775" w:rsidRPr="006E666D">
              <w:t> </w:t>
            </w:r>
          </w:p>
        </w:tc>
      </w:tr>
      <w:tr w:rsidTr="00C4527D" w:rsidR="00546775" w:rsidRPr="006E666D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21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BRNA SERVIS društvo s ograničenom odgovornošću za servis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14631403412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Zlobin 19 A, 51324 Zlobin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45.875,00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>0,27</w:t>
            </w:r>
            <w:r w:rsidR="00546775" w:rsidRPr="006E666D">
              <w:t xml:space="preserve"> %</w:t>
            </w:r>
          </w:p>
        </w:tc>
      </w:tr>
      <w:tr w:rsidTr="00C4527D" w:rsidR="00546775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22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ZLATKO BRUSIĆ, AUTOPREVOZNIK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95037966755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ŽRTAVA FAŠIZMA 3, 52470 UMAG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1.750,00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0,0</w:t>
            </w:r>
            <w:r w:rsidR="00714CA0" w:rsidRPr="006E666D">
              <w:t>1</w:t>
            </w:r>
            <w:r w:rsidRPr="006E666D">
              <w:t xml:space="preserve"> %</w:t>
            </w:r>
          </w:p>
        </w:tc>
      </w:tr>
      <w:tr w:rsidTr="00C4527D" w:rsidR="005467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23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BTR - KOMPRESOR servis kompresora, trgovina i usluge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48491501393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Štefanjska 13, 10255 Donji Stupnik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20.421,38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>0,121</w:t>
            </w:r>
            <w:r w:rsidR="00546775" w:rsidRPr="006E666D">
              <w:t xml:space="preserve"> %</w:t>
            </w:r>
          </w:p>
        </w:tc>
      </w:tr>
      <w:tr w:rsidTr="00C4527D" w:rsidR="005467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CALTEK s.r.l.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IT01380540185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5ED4" w:rsidR="00546775" w:rsidRPr="006E666D">
            <w:r w:rsidRPr="006E666D">
              <w:t>Italija, Chignolo localitas 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201.031,54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 xml:space="preserve">1,189 </w:t>
            </w:r>
            <w:r w:rsidR="00546775" w:rsidRPr="006E666D">
              <w:t>%</w:t>
            </w:r>
          </w:p>
        </w:tc>
      </w:tr>
      <w:tr w:rsidTr="00C4527D" w:rsidR="0054677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25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TOMISLAV CAPIĆ, KONOBA RIVA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92343248944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ZIDARSKA 89, 51260 CRIKVENICA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1.201,00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>0,007</w:t>
            </w:r>
            <w:r w:rsidR="00546775" w:rsidRPr="006E666D">
              <w:t xml:space="preserve"> %</w:t>
            </w:r>
          </w:p>
        </w:tc>
      </w:tr>
      <w:tr w:rsidTr="00C4527D" w:rsidR="00546775" w:rsidRPr="006E666D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26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CDS-BOND d.o.o. za usluge zaštite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05779404606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Ožujska 10,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2.250,00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>0,013</w:t>
            </w:r>
            <w:r w:rsidR="00546775" w:rsidRPr="006E666D">
              <w:t xml:space="preserve"> %</w:t>
            </w:r>
          </w:p>
        </w:tc>
      </w:tr>
      <w:tr w:rsidTr="00782361" w:rsidR="00546775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27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CIJEVNA TEHNIKA, d. o. o. za trgovinu, izradu i čišćenje cijevnih proizvoda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97622780215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Jušići 56A, 51211 Jušići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8.471,50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>0,05</w:t>
            </w:r>
            <w:r w:rsidR="00546775" w:rsidRPr="006E666D">
              <w:t xml:space="preserve"> %</w:t>
            </w:r>
          </w:p>
        </w:tc>
      </w:tr>
      <w:tr w:rsidTr="00782361" w:rsidR="005467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28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Constellium Rolled Products Singen GmbH&amp; Co.KG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DE304550311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51D23" w:rsidR="00546775" w:rsidRPr="006E666D">
            <w:r w:rsidRPr="006E666D">
              <w:t>Njemačka, Singen alusingen-platz 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818.382,91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>4,842 %</w:t>
            </w:r>
            <w:r w:rsidR="00546775" w:rsidRPr="006E666D">
              <w:t> </w:t>
            </w:r>
          </w:p>
        </w:tc>
      </w:tr>
      <w:tr w:rsidTr="00782361" w:rsidR="0054677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lastRenderedPageBreak/>
              <w:t>29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COLORPINT s.p.a.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IT01584310302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51D23" w:rsidR="00546775" w:rsidRPr="006E666D">
            <w:r w:rsidRPr="006E666D">
              <w:t>Italija, Coseano-ud, Via dell Artigianato 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14.047,99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>0,083</w:t>
            </w:r>
            <w:r w:rsidR="00546775" w:rsidRPr="006E666D">
              <w:t xml:space="preserve"> %</w:t>
            </w:r>
          </w:p>
        </w:tc>
      </w:tr>
      <w:tr w:rsidTr="00782361" w:rsidR="005467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30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COMET, proizvodnja, trgovina i usluge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48249084626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r w:rsidRPr="006E666D">
              <w:t>Varaždinska 40C, 42220 Novi Marof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6775" w:rsidR="00546775" w:rsidRPr="006E666D">
            <w:pPr>
              <w:jc w:val="center"/>
            </w:pPr>
            <w:r w:rsidRPr="006E666D">
              <w:t>2.351,25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546775" w:rsidRPr="006E666D">
            <w:pPr>
              <w:jc w:val="center"/>
            </w:pPr>
            <w:r w:rsidRPr="006E666D">
              <w:t>0,014</w:t>
            </w:r>
            <w:r w:rsidR="00546775" w:rsidRPr="006E666D">
              <w:t xml:space="preserve"> %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31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CROATIA osiguranje d.d.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26187994862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Vatroslava Jagića 33,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173.216,03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1,025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32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CRODUX PLIN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50388109754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Savska Opatovina 36,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41.398,73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P="00714CA0" w:rsidR="003D1F19" w:rsidRPr="006E666D">
            <w:pPr>
              <w:jc w:val="center"/>
            </w:pPr>
            <w:r w:rsidRPr="006E666D">
              <w:t>0,</w:t>
            </w:r>
            <w:r w:rsidR="00714CA0" w:rsidRPr="006E666D">
              <w:t>245</w:t>
            </w:r>
            <w:r w:rsidRPr="006E666D">
              <w:t>%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33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CROWN FOODESPANA, S.A.U.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ESA30015192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61ACA" w:rsidR="003D1F19" w:rsidRPr="006E666D">
            <w:r w:rsidRPr="006E666D">
              <w:t>Španjolska, Las Torres, Poligon Industrial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1.836.136,69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10,863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34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CROWN IMBALLAGGI ITALIA SRL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IT01554960599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61ACA" w:rsidR="003D1F19" w:rsidRPr="006E666D">
            <w:r w:rsidRPr="006E666D">
              <w:t>Italija, Parma, Strada Ugozzolo 100/a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586.668,88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3,471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35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CT INTEC društvo s ograničenom odgovornošću za kemijsko čišćenje industrijskih i elekronskih postrojenja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42926895160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Marčelji,Pogled 15, 51216 Viškovo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4.375,00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0,026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36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CUT TECH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81428533799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Kapelica 10C, 52220 Labin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2.636,25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 </w:t>
            </w:r>
            <w:r w:rsidR="00714CA0" w:rsidRPr="006E666D">
              <w:t>0,016</w:t>
            </w:r>
            <w:r w:rsidR="00E0355F">
              <w:t xml:space="preserve"> %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37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ŽIVKO ČEGAR, PROIZVODNI OBRT ˝KANTRIDA NOVA˝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69103373238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PULSKA 32, 51000 RIJEKA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1.150,00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0,007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38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D. I. M. Š. O. društvo s ograničenom odgovornošću za dimnjačarske i bravarske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78647145866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Mavrinci, Čavlova ograd 16, 51219 Čavle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14.632,50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0,087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39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RAJKO DAMIŠ, STAKLARSKI OBRT DAMIŠ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08080030355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ZAGREBAČKA 4, 51500 KRK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520,00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0,003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40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Dimnjačarska obrtnička zadruga za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01254445043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Sarajevska 60,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912,50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0,005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41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DI - EL društvo s ograničenom odgovornošću za trgovinu, proizvodnju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16859716386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Žegoti 30a, 51215 Kastav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1.150,00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0,007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42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DIDA d.o.o. za ugostiteljstvo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57115090734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Srebrnjak 73B,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802,50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0,005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43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DIGITALNI TAHOGRAF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56290033854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Ventilatorska 8A, 10250 Lučko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262,50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0,002 %</w:t>
            </w:r>
            <w:r w:rsidR="003D1F19" w:rsidRPr="006E666D">
              <w:t> 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44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DUBRAVKO DOMJANČIĆ vl. OBRTA TRANSPORT DOMJANČIĆ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45228905747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VRH 7D, 47201 DRAGANIĆ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17.464,34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0,10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lastRenderedPageBreak/>
              <w:t>45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DPD DIREKTNA PAKETNA DISTRIBUCIJA CROATIA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87109117191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Kovinska 4a,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1.717,21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0,01</w:t>
            </w:r>
            <w:r w:rsidR="003D1F19" w:rsidRPr="006E666D">
              <w:t>%</w:t>
            </w:r>
          </w:p>
        </w:tc>
      </w:tr>
      <w:tr w:rsidTr="00782361" w:rsidR="003D1F19" w:rsidRPr="006E666D">
        <w:trPr>
          <w:trHeight w:val="130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46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DVOKUT - ECRO proizvodnja i istraživanje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29880496238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Trnjanska 37,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3.750,00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0,022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47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EKO - TONERI, društvo s ograničenom odgovornošću za građenje,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03426057080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Omladinska 9, 51000 Rijeka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21,90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0,00012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48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EKOTEX, d.o.o. za usluge u zaštiti okoliša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07941830049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Remete 99,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14.559,42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4CA0" w:rsidR="003D1F19" w:rsidRPr="006E666D">
            <w:pPr>
              <w:jc w:val="center"/>
            </w:pPr>
            <w:r w:rsidRPr="006E666D">
              <w:t>0,086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49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EL-PR-ING d.o.o. za elektrotehničko projektiranje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21007266306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1. Petruševec 4. odv. 2,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10.275,00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77AA3" w:rsidR="003D1F19" w:rsidRPr="006E666D">
            <w:pPr>
              <w:jc w:val="center"/>
            </w:pPr>
            <w:r w:rsidRPr="006E666D">
              <w:t>0,061</w:t>
            </w:r>
            <w:r w:rsidR="003D1F19" w:rsidRPr="006E666D">
              <w:t xml:space="preserve"> %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50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ELEKTROMAX, društvo s ograničenom odgovornošću za unutarnju i vanjsku trgovinu, proizvodnju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91634021778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Marinići 172, 51216 Viškovo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5.945,08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 </w:t>
            </w:r>
            <w:r w:rsidR="00077AA3" w:rsidRPr="006E666D">
              <w:t>0,035 %</w:t>
            </w:r>
          </w:p>
        </w:tc>
      </w:tr>
      <w:tr w:rsidTr="00782361" w:rsidR="003D1F1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51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ENESI-07 SH.P.K.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r w:rsidRPr="006E666D">
              <w:t>09945842872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B2D5E" w:rsidR="003D1F19" w:rsidRPr="006E666D">
            <w:r w:rsidRPr="006E666D">
              <w:t>Albanija, Tirana, Peraballe Mistomames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R="003D1F19" w:rsidRPr="006E666D">
            <w:pPr>
              <w:jc w:val="center"/>
            </w:pPr>
            <w:r w:rsidRPr="006E666D">
              <w:t>459,51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1F19" w:rsidP="00077AA3" w:rsidR="003D1F19" w:rsidRPr="006E666D">
            <w:pPr>
              <w:jc w:val="center"/>
            </w:pPr>
            <w:r w:rsidRPr="006E666D">
              <w:t>0,0</w:t>
            </w:r>
            <w:r w:rsidR="00077AA3" w:rsidRPr="006E666D">
              <w:t>03</w:t>
            </w:r>
            <w:r w:rsidRPr="006E666D">
              <w:t xml:space="preserve"> %</w:t>
            </w:r>
          </w:p>
        </w:tc>
      </w:tr>
      <w:tr w:rsidTr="00782361" w:rsidR="00B72B05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52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EPIC PRODUCTS INTERNATIONAL CO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 xml:space="preserve">          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52707" w:rsidR="00B72B05" w:rsidRPr="006E666D">
            <w:r w:rsidRPr="006E666D">
              <w:t>Texas, Arlington, E. Randol Mill Rd.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11.668,87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77AA3" w:rsidR="00B72B05" w:rsidRPr="006E666D">
            <w:pPr>
              <w:jc w:val="center"/>
            </w:pPr>
            <w:r w:rsidRPr="006E666D">
              <w:t>0,06</w:t>
            </w:r>
            <w:r w:rsidR="0033061A" w:rsidRPr="006E666D">
              <w:t>9</w:t>
            </w:r>
            <w:r w:rsidR="00B72B05" w:rsidRPr="006E666D">
              <w:t xml:space="preserve"> %</w:t>
            </w:r>
          </w:p>
        </w:tc>
      </w:tr>
      <w:tr w:rsidTr="00782361" w:rsidR="00B72B0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53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ERG trgovačko društvo za elektrotehničke djelatnosti,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81424995264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Kučanska 4, 42000 Varaždin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4.312,50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P="00077AA3" w:rsidR="00B72B05" w:rsidRPr="006E666D">
            <w:pPr>
              <w:jc w:val="center"/>
            </w:pPr>
            <w:r w:rsidRPr="006E666D">
              <w:t>0,</w:t>
            </w:r>
            <w:r w:rsidR="00077AA3" w:rsidRPr="006E666D">
              <w:t>026</w:t>
            </w:r>
            <w:r w:rsidRPr="006E666D">
              <w:t xml:space="preserve"> %</w:t>
            </w:r>
          </w:p>
        </w:tc>
      </w:tr>
      <w:tr w:rsidTr="00782361" w:rsidR="00B72B05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54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FAS LOGISTIKA d.o.o. za usluge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09845754850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Fausta Vrančića 101, 10410 Velika Gorica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8.440,11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B72B05" w:rsidRPr="006E666D">
            <w:pPr>
              <w:jc w:val="center"/>
            </w:pPr>
            <w:r w:rsidRPr="006E666D">
              <w:t>0,05</w:t>
            </w:r>
            <w:r w:rsidR="00B72B05" w:rsidRPr="006E666D">
              <w:t>%</w:t>
            </w:r>
          </w:p>
        </w:tc>
      </w:tr>
      <w:tr w:rsidTr="00782361" w:rsidR="00B72B0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55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FERRY društvo s ograničenom odgovornošću za usluge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58758512132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Brezovička 1,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203.555,79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P="0033061A" w:rsidR="00B72B05" w:rsidRPr="006E666D">
            <w:pPr>
              <w:jc w:val="center"/>
            </w:pPr>
            <w:r w:rsidRPr="006E666D">
              <w:t>1,204</w:t>
            </w:r>
            <w:r w:rsidR="00B72B05" w:rsidRPr="006E666D">
              <w:t xml:space="preserve"> %</w:t>
            </w:r>
          </w:p>
        </w:tc>
      </w:tr>
      <w:tr w:rsidTr="00782361" w:rsidR="00B72B0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56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FESTO društvo s ograničenom odgovornošću za automatizacionu tehniku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25706416813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Nova cesta 181 A,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3.012,59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B72B05" w:rsidRPr="006E666D">
            <w:pPr>
              <w:jc w:val="center"/>
            </w:pPr>
            <w:r w:rsidRPr="006E666D">
              <w:t>0,018</w:t>
            </w:r>
            <w:r w:rsidR="00B72B05" w:rsidRPr="006E666D">
              <w:t xml:space="preserve"> %</w:t>
            </w:r>
          </w:p>
        </w:tc>
      </w:tr>
      <w:tr w:rsidTr="00782361" w:rsidR="00B72B0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57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Financijska agencija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85821130368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Ulica grada Vukovara 70,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1.013,36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B72B05" w:rsidRPr="006E666D">
            <w:pPr>
              <w:jc w:val="center"/>
            </w:pPr>
            <w:r w:rsidRPr="006E666D">
              <w:t>0,006 %</w:t>
            </w:r>
            <w:r w:rsidR="00B72B05" w:rsidRPr="006E666D">
              <w:t> </w:t>
            </w:r>
          </w:p>
        </w:tc>
      </w:tr>
      <w:tr w:rsidTr="00782361" w:rsidR="00B72B0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58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FIBEL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73529620832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Remetinečka cesta 137 A,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4.755,90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P="0033061A" w:rsidR="00B72B05" w:rsidRPr="006E666D">
            <w:pPr>
              <w:jc w:val="center"/>
            </w:pPr>
            <w:r w:rsidRPr="006E666D">
              <w:t>0,</w:t>
            </w:r>
            <w:r w:rsidR="0033061A" w:rsidRPr="006E666D">
              <w:t>028</w:t>
            </w:r>
            <w:r w:rsidRPr="006E666D">
              <w:t xml:space="preserve"> %</w:t>
            </w:r>
          </w:p>
        </w:tc>
      </w:tr>
      <w:tr w:rsidTr="00782361" w:rsidR="00B72B0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lastRenderedPageBreak/>
              <w:t>59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FINANS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128303213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30A13" w:rsidR="00B72B05" w:rsidRPr="006E666D">
            <w:r w:rsidRPr="006E666D">
              <w:t>Ruma, Srbija, Ulica dr. P. Vulete 14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377,89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P="0033061A" w:rsidR="00B72B05" w:rsidRPr="006E666D">
            <w:pPr>
              <w:jc w:val="center"/>
            </w:pPr>
            <w:r w:rsidRPr="006E666D">
              <w:t>0,0</w:t>
            </w:r>
            <w:r w:rsidR="0033061A" w:rsidRPr="006E666D">
              <w:t>02</w:t>
            </w:r>
            <w:r w:rsidRPr="006E666D">
              <w:t xml:space="preserve"> %</w:t>
            </w:r>
          </w:p>
        </w:tc>
      </w:tr>
      <w:tr w:rsidTr="00782361" w:rsidR="00B72B0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60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Fond za zaštitu okoliša i energetsku učinkovitost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85828625994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Radnička cesta 80,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4.149,25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B72B05" w:rsidRPr="006E666D">
            <w:pPr>
              <w:jc w:val="center"/>
            </w:pPr>
            <w:r w:rsidRPr="006E666D">
              <w:t>0,025</w:t>
            </w:r>
            <w:r w:rsidR="00B72B05" w:rsidRPr="006E666D">
              <w:t xml:space="preserve"> %</w:t>
            </w:r>
          </w:p>
        </w:tc>
      </w:tr>
      <w:tr w:rsidTr="00782361" w:rsidR="00B72B0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61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FORAS MREŽA j.d.o.o. za trgovinu i usluge u stečaju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73740230517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r w:rsidRPr="006E666D">
              <w:t>Kralji 27, 10360 Sesvete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B05" w:rsidR="00B72B05" w:rsidRPr="006E666D">
            <w:pPr>
              <w:jc w:val="center"/>
            </w:pPr>
            <w:r w:rsidRPr="006E666D">
              <w:t>1.745,08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B72B05" w:rsidRPr="006E666D">
            <w:pPr>
              <w:jc w:val="center"/>
            </w:pPr>
            <w:r w:rsidRPr="006E666D">
              <w:t>0,01</w:t>
            </w:r>
            <w:r w:rsidR="00B72B05" w:rsidRPr="006E666D">
              <w:t xml:space="preserve"> %</w:t>
            </w:r>
          </w:p>
        </w:tc>
      </w:tr>
      <w:tr w:rsidTr="00782361" w:rsidR="0003261C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62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GENERALI OSIGURANJE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10840749604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Ulica grada Vukovara 284,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5.245,70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0,031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63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GENIJE društvo s ograničenom odgovornošću za proizvodnju i transfer tehnologija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69667009906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Munjava Modruška 32, 47303 Josipdol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0,00036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64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GLOBAL EKSPRES društvo s ograničenom odgovornošću za prijevoz i intelektualne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08233537792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Stupničke šipkovine 31, 10255 Donji Stupnik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1.225,00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0,007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65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GOinfoZG d.o.o. za projektiranje i programiranje informacijskih sustava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right"/>
            </w:pPr>
            <w:r w:rsidRPr="006E666D">
              <w:t>36368117919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Argentinska 4,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3.312,50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0,02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66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GRAD BAKAR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31708325678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Primorje 39, 51222 Bakar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160.457,25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0,949 %</w:t>
            </w:r>
            <w:r w:rsidR="0003261C" w:rsidRPr="006E666D">
              <w:t> </w:t>
            </w:r>
          </w:p>
        </w:tc>
      </w:tr>
      <w:tr w:rsidTr="00782361" w:rsidR="0003261C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67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GRAD ČABAR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04026778166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Narodnog oslobođenja 2, 51306 Čabar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10.318,95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0,061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GRAD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54382731928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Korzo 16,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265.101,99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1,568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GRAD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61817894937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Trg Stjepana Radića 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64.866,90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0,384 %</w:t>
            </w:r>
            <w:r w:rsidR="0003261C" w:rsidRPr="006E666D">
              <w:t> </w:t>
            </w:r>
          </w:p>
        </w:tc>
      </w:tr>
      <w:tr w:rsidTr="00782361" w:rsidR="0003261C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70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7009B" w:rsidR="0003261C" w:rsidRPr="006E666D">
            <w:r w:rsidRPr="006E666D">
              <w:t>GRAFIK.</w:t>
            </w:r>
            <w:r w:rsidR="0003261C" w:rsidRPr="006E666D">
              <w:t>NET d.o.o.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25187588059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Odranska 1</w:t>
            </w:r>
            <w:r w:rsidR="00082D71" w:rsidRPr="006E666D">
              <w:t>/</w:t>
            </w:r>
            <w:r w:rsidRPr="006E666D">
              <w:t>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32.134,69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P="0033061A" w:rsidR="0003261C" w:rsidRPr="006E666D">
            <w:pPr>
              <w:jc w:val="center"/>
            </w:pPr>
            <w:r w:rsidRPr="006E666D">
              <w:t>0,</w:t>
            </w:r>
            <w:r w:rsidR="0033061A" w:rsidRPr="006E666D">
              <w:t>19</w:t>
            </w:r>
            <w:r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71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GRAFMAT-USLUGE d.o.o. za proizvodnju, promet i korištenje repromaterijala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24771574861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I. Pile 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1.175,51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0,007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72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GRUBIŠIĆ I PARTNERI društvo s ograničenom odgovornošću za poslovno savjetovanje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12023718802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Marina Tartaglie 2A,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6.000,00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0,035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74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HABERKORN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25339023257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Dr. Franje Tuđmana 16, 10431 Sveta Nedelja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2.225,21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0,013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75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HANSA-FLEX Croatia d.o.o. za proizvodnju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60365429880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III. Resnik 9,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1.124,85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0,007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lastRenderedPageBreak/>
              <w:t>76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HAUSLER građenje i trgovina d. o. 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11008949605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Viškovo 63B, 51216 Viškovo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5.000,00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0,03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77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HEBENSTREIT METAL DEC.TECH.GM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DE259615599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A2636" w:rsidR="0003261C" w:rsidRPr="006E666D">
            <w:r w:rsidRPr="006E666D">
              <w:t>Daimler Str. 15/2, Pleidelsheim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38,97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0,00023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78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HELIOS HRVATSKA društvo s ograničenom odgovornošću za trgovinu boja i lakova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51925436571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Radnička cesta 173d,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47.319,38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0,28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79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HEP-Operator distribucijskog sustava d.o.o. za distribuciju i opskrbu električne energije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46830600751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Ulica grada Vukovara 37,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140.427,18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0,831 %</w:t>
            </w:r>
            <w:r w:rsidR="0003261C" w:rsidRPr="006E666D">
              <w:t> </w:t>
            </w:r>
          </w:p>
        </w:tc>
      </w:tr>
      <w:tr w:rsidTr="00782361" w:rsidR="0003261C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80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HIDRO.LAB. d. o. o. za ekološka ispitivanja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71304602630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Kolavići 5, 51414 Ičići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2.110,71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P="0033061A" w:rsidR="0003261C" w:rsidRPr="006E666D">
            <w:pPr>
              <w:jc w:val="center"/>
            </w:pPr>
            <w:r w:rsidRPr="006E666D">
              <w:t>0,0</w:t>
            </w:r>
            <w:r w:rsidR="0033061A" w:rsidRPr="006E666D">
              <w:t>12</w:t>
            </w:r>
            <w:r w:rsidRPr="006E666D">
              <w:t xml:space="preserve"> %</w:t>
            </w:r>
          </w:p>
        </w:tc>
      </w:tr>
      <w:tr w:rsidTr="00782361" w:rsidR="0003261C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81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HP - Hrvatska pošta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87311810356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Jurišićeva 13,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4.139,47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0,024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82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Hrvatska radiotelevizija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68419124305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Prisavlje 3,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1.461,05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0,009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28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83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Hrvatske vode, pravna osoba za upravljanje vodama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28921383001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Grada Vukovara 220,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43.140,92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0,255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84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Hrvatski Telekom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81793146560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Roberta Frangeša Mihanovića 9,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15.178,77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0,09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28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85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Hrvatsko kreditno osiguranje, dioničko društvo za osiguranje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46406681143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Bednjanska 14,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20.500,00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0,121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86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HRVATSKA GOSPODARSKA KOMORA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85167032587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ROOSEVELTOV TRG 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2.189,54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0,013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87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HRVATSKA UDRUGA POSLODAVACA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80978339255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RADNIČKA CESTA 52,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24.346,40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0,144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89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IDE KLIMA društvo s ograničenom odgovornošću za prodaju, ugradnju i servis klima, ventilacija i elektro instalacija te proizvodnju i pružanje usluga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38588522971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Vitomira Širole Paje 16,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250,00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0,0014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90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IGMEMBALLAGENTECHNIK G.M.B.H.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ATU57102913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E0757" w:rsidR="0003261C" w:rsidRPr="006E666D">
            <w:r w:rsidRPr="006E666D">
              <w:t>Beč, Assmayerrasse 40/1, Austrija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38.447,00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0,227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91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IHS REVIZIJA d.o.o. za reviziju, računovodstvo i poslovno savjetovanje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41852028874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Šljivik 4,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36.004,71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0,213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lastRenderedPageBreak/>
              <w:t>92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ILI NET društvo s ograničenom odgovornošću za računalne djelatnosti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58846173395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Nalješkovićeva 5,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4.988,58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0,03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93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INA-INDUSTRIJA NAFTE,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27759560625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Avenija V. Holjevca 10,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29.173,95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 </w:t>
            </w:r>
            <w:r w:rsidR="0033061A" w:rsidRPr="006E666D">
              <w:t>0,173 %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94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INDUSTRIJAIMPORT, trgovina i proizvodnja,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73393802061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Završje III odvojak 12,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4.565,44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 </w:t>
            </w:r>
            <w:r w:rsidR="0033061A" w:rsidRPr="006E666D">
              <w:t>0,027 %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95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INOVATIVNI SUSTAVI društvo s ograničenom odgovornošću za poslovno i informatičko savjetovanje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84286567889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Velikopoljska 9 E,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5.347,50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0,032</w:t>
            </w:r>
            <w:r w:rsidR="0003261C" w:rsidRPr="006E666D">
              <w:t>%</w:t>
            </w:r>
          </w:p>
        </w:tc>
      </w:tr>
      <w:tr w:rsidTr="00782361" w:rsidR="0003261C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96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INTEGRA GROUP poduzeće za informatiku, promet roba i usluga,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74242216047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Horvaćanska 23,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6.616,00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P="0033061A" w:rsidR="0003261C" w:rsidRPr="006E666D">
            <w:pPr>
              <w:jc w:val="center"/>
            </w:pPr>
            <w:r w:rsidRPr="006E666D">
              <w:t>0,</w:t>
            </w:r>
            <w:r w:rsidR="0033061A" w:rsidRPr="006E666D">
              <w:t>039</w:t>
            </w:r>
            <w:r w:rsidRPr="006E666D">
              <w:t xml:space="preserve"> %</w:t>
            </w:r>
          </w:p>
        </w:tc>
      </w:tr>
      <w:tr w:rsidTr="00782361" w:rsidR="0003261C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97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INTEREUROPA KOSOVO L.L.C.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330068157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E0757" w:rsidR="0003261C" w:rsidRPr="006E666D">
            <w:r w:rsidRPr="006E666D">
              <w:t xml:space="preserve">Kosovo, Priština, Zona Industriale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6.490,74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0,038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98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INTERSCAMBI S.R.L.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IT02865290650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B6CAE" w:rsidR="0003261C" w:rsidRPr="006E666D">
            <w:r w:rsidRPr="006E666D">
              <w:t>Italija, Via S. Rocco Fraz. Pandola, Mercato, S. Severino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209.535,84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1,24 %</w:t>
            </w:r>
            <w:r w:rsidR="0003261C" w:rsidRPr="006E666D">
              <w:t> </w:t>
            </w:r>
          </w:p>
        </w:tc>
      </w:tr>
      <w:tr w:rsidTr="00782361" w:rsidR="0003261C" w:rsidRPr="006E666D">
        <w:trPr>
          <w:trHeight w:val="43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99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ISKRA ZELINA KEMIJSKA INDUSTRIJA d.o.o. za proizvodnju kemikalija i kemijskih proizvoda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86676484135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Fučkani 6, 10380 Sveti Ivan Zelina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680,40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 </w:t>
            </w:r>
            <w:r w:rsidR="0033061A" w:rsidRPr="006E666D">
              <w:t>0,004 %</w:t>
            </w:r>
          </w:p>
        </w:tc>
      </w:tr>
      <w:tr w:rsidTr="00782361" w:rsidR="0003261C" w:rsidRPr="006E666D">
        <w:trPr>
          <w:trHeight w:val="28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100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ISTRA - AUTO dioničko društvo za prijevoz robe u cestovnom prometu u zemlji i inozemstvu, remont i održavanje motornih vozila, export - import, špediciju, trgovinu, posredničke poslove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81911347838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Novigradska Ulica 30, 52470 Umag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9.288,95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 </w:t>
            </w:r>
            <w:r w:rsidR="0033061A" w:rsidRPr="006E666D">
              <w:t>0,055 %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101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ISTRAGRAFIKA dioničko društvo za proizvodnju papira i kartona, proizvoda od papira i kartona te izdavačku i tiskarsku djelatnost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51000304358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Vladimira Nazora 1, 52210 Rovinj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317.486,59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1,878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102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JADRANSKO OSIGURANJE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94472454976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Listopadska 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4.954,13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0,029</w:t>
            </w:r>
            <w:r w:rsidR="0003261C" w:rsidRPr="006E666D">
              <w:t xml:space="preserve"> %</w:t>
            </w:r>
          </w:p>
        </w:tc>
      </w:tr>
      <w:tr w:rsidTr="00782361" w:rsidR="0003261C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103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JAMI OPREMA društvo za inženjering, trgovinu i uvoz - izvoz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13534672609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r w:rsidRPr="006E666D">
              <w:t>Dolac 8,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3261C" w:rsidR="0003261C" w:rsidRPr="006E666D">
            <w:pPr>
              <w:jc w:val="center"/>
            </w:pPr>
            <w:r w:rsidRPr="006E666D">
              <w:t>8.706,38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03261C" w:rsidRPr="006E666D">
            <w:pPr>
              <w:jc w:val="center"/>
            </w:pPr>
            <w:r w:rsidRPr="006E666D">
              <w:t>0,052</w:t>
            </w:r>
            <w:r w:rsidR="0003261C" w:rsidRPr="006E666D">
              <w:t xml:space="preserve"> %</w:t>
            </w:r>
          </w:p>
        </w:tc>
      </w:tr>
      <w:tr w:rsidTr="00782361" w:rsidR="00605531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104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JASD društvo s ograničenom odgovornošću za usluge i prijevoz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14491542205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Novo Pračno 111, 44000 Sisak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6.500,00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P="0033061A" w:rsidR="00605531" w:rsidRPr="006E666D">
            <w:pPr>
              <w:jc w:val="center"/>
            </w:pPr>
            <w:r w:rsidRPr="006E666D">
              <w:t>0</w:t>
            </w:r>
            <w:r w:rsidR="0033061A" w:rsidRPr="006E666D">
              <w:t>,038</w:t>
            </w:r>
            <w:r w:rsidRPr="006E666D">
              <w:t xml:space="preserve"> %</w:t>
            </w:r>
          </w:p>
        </w:tc>
      </w:tr>
      <w:tr w:rsidTr="00782361" w:rsidR="00605531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lastRenderedPageBreak/>
              <w:t>105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JOSIP JELIĆ, TOČKA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21063283415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PAVLA RADIĆA 70, 34000 POŽEGA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1.625,00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0,01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106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JURE društvo s ograničenom odgovornošću za prijevoz i usluge, putnička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46358892368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Zdravka Kučića 39,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82.554,10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0,488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107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KAESER KOMPRESSOREN trgovina i usluge d. o. 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42572807012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Rimski put 11 d, 10360 Sesvete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26.339,68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0,156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171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108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STJEPAN KAŠNAR, KAŠNAR OPEL SERVIS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37018589595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MATIJE GUPCA 9, 10363 ADAMOVEC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187,50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0355F" w:rsidR="00605531" w:rsidRPr="006E666D">
            <w:pPr>
              <w:jc w:val="center"/>
            </w:pPr>
            <w:r>
              <w:t>0,001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109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KIMAR d.o.o. za zastupanje inozemnih tvrtki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29066266782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Vrtlarska 39,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6.057,85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</w:t>
            </w:r>
            <w:r w:rsidR="00E0355F">
              <w:t>036 %</w:t>
            </w:r>
          </w:p>
        </w:tc>
      </w:tr>
      <w:tr w:rsidTr="00782361" w:rsidR="00605531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110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KINYO GMBH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DE813126679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B6CAE" w:rsidR="00605531" w:rsidRPr="006E666D">
            <w:r w:rsidRPr="006E666D">
              <w:t>Njemačka, Dusseldorf Bonner, Strasse 339-341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8.098,02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0,048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111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Klinički bolnički centar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40237608715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Krešimirova 42,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1.816,65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0,011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112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DENIS KLARIĆ, obrt CALYPSO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37580371731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SELIŠĆE 24,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21.167,00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0,125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113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Komunalno društvo ČISTOĆA d. o</w:t>
            </w:r>
            <w:r w:rsidR="00B95B80">
              <w:t>. o. za održavanje čistoće i gos</w:t>
            </w:r>
            <w:r w:rsidRPr="006E666D">
              <w:t>podarenje otpadom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06531901714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Dolac 14,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17.337,14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0,103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114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Komunalno društvo VODOVOD I KANALIZACIJA društvo s ograničenom odgovornošću za vodoopskrbu i odvodnju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80805858278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Dolac 14,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10.967,69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P="0033061A" w:rsidR="00605531" w:rsidRPr="006E666D">
            <w:pPr>
              <w:jc w:val="center"/>
            </w:pPr>
            <w:r w:rsidRPr="006E666D">
              <w:t>0,</w:t>
            </w:r>
            <w:r w:rsidR="0033061A" w:rsidRPr="006E666D">
              <w:t>065</w:t>
            </w:r>
            <w:r w:rsidRPr="006E666D">
              <w:t xml:space="preserve"> %</w:t>
            </w:r>
          </w:p>
        </w:tc>
      </w:tr>
      <w:tr w:rsidTr="00782361" w:rsidR="00605531" w:rsidRPr="006E666D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115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KOMUNALAC POŽEGA društvo s ograničenom odgovornošću za komunalne djelatnosti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99740428762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Vukovarska 8, 34000 Požega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36,00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P="0033061A" w:rsidR="00605531" w:rsidRPr="006E666D">
            <w:pPr>
              <w:jc w:val="center"/>
            </w:pPr>
            <w:r w:rsidRPr="006E666D">
              <w:t>0,</w:t>
            </w:r>
            <w:r w:rsidR="0033061A" w:rsidRPr="006E666D">
              <w:t>00021</w:t>
            </w:r>
            <w:r w:rsidRPr="006E666D">
              <w:t xml:space="preserve"> %</w:t>
            </w:r>
          </w:p>
        </w:tc>
      </w:tr>
      <w:tr w:rsidTr="00782361" w:rsidR="00605531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116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VLADO KRAUTHAKER, VINOGRADARSTVO PODRUMARSTVO KRAUTHAKER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97998408192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IVANA JAMBROVIĆA 6, 34340 KUTJEVO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389,45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0,002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117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KSENIJA GALIĆ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61185111282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VINOGRADI 85,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14.021,33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0,083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lastRenderedPageBreak/>
              <w:t>118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LANERIS d.o.o. za poslovne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59475405004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Slavka Kolara 72, 10410 Velika Gorica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30.338,60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0,179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119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FRANE LAZANJA, KOVINOTOKARSKA RADIONICA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11867065406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LUŽINE 1-4, "PORIN",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1.250,00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0,007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120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LIBURNIJA TRANSPORTI prijevoz, trgovina i turizam društvo 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88165101936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Drenovski Put 75,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5.158,22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0,031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121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LIM SAMOBOR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42395515009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Nikole Šubića Zrinskog 16b, 10430 Samobor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3.500,00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0,021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1977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122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TOMISLAV MAGLIĆ, OBRT KLIŠE KOP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33385763194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OBRTNIČKA 19, 10434 STRMEC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1.220,63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0,007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123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AUTOPRIJEVOZNIČKI OBRT SM VL.SINIŠA MANOJLOVIĆ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68494834611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PRIMORSKA 3,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5.180,00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0,031 %</w:t>
            </w:r>
            <w:r w:rsidR="00605531" w:rsidRPr="006E666D">
              <w:t> </w:t>
            </w:r>
          </w:p>
        </w:tc>
      </w:tr>
      <w:tr w:rsidTr="00782361" w:rsidR="00605531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124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MANŠPED društvo s ograničenom odgovornošću za međunarodni prijevoz i pretovar robe, trgovinu, turizam, putnička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76154765407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Kukuljanovo 387, 51223 Kukuljanovo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41.213,67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P="0033061A" w:rsidR="00605531" w:rsidRPr="006E666D">
            <w:pPr>
              <w:jc w:val="center"/>
            </w:pPr>
            <w:r w:rsidRPr="006E666D">
              <w:t>0,</w:t>
            </w:r>
            <w:r w:rsidR="0033061A" w:rsidRPr="006E666D">
              <w:t>244</w:t>
            </w:r>
            <w:r w:rsidRPr="006E666D">
              <w:t>%</w:t>
            </w:r>
          </w:p>
        </w:tc>
      </w:tr>
      <w:tr w:rsidTr="00782361" w:rsidR="00605531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126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MENSIS AV d.o.o.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66411260710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Markuševečka cesta 20 C,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399,00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0,002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127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METAL ONE UK LTD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GB830427158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21851" w:rsidR="00605531" w:rsidRPr="006E666D">
            <w:r w:rsidRPr="006E666D">
              <w:t>Engleska, High Colborn London, Mid City Place 71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167.915,00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0,993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128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METALPRINT SPA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IT00901830133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21851" w:rsidR="00605531" w:rsidRPr="006E666D">
            <w:r w:rsidRPr="006E666D">
              <w:t xml:space="preserve">Italija, Valmadrera </w:t>
            </w:r>
            <w:r w:rsidR="000F1E9E" w:rsidRPr="006E666D">
              <w:t>Via Santa Vecchia 69/a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72.983,71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0,432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129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METIS dioničko društvo za sakupljanje, reciklažu i trgovinu ostataka i otpadaka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19158233033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Kukuljanovo 414, 51223 Kukuljanovo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29.991,00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0,177</w:t>
            </w:r>
            <w:r w:rsidR="00605531" w:rsidRPr="006E666D">
              <w:t xml:space="preserve"> %</w:t>
            </w:r>
          </w:p>
        </w:tc>
      </w:tr>
      <w:tr w:rsidTr="00782361" w:rsidR="00605531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130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METLAC S.P.A.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IT01264360064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557E" w:rsidR="00605531" w:rsidRPr="006E666D">
            <w:r w:rsidRPr="006E666D">
              <w:t>Italija, Bosco Marengo, S. S 35, Bis Dei Gioli 53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694.984,82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605531" w:rsidRPr="006E666D">
            <w:pPr>
              <w:jc w:val="center"/>
            </w:pPr>
            <w:r w:rsidRPr="006E666D">
              <w:t>4,112 %</w:t>
            </w:r>
            <w:r w:rsidR="00605531" w:rsidRPr="006E666D">
              <w:t> </w:t>
            </w:r>
          </w:p>
        </w:tc>
      </w:tr>
      <w:tr w:rsidTr="00782361" w:rsidR="00605531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lastRenderedPageBreak/>
              <w:t>131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METRONET TELEKOMUNIKACIJE d.d. za telekomunikacijske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23269006802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Ulica Grada Vukovara 269d,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13.618,26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 </w:t>
            </w:r>
            <w:r w:rsidR="0033061A" w:rsidRPr="006E666D">
              <w:t>0,081 %</w:t>
            </w:r>
          </w:p>
        </w:tc>
      </w:tr>
      <w:tr w:rsidTr="00782361" w:rsidR="00605531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132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MIKOM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23959017603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r w:rsidRPr="006E666D">
              <w:t>Ulica Stjepana Radića 1A, 49247 Zlatar-Bistrica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R="00605531" w:rsidRPr="006E666D">
            <w:pPr>
              <w:jc w:val="center"/>
            </w:pPr>
            <w:r w:rsidRPr="006E666D">
              <w:t>9.703,53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05531" w:rsidP="0033061A" w:rsidR="00605531" w:rsidRPr="006E666D">
            <w:pPr>
              <w:jc w:val="center"/>
            </w:pPr>
            <w:r w:rsidRPr="006E666D">
              <w:t>0,0</w:t>
            </w:r>
            <w:r w:rsidR="0033061A" w:rsidRPr="006E666D">
              <w:t>57</w:t>
            </w:r>
            <w:r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133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MINISTARSTVO FINANCIJA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18683136487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Katančićeva 5,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910.445,93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5,387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134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MINISTARSTVO POLJOPRIVREDE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76767369197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Ulica grada Vukovara 78,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26.383,83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0,156</w:t>
            </w:r>
            <w:r w:rsidR="009C4175" w:rsidRPr="006E666D">
              <w:t>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135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RANKO MLADENIĆ, plastika obrt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26903751365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MLADENIĆI 91, 51216 MLADENIĆI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6.855,23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0,041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72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136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Model Pakiranja dioničko društvo za proizvodnju i promet kartonske i papirne ambalaže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01993249507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Kanalski put 14a,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66.950,07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0,396</w:t>
            </w:r>
            <w:r w:rsidR="009C4175" w:rsidRPr="006E666D">
              <w:t>%</w:t>
            </w:r>
          </w:p>
        </w:tc>
      </w:tr>
      <w:tr w:rsidTr="00782361" w:rsidR="009C4175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137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MOTOMARINER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97340283479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Jože Vlahovića 16,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1.745,00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0,01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138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MTC-SL MURSKA SOBOTA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SI62277162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6582" w:rsidR="009C4175" w:rsidRPr="006E666D">
            <w:r w:rsidRPr="006E666D">
              <w:t>Slovenija, Murska Sobota, Slovenska ulica 25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4.334,92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 </w:t>
            </w:r>
            <w:r w:rsidR="0033061A" w:rsidRPr="006E666D">
              <w:t>0,026 %</w:t>
            </w:r>
          </w:p>
        </w:tc>
      </w:tr>
      <w:tr w:rsidTr="00782361" w:rsidR="009C4175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139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MULTIPRO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09987499274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Dr. Ivana Novaka 6, 40000 Čakovec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3.406,32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0,02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140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MLADEN MUSTAČ, DIMNJAČARSKI OBRT VEDIKO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81579898501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BRDSKA 93, 10313 GRABERJE IVANIĆKO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1.297,50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P="0033061A" w:rsidR="009C4175" w:rsidRPr="006E666D">
            <w:pPr>
              <w:jc w:val="center"/>
            </w:pPr>
            <w:r w:rsidRPr="006E666D">
              <w:t>0,</w:t>
            </w:r>
            <w:r w:rsidR="0033061A" w:rsidRPr="006E666D">
              <w:t>008</w:t>
            </w:r>
            <w:r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141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Nastavni zavod za javno zdravstvo Primorsko - goranske županije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45613787772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Krešimirova 52a,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12.166,46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0,072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142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NASTAVNI ZAVOD ZA JAVNO ZDRAVSTVO DR. ANDRIJA ŠTAMPAR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33392005961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Mirogojska Cesta 16,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1.587,50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0,009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143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NBM PROJEKT jednostavno društvo s ograničenom odgovornošću za prijevoz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77838701111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Radićeva 36,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1.968,75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0,012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144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AKZO NOBEL HILDEN GmbH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DE811171420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D62F6" w:rsidR="009C4175" w:rsidRPr="006E666D">
            <w:r w:rsidRPr="006E666D">
              <w:t>Njemačka, Hilden, Dusseldorf, Dofen Strasse 96-100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30.999,59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0,183</w:t>
            </w:r>
            <w:r w:rsidR="009C4175" w:rsidRPr="006E666D">
              <w:t>%</w:t>
            </w:r>
          </w:p>
        </w:tc>
      </w:tr>
      <w:tr w:rsidTr="00782361" w:rsidR="009C4175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lastRenderedPageBreak/>
              <w:t>145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NOVA DOMENA jednostavno društvo s ograničenom odgovornošću za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28366193920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Saršoni, Zorzići 1c, 51216 Viškovo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21.220,03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0,126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146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NOVAGRAF grafičke usluge d.o.o. za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72527272233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Ive Serdara 6,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1.081,88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0,006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147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NOVELIS ITALIA S.P.A.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50971800112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VIA VITTORIO VENETO 106, 20091 BRESSO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418.307,43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2,475</w:t>
            </w:r>
            <w:r w:rsidR="009C4175" w:rsidRPr="006E666D">
              <w:t>%</w:t>
            </w:r>
          </w:p>
        </w:tc>
      </w:tr>
      <w:tr w:rsidTr="00782361" w:rsidR="009C417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148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DAMIR OCVIREK, METALOPLAST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12256216869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STJEPANA RADIĆA 160, 35410 BATRINA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5.878,69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0,035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149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ODVJETNIČKO DRUŠTVO USKOKOVIĆ &amp; PARTNERI društvo s ograničenom odgovornošću za obavljanje odvjetničkih poslova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80328852561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Vatroslava Lisinskog 6, 42000 Varaždin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1.589,49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061A" w:rsidR="009C4175" w:rsidRPr="006E666D">
            <w:pPr>
              <w:jc w:val="center"/>
            </w:pPr>
            <w:r w:rsidRPr="006E666D">
              <w:t>0,009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150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OPTIPLAST,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22399381390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Odra Sisačka 46, 44000 Odra Sisačka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12.053,44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P="00F44B1A" w:rsidR="009C4175" w:rsidRPr="006E666D">
            <w:pPr>
              <w:jc w:val="center"/>
            </w:pPr>
            <w:r w:rsidRPr="006E666D">
              <w:t>0,</w:t>
            </w:r>
            <w:r w:rsidR="00F44B1A" w:rsidRPr="006E666D">
              <w:t>071</w:t>
            </w:r>
            <w:r w:rsidRPr="006E666D">
              <w:t>%</w:t>
            </w:r>
          </w:p>
        </w:tc>
      </w:tr>
      <w:tr w:rsidTr="00782361" w:rsidR="009C4175" w:rsidRPr="006E666D">
        <w:trPr>
          <w:trHeight w:val="66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151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OT-OPTIMA TELEKOM d.d. za telekomunikacije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36004425025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Bani 75a,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48.942,26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0,29</w:t>
            </w:r>
            <w:r w:rsidR="009C4175" w:rsidRPr="006E666D">
              <w:t>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152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VELIBOR PANJKOVIĆ, JAVNI BILJEŽNIK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44946290111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TRG BRAĆE MAŽURANIĆA 6,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4.487,50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0,027</w:t>
            </w:r>
            <w:r w:rsidR="009C4175" w:rsidRPr="006E666D">
              <w:t xml:space="preserve"> %</w:t>
            </w:r>
          </w:p>
        </w:tc>
      </w:tr>
      <w:tr w:rsidTr="00B95B80" w:rsidR="009C4175" w:rsidRPr="006E666D">
        <w:trPr>
          <w:trHeight w:val="909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153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KREŠIMIR PENCINGER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53289450435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VUKOVARSKA 8, 35000 SLAVONSKI BROD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937,50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0,006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154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FRANE PERKIĆ, LIMARSKA I IZOLATERSKA RADNJA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97563166930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USPON LADISLAVA TOMEE 16,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18.400,00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0,109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155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NEVEN PERKOVIĆ, SERVIS PLAMENIKA I ELEKTRONIKE PERKOVIĆ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14762062825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STUBIČKA 188, 10298 JABLANOVEC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2.225,00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0,013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156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PERT d.o.o. za promet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42255248046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Hercegovačkih Brigada 27, 32236 Ilok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14.980,00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0,089 %</w:t>
            </w:r>
            <w:r w:rsidR="009C4175" w:rsidRPr="006E666D">
              <w:t> </w:t>
            </w:r>
          </w:p>
        </w:tc>
      </w:tr>
      <w:tr w:rsidTr="00782361" w:rsidR="009C417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157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PILANA MRKOPALJ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22945189155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Pilanska 6, 51315 Mrkopalj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187.467,42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1,109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158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PKL društvo za proizvodnju i trgovinu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51999974804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Martinkovac 112,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4.386,00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0,026 %</w:t>
            </w:r>
            <w:r w:rsidR="009C4175" w:rsidRPr="006E666D">
              <w:t> 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lastRenderedPageBreak/>
              <w:t>159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PLIMASAR jednostavno društvo s ograničenom odgovornošću za posredovanje i pružanje usluga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right"/>
            </w:pPr>
            <w:r w:rsidRPr="006E666D">
              <w:t>02716951905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Pećine 9,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575,00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P="00F44B1A" w:rsidR="009C4175" w:rsidRPr="006E666D">
            <w:pPr>
              <w:jc w:val="center"/>
            </w:pPr>
            <w:r w:rsidRPr="006E666D">
              <w:t>0,</w:t>
            </w:r>
            <w:r w:rsidR="00F44B1A" w:rsidRPr="006E666D">
              <w:t>003</w:t>
            </w:r>
            <w:r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160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POSLOVNI SISTEMI d. o. o. za informatičke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99261498335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Mihovilići 17,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19.932,31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0,118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161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POWER SYSTEMS ENGINEERING SERVICES, društvo s ograničenom odgovornošću za poslovne i tehničke usluge, posredovanje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76478500503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Šojska 25d,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12.070,00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0,071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162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POŽEŠKA DOLINA, dioničko društvo za trgovinu, ugostiteljstvo i turizam, Požega, Dubrovačka  65 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20922732186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Dubrovačka 65A, 34000 Požega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1.306,00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0,008</w:t>
            </w:r>
            <w:r w:rsidR="009C4175" w:rsidRPr="006E666D">
              <w:t>%</w:t>
            </w:r>
          </w:p>
        </w:tc>
      </w:tr>
      <w:tr w:rsidTr="005E1993" w:rsidR="009C4175" w:rsidRPr="006E666D">
        <w:trPr>
          <w:trHeight w:val="114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163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Proenergy d.o.o. za proizvodnju električne energije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63962176928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J. Marohnića 1,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775.665,88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4,589</w:t>
            </w:r>
            <w:r w:rsidR="009C4175" w:rsidRPr="006E666D">
              <w:t xml:space="preserve"> %</w:t>
            </w:r>
          </w:p>
        </w:tc>
      </w:tr>
      <w:tr w:rsidTr="005E1993" w:rsidR="009C4175" w:rsidRPr="006E666D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164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PRIMACOŠPED d.o.o. za međunarodno otpremništvo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92921096103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Jankomir 25,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5.394,27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0,032</w:t>
            </w:r>
            <w:r w:rsidR="009C4175" w:rsidRPr="006E666D">
              <w:t xml:space="preserve"> %</w:t>
            </w:r>
          </w:p>
        </w:tc>
      </w:tr>
      <w:tr w:rsidTr="005E1993" w:rsidR="009C4175" w:rsidRPr="006E666D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165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PRIMOTRONIC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01385353636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Karlovačka cesta 4 I,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3.182,23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0,019 %</w:t>
            </w:r>
            <w:r w:rsidR="009C4175" w:rsidRPr="006E666D">
              <w:t> </w:t>
            </w:r>
          </w:p>
        </w:tc>
      </w:tr>
      <w:tr w:rsidTr="00B95B80" w:rsidR="009C4175" w:rsidRPr="006E666D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166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PRO KOLEKT društvo s ograničenom odgovornošću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44736955324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Strojarska cesta 20,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312,50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P="00F44B1A" w:rsidR="009C4175" w:rsidRPr="006E666D">
            <w:pPr>
              <w:jc w:val="center"/>
            </w:pPr>
            <w:r w:rsidRPr="006E666D">
              <w:t>0,</w:t>
            </w:r>
            <w:r w:rsidR="00F44B1A" w:rsidRPr="006E666D">
              <w:t>002</w:t>
            </w:r>
            <w:r w:rsidRPr="006E666D">
              <w:t xml:space="preserve"> %</w:t>
            </w:r>
          </w:p>
        </w:tc>
      </w:tr>
      <w:tr w:rsidTr="00B95B80" w:rsidR="009C4175" w:rsidRPr="006E666D">
        <w:trPr>
          <w:trHeight w:val="73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167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Rail Cargo Logistics - Croatia, međunarodno otpremništvo,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25444851024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Radnička cesta 39,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24.618,21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0,146</w:t>
            </w:r>
            <w:r w:rsidR="009C4175" w:rsidRPr="006E666D">
              <w:t xml:space="preserve"> %</w:t>
            </w:r>
          </w:p>
        </w:tc>
      </w:tr>
      <w:tr w:rsidTr="00B95B80" w:rsidR="009C417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168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RI - ALMAR trgovina i usluge,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64070307339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Srdoči 15, 51000 Rijeka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33.535,26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0,198</w:t>
            </w:r>
            <w:r w:rsidR="009C4175" w:rsidRPr="006E666D">
              <w:t xml:space="preserve"> %</w:t>
            </w:r>
          </w:p>
        </w:tc>
      </w:tr>
      <w:tr w:rsidTr="00B95B80" w:rsidR="009C417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169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RIJEČKI USLUŽNI SERVIS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89570662388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Andrije Medulića 4, 51000 Rijeka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68.723,22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0,407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170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RIJEKATANK ekologija i zaštita okoliša,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94465937851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Bartola Kašića 52,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2.750,00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0,016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171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Salchi Metalcost S.r.l.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 xml:space="preserve">          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D62F6" w:rsidR="009C4175" w:rsidRPr="006E666D">
            <w:r w:rsidRPr="006E666D">
              <w:t>Italija, Burago di Molgora, Viale dell industria 3a-3b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112.662,33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0,667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lastRenderedPageBreak/>
              <w:t>172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SALESIANER MIETTEX d.o.o. za iznajmljivanje tekstila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77537887715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Radnička cesta 169,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971,19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0,006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173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SAVAL ZG društvo s ograničenom odgovornošću za proizvodnju i prodaju gumiranih valjaka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28065665817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Fallerovo šetalište 22,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13.903,83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0,082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174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SCHEKOLIN AG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DE185214236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C5EFC" w:rsidR="009C4175" w:rsidRPr="006E666D">
            <w:r w:rsidRPr="006E666D">
              <w:t>Njemačka, Gamprin-Bendern, Industrie Strasse 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130.851,75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0,774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175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SCHRACK TECHNIK d.o.o. za promet elektrotehničkih uređaja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36365310424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Zavrtnica 17,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174,52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0,001</w:t>
            </w:r>
            <w:r w:rsidR="009C4175" w:rsidRPr="006E666D">
              <w:t>%</w:t>
            </w:r>
          </w:p>
        </w:tc>
      </w:tr>
      <w:tr w:rsidTr="00782361" w:rsidR="009C4175" w:rsidRPr="006E666D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176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Shin-I Machinery Works Co.,Ltd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 xml:space="preserve">          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C5EFC" w:rsidR="009C4175" w:rsidRPr="006E666D">
            <w:r w:rsidRPr="006E666D">
              <w:t>Kina, Taichung no.43, Chung Cheng street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319.019,14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1,887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177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SIDERMEC S.P.A.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IT02439800406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7171" w:rsidR="009C4175" w:rsidRPr="006E666D">
            <w:r w:rsidRPr="006E666D">
              <w:t>Italija, Gatteo, Via Pirandelo 23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1.229,68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0,007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178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SINTOMA d.o.o. za informacijske i projektne sustave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58792118983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Vojakovačka 21,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525,00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0,003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179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SLOGA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200186820006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7171" w:rsidR="009C4175" w:rsidRPr="006E666D">
            <w:r w:rsidRPr="006E666D">
              <w:t>Republika Bosna i Hercegovina, Srajevo, Binjezevo bb, Hadžić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338.978,79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2,006</w:t>
            </w:r>
            <w:r w:rsidR="009C4175" w:rsidRPr="006E666D">
              <w:t xml:space="preserve"> %</w:t>
            </w:r>
          </w:p>
        </w:tc>
      </w:tr>
      <w:tr w:rsidTr="00B95B80" w:rsidR="009C4175" w:rsidRPr="006E666D">
        <w:trPr>
          <w:trHeight w:val="727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180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SMIT-COMMERCE d.o.o. trgovina, proizvodnja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95243482140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Gornjostupnička 9b, 10255 Gornji Stupnik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4.170,85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0,025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181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SOS - DJEČJE SELO HRVATSKA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40473432889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Zavrtnica 5III,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1.320,00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0,008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182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SREDIŠNJE KLIRINŠKO DEPOZITARNO DRUŠTVO,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64406809162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Heinzelova 62a,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9.302,30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0,055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183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STAN-FAR unutarnje i međunarodno otpremništvo, prijevozne usluge, uvoz-izvoz,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73036167195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Slavonska Avenija 52,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3.000,00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0,018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184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STEELFORCE NV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BE0402950965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7171" w:rsidR="009C4175" w:rsidRPr="006E666D">
            <w:r w:rsidRPr="006E666D">
              <w:t>Belgija, Antwerpen, Lange Klaren Straat 16-20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57.437,33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0,34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185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DMS, obrt za promet i usluge VL. DARKO STIPERSKI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92838009941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KOZJAČKA ULICA 17,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7.000,00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0,041</w:t>
            </w:r>
            <w:r w:rsidR="009C4175" w:rsidRPr="006E666D">
              <w:t xml:space="preserve"> %</w:t>
            </w:r>
          </w:p>
        </w:tc>
      </w:tr>
      <w:tr w:rsidTr="00782361" w:rsidR="009C4175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lastRenderedPageBreak/>
              <w:t>186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SUBMARINE d.o.o. za trgovinu, prijevoz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76768109657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Šišićeva 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9.065,00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P="00F44B1A" w:rsidR="009C4175" w:rsidRPr="006E666D">
            <w:pPr>
              <w:jc w:val="center"/>
            </w:pPr>
            <w:r w:rsidRPr="006E666D">
              <w:t>0,</w:t>
            </w:r>
            <w:r w:rsidR="00F44B1A" w:rsidRPr="006E666D">
              <w:t>054</w:t>
            </w:r>
            <w:r w:rsidRPr="006E666D">
              <w:t xml:space="preserve"> %</w:t>
            </w:r>
          </w:p>
        </w:tc>
      </w:tr>
      <w:tr w:rsidTr="00782361" w:rsidR="009C417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187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Sveučilište u Zagrebu - Studentski centar u Zagrebu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22597784145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Savska cesta 25,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433,56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P="00F44B1A" w:rsidR="009C4175" w:rsidRPr="006E666D">
            <w:pPr>
              <w:jc w:val="center"/>
            </w:pPr>
            <w:r w:rsidRPr="006E666D">
              <w:t>0,</w:t>
            </w:r>
            <w:r w:rsidR="00F44B1A" w:rsidRPr="006E666D">
              <w:t>003</w:t>
            </w:r>
            <w:r w:rsidRPr="006E666D">
              <w:t xml:space="preserve"> %</w:t>
            </w:r>
          </w:p>
        </w:tc>
      </w:tr>
      <w:tr w:rsidTr="00782361" w:rsidR="009C4175" w:rsidRPr="006E666D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188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DANIELA ŠEPČIĆ "DŠ" obrt za vulkanizerske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91346500833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Krenovac 5, 51219 Čavle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2.442,76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P="00F44B1A" w:rsidR="009C4175" w:rsidRPr="006E666D">
            <w:pPr>
              <w:jc w:val="center"/>
            </w:pPr>
            <w:r w:rsidRPr="006E666D">
              <w:t>0,0</w:t>
            </w:r>
            <w:r w:rsidR="00F44B1A" w:rsidRPr="006E666D">
              <w:t>14</w:t>
            </w:r>
            <w:r w:rsidRPr="006E666D">
              <w:t xml:space="preserve"> %</w:t>
            </w:r>
          </w:p>
        </w:tc>
      </w:tr>
      <w:tr w:rsidTr="00782361" w:rsidR="009C4175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189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VESNA ŠEŠKAR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79890080780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MARINIĆI 138, 51216 MARINIĆI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1.037,50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P="00F44B1A" w:rsidR="009C4175" w:rsidRPr="006E666D">
            <w:pPr>
              <w:jc w:val="center"/>
            </w:pPr>
            <w:r w:rsidRPr="006E666D">
              <w:t>0,0</w:t>
            </w:r>
            <w:r w:rsidR="00F44B1A" w:rsidRPr="006E666D">
              <w:t>06</w:t>
            </w:r>
            <w:r w:rsidRPr="006E666D">
              <w:t xml:space="preserve"> %</w:t>
            </w:r>
          </w:p>
        </w:tc>
      </w:tr>
      <w:tr w:rsidTr="00782361" w:rsidR="009C4175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190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ŠPED STRELA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104725904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7171" w:rsidR="009C4175" w:rsidRPr="006E666D">
            <w:r w:rsidRPr="006E666D">
              <w:t>Srbija, Čepure-Paračin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1.869,67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0,011</w:t>
            </w:r>
            <w:r w:rsidR="009C4175" w:rsidRPr="006E666D">
              <w:t>%</w:t>
            </w:r>
          </w:p>
        </w:tc>
      </w:tr>
      <w:tr w:rsidTr="00782361" w:rsidR="009C4175" w:rsidRPr="006E666D">
        <w:trPr>
          <w:trHeight w:val="171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191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ŠPEDTRANS WORLD međunarodni prijevoz i pretovar robe,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29285705922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r w:rsidRPr="006E666D">
              <w:t>Kukuljanovo 387, 51223 Kukuljanovo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C4175" w:rsidR="009C4175" w:rsidRPr="006E666D">
            <w:pPr>
              <w:jc w:val="center"/>
            </w:pPr>
            <w:r w:rsidRPr="006E666D">
              <w:t>30.575,00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9C4175" w:rsidRPr="006E666D">
            <w:pPr>
              <w:jc w:val="center"/>
            </w:pPr>
            <w:r w:rsidRPr="006E666D">
              <w:t>0,181</w:t>
            </w:r>
            <w:r w:rsidR="009C4175" w:rsidRPr="006E666D">
              <w:t xml:space="preserve"> %</w:t>
            </w:r>
          </w:p>
        </w:tc>
      </w:tr>
      <w:tr w:rsidTr="00782361" w:rsidR="00E94FDE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pPr>
              <w:jc w:val="center"/>
            </w:pPr>
            <w:r w:rsidRPr="006E666D">
              <w:t>192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r w:rsidRPr="006E666D">
              <w:t>TAU ON-LINE d.o.o. za informatiku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r w:rsidRPr="006E666D">
              <w:t>14273924910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r w:rsidRPr="006E666D">
              <w:t>Strojarska cesta 20,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pPr>
              <w:jc w:val="center"/>
            </w:pPr>
            <w:r w:rsidRPr="006E666D">
              <w:t>487,50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E94FDE" w:rsidRPr="006E666D">
            <w:pPr>
              <w:jc w:val="center"/>
            </w:pPr>
            <w:r w:rsidRPr="006E666D">
              <w:t>0,003</w:t>
            </w:r>
            <w:r w:rsidR="00E94FDE" w:rsidRPr="006E666D">
              <w:t>%</w:t>
            </w:r>
          </w:p>
        </w:tc>
      </w:tr>
      <w:tr w:rsidTr="00782361" w:rsidR="00E94FDE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pPr>
              <w:jc w:val="center"/>
            </w:pPr>
            <w:r w:rsidRPr="006E666D">
              <w:t>193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r w:rsidRPr="006E666D">
              <w:t>TEH-PROJEKT ENERGETIKA Projektiranje, konzalting, inženjering, proizvodnja strojarske opreme i kemijskih proizvoda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r w:rsidRPr="006E666D">
              <w:t>89370831907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r w:rsidRPr="006E666D">
              <w:t>Fiorella La Guardia 13,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pPr>
              <w:jc w:val="center"/>
            </w:pPr>
            <w:r w:rsidRPr="006E666D">
              <w:t>57.716,64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E94FDE" w:rsidRPr="006E666D">
            <w:pPr>
              <w:jc w:val="center"/>
            </w:pPr>
            <w:r w:rsidRPr="006E666D">
              <w:t>0,341</w:t>
            </w:r>
            <w:r w:rsidR="00E94FDE" w:rsidRPr="006E666D">
              <w:t xml:space="preserve"> %</w:t>
            </w:r>
          </w:p>
        </w:tc>
      </w:tr>
      <w:tr w:rsidTr="00782361" w:rsidR="00E94FDE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pPr>
              <w:jc w:val="center"/>
            </w:pPr>
            <w:r w:rsidRPr="006E666D">
              <w:t>194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r w:rsidRPr="006E666D">
              <w:t>TEHNIČAR-COPYSERVIS d.o.o. za proizvodnju, održavanje, popravak i trgovinu na veliko i malo uredskih i knjigovodstvenih strojeva i računalnih sustava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r w:rsidRPr="006E666D">
              <w:t>51390945090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r w:rsidRPr="006E666D">
              <w:t>Kranjčevićeva 25,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pPr>
              <w:jc w:val="center"/>
            </w:pPr>
            <w:r w:rsidRPr="006E666D">
              <w:t>1.234,10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P="00F44B1A" w:rsidR="00E94FDE" w:rsidRPr="006E666D">
            <w:pPr>
              <w:jc w:val="center"/>
            </w:pPr>
            <w:r w:rsidRPr="006E666D">
              <w:t>0,0</w:t>
            </w:r>
            <w:r w:rsidR="00F44B1A" w:rsidRPr="006E666D">
              <w:t>07</w:t>
            </w:r>
            <w:r w:rsidRPr="006E666D">
              <w:t xml:space="preserve"> %</w:t>
            </w:r>
          </w:p>
        </w:tc>
      </w:tr>
      <w:tr w:rsidTr="00782361" w:rsidR="00E94FDE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pPr>
              <w:jc w:val="center"/>
            </w:pPr>
            <w:r w:rsidRPr="006E666D">
              <w:t>195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r w:rsidRPr="006E666D">
              <w:t>TEHNODIV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r w:rsidRPr="006E666D">
              <w:t>99111228874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r w:rsidRPr="006E666D">
              <w:t>Kralja Zvonimira 19a, 33515 Orahovica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R="00E94FDE" w:rsidRPr="006E666D">
            <w:pPr>
              <w:jc w:val="center"/>
            </w:pPr>
            <w:r w:rsidRPr="006E666D">
              <w:t>11.943,32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94FDE" w:rsidP="00F44B1A" w:rsidR="00E94FDE" w:rsidRPr="006E666D">
            <w:pPr>
              <w:jc w:val="center"/>
            </w:pPr>
            <w:r w:rsidRPr="006E666D">
              <w:t>0,0</w:t>
            </w:r>
            <w:r w:rsidR="00F44B1A" w:rsidRPr="006E666D">
              <w:t>71</w:t>
            </w:r>
            <w:r w:rsidRPr="006E666D">
              <w:t xml:space="preserve"> %</w:t>
            </w:r>
          </w:p>
        </w:tc>
      </w:tr>
      <w:tr w:rsidTr="00782361" w:rsidR="00AC76E9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196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THE END OF LINE društvo s ograničenom odgovornošću za pakiranje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73871442076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Selska cesta 141,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35.456,40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AC76E9" w:rsidRPr="006E666D">
            <w:pPr>
              <w:jc w:val="center"/>
            </w:pPr>
            <w:r w:rsidRPr="006E666D">
              <w:t>0,21 %</w:t>
            </w:r>
            <w:r w:rsidR="00AC76E9" w:rsidRPr="006E666D">
              <w:t> </w:t>
            </w:r>
          </w:p>
        </w:tc>
      </w:tr>
      <w:tr w:rsidTr="005E1993" w:rsidR="00AC76E9" w:rsidRPr="006E666D">
        <w:trPr>
          <w:trHeight w:val="114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197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THE VALSPAR( NANTES) CORPORATI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FR48320460173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F2637" w:rsidR="00AC76E9" w:rsidRPr="006E666D">
            <w:r w:rsidRPr="006E666D">
              <w:t>Francuska, 25 bd. marchal a. juin, Nantes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49.062,09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P="00F44B1A" w:rsidR="00AC76E9" w:rsidRPr="006E666D">
            <w:pPr>
              <w:jc w:val="center"/>
            </w:pPr>
            <w:r w:rsidRPr="006E666D">
              <w:t>0,</w:t>
            </w:r>
            <w:r w:rsidR="00F44B1A" w:rsidRPr="006E666D">
              <w:t>29</w:t>
            </w:r>
            <w:r w:rsidRPr="006E666D">
              <w:t xml:space="preserve"> %</w:t>
            </w:r>
          </w:p>
        </w:tc>
      </w:tr>
      <w:tr w:rsidTr="005E1993" w:rsidR="00AC76E9" w:rsidRPr="006E666D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lastRenderedPageBreak/>
              <w:t>198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THYSSENKRUPP RASSELSTEIN GMBH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DE811726044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54DA" w:rsidR="00AC76E9" w:rsidRPr="006E666D">
            <w:r w:rsidRPr="006E666D">
              <w:t>Njemačka, Andernach koblenzer str. 141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3.725.175,82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AC76E9" w:rsidRPr="006E666D">
            <w:pPr>
              <w:jc w:val="center"/>
            </w:pPr>
            <w:r w:rsidRPr="006E666D">
              <w:t>22,04</w:t>
            </w:r>
            <w:r w:rsidR="00AC76E9" w:rsidRPr="006E666D">
              <w:t xml:space="preserve"> %</w:t>
            </w:r>
          </w:p>
        </w:tc>
      </w:tr>
      <w:tr w:rsidTr="005E1993" w:rsidR="00AC76E9" w:rsidRPr="006E666D">
        <w:trPr>
          <w:trHeight w:val="114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199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ANDREJ TÖDTLING, ODVJETNIK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76276702394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CRVENOG KRIŽA 12,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41.930,62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AC76E9" w:rsidRPr="006E666D">
            <w:pPr>
              <w:jc w:val="center"/>
            </w:pPr>
            <w:r w:rsidRPr="006E666D">
              <w:t>0,248</w:t>
            </w:r>
            <w:r w:rsidR="00AC76E9" w:rsidRPr="006E666D">
              <w:t xml:space="preserve"> %</w:t>
            </w:r>
          </w:p>
        </w:tc>
      </w:tr>
      <w:tr w:rsidTr="005E1993" w:rsidR="00AC76E9" w:rsidRPr="006E666D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200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TPZ, društvo s ograničenom odgovornošću za proizvodnju,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68119083236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Novoselska 25,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8.628,57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 </w:t>
            </w:r>
            <w:r w:rsidR="00F44B1A" w:rsidRPr="006E666D">
              <w:t>0,051 %</w:t>
            </w:r>
          </w:p>
        </w:tc>
      </w:tr>
      <w:tr w:rsidTr="005E1993" w:rsidR="00AC76E9" w:rsidRPr="006E666D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201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TRANSAGENT međunarodna pomorska i prometna agencija, d. o. 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65317199776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Verdieva 6, 51000 Rijeka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18.258,83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P="00F44B1A" w:rsidR="00AC76E9" w:rsidRPr="006E666D">
            <w:pPr>
              <w:jc w:val="center"/>
            </w:pPr>
            <w:r w:rsidRPr="006E666D">
              <w:t>0,</w:t>
            </w:r>
            <w:r w:rsidR="00F44B1A" w:rsidRPr="006E666D">
              <w:t>108</w:t>
            </w:r>
            <w:r w:rsidRPr="006E666D">
              <w:t>%</w:t>
            </w:r>
          </w:p>
        </w:tc>
      </w:tr>
      <w:tr w:rsidTr="005E1993" w:rsidR="00AC76E9" w:rsidRPr="006E666D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202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TRAST NEKRETNINE dioničko društvo,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93225891495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Prisavlje 2,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180,00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AC76E9" w:rsidRPr="006E666D">
            <w:pPr>
              <w:jc w:val="center"/>
            </w:pPr>
            <w:r w:rsidRPr="006E666D">
              <w:t>0,001</w:t>
            </w:r>
            <w:r w:rsidR="00AC76E9" w:rsidRPr="006E666D">
              <w:t>%</w:t>
            </w:r>
          </w:p>
        </w:tc>
      </w:tr>
      <w:tr w:rsidTr="005E1993" w:rsidR="00AC76E9" w:rsidRPr="006E666D">
        <w:trPr>
          <w:trHeight w:val="114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203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TRAST OTPREMNIŠTVO društvo s ograničenom odgovornošću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24839920900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Vojvodići 11, 10431 Novaki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3.730,00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 </w:t>
            </w:r>
            <w:r w:rsidR="00F44B1A" w:rsidRPr="006E666D">
              <w:t>0,022%</w:t>
            </w:r>
          </w:p>
        </w:tc>
      </w:tr>
      <w:tr w:rsidTr="00782361" w:rsidR="00AC76E9" w:rsidRPr="006E666D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204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TRIGLAV OSIGURANJE d. 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29743547503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Antuna Heinza 4,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1.569,54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P="00F44B1A" w:rsidR="00AC76E9" w:rsidRPr="006E666D">
            <w:pPr>
              <w:jc w:val="center"/>
            </w:pPr>
            <w:r w:rsidRPr="006E666D">
              <w:t>0,</w:t>
            </w:r>
            <w:r w:rsidR="00F44B1A" w:rsidRPr="006E666D">
              <w:t>009</w:t>
            </w:r>
            <w:r w:rsidRPr="006E666D">
              <w:t xml:space="preserve"> %</w:t>
            </w:r>
          </w:p>
        </w:tc>
      </w:tr>
      <w:tr w:rsidTr="00782361" w:rsidR="00AC76E9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205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UGOSTITELJSTVO ČULJAK d.o.o. za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31878401363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Bosutska 38,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594,00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AC76E9" w:rsidRPr="006E666D">
            <w:pPr>
              <w:jc w:val="center"/>
            </w:pPr>
            <w:r w:rsidRPr="006E666D">
              <w:t>0,004</w:t>
            </w:r>
            <w:r w:rsidR="00AC76E9" w:rsidRPr="006E666D">
              <w:t xml:space="preserve"> %</w:t>
            </w:r>
          </w:p>
        </w:tc>
      </w:tr>
      <w:tr w:rsidTr="00782361" w:rsidR="00AC76E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206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UniCredit Leasing Croatia društvo s ograničenom odgovornošću za leasing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18736141210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Heinzelova 33,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5.164,38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 </w:t>
            </w:r>
            <w:r w:rsidR="00F44B1A" w:rsidRPr="006E666D">
              <w:t>0,031 %</w:t>
            </w:r>
          </w:p>
        </w:tc>
      </w:tr>
      <w:tr w:rsidTr="00782361" w:rsidR="00AC76E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207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USTANOVA ZA ZDRAVSTVENU SKRB U MEDICINI RADA DR. TUDOR-PAVLIĆ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28440665923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Dolac 3,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6.965,00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P="00F44B1A" w:rsidR="00AC76E9" w:rsidRPr="006E666D">
            <w:pPr>
              <w:jc w:val="center"/>
            </w:pPr>
            <w:r w:rsidRPr="006E666D">
              <w:t>0,</w:t>
            </w:r>
            <w:r w:rsidR="00F44B1A" w:rsidRPr="006E666D">
              <w:t>041</w:t>
            </w:r>
            <w:r w:rsidRPr="006E666D">
              <w:t xml:space="preserve"> %</w:t>
            </w:r>
          </w:p>
        </w:tc>
      </w:tr>
      <w:tr w:rsidTr="00782361" w:rsidR="00AC76E9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208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VB LEASING d.o.o. za leasing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55525619967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Horvatova 82,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8.362,11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AC76E9" w:rsidRPr="006E666D">
            <w:pPr>
              <w:jc w:val="center"/>
            </w:pPr>
            <w:r w:rsidRPr="006E666D">
              <w:t>0,049</w:t>
            </w:r>
            <w:r w:rsidR="00AC76E9" w:rsidRPr="006E666D">
              <w:t xml:space="preserve"> %</w:t>
            </w:r>
          </w:p>
        </w:tc>
      </w:tr>
      <w:tr w:rsidTr="00782361" w:rsidR="00AC76E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209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VEMAR d. o. o. trgovina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16952196692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Mirka Jengića 19,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13.825,00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AC76E9" w:rsidRPr="006E666D">
            <w:pPr>
              <w:jc w:val="center"/>
            </w:pPr>
            <w:r w:rsidRPr="006E666D">
              <w:t>0,082</w:t>
            </w:r>
            <w:r w:rsidR="00AC76E9" w:rsidRPr="006E666D">
              <w:t xml:space="preserve"> %</w:t>
            </w:r>
          </w:p>
        </w:tc>
      </w:tr>
      <w:tr w:rsidTr="00782361" w:rsidR="00AC76E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210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VETERINARSKA STANICA RIJEKA,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02918144179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Marka Remsa 1,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2.562,50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AC76E9" w:rsidRPr="006E666D">
            <w:pPr>
              <w:jc w:val="center"/>
            </w:pPr>
            <w:r w:rsidRPr="006E666D">
              <w:t>0,015</w:t>
            </w:r>
            <w:r w:rsidR="00AC76E9" w:rsidRPr="006E666D">
              <w:t xml:space="preserve"> %</w:t>
            </w:r>
          </w:p>
        </w:tc>
      </w:tr>
      <w:tr w:rsidTr="00782361" w:rsidR="00AC76E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211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VIATOR&amp;VEKTOR PROJEKTI d.o.o. za trgovinu i otpremništvo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96740215145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Beethovenova 3,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1.185,43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AC76E9" w:rsidRPr="006E666D">
            <w:pPr>
              <w:jc w:val="center"/>
            </w:pPr>
            <w:r w:rsidRPr="006E666D">
              <w:t>0,007</w:t>
            </w:r>
            <w:r w:rsidR="00AC76E9" w:rsidRPr="006E666D">
              <w:t xml:space="preserve"> %</w:t>
            </w:r>
          </w:p>
        </w:tc>
      </w:tr>
      <w:tr w:rsidTr="00782361" w:rsidR="00AC76E9" w:rsidRPr="006E666D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212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VILIČARI društvo s ograničenom odgovornošću za trgovinu i iznajmljivanje strojeva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37934850916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Dražina 4, 51219 Čavle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1.966,57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AC76E9" w:rsidRPr="006E666D">
            <w:pPr>
              <w:jc w:val="center"/>
            </w:pPr>
            <w:r w:rsidRPr="006E666D">
              <w:t>0,012</w:t>
            </w:r>
            <w:r w:rsidR="00AC76E9" w:rsidRPr="006E666D">
              <w:t>%</w:t>
            </w:r>
          </w:p>
        </w:tc>
      </w:tr>
      <w:tr w:rsidTr="00782361" w:rsidR="00AC76E9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lastRenderedPageBreak/>
              <w:t>213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VIZOR ekologija-zaštita-konzalting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28579840610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Koprivnička 1, 42000 Varaždin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2.250,00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AC76E9" w:rsidRPr="006E666D">
            <w:pPr>
              <w:jc w:val="center"/>
            </w:pPr>
            <w:r w:rsidRPr="006E666D">
              <w:t>0,013</w:t>
            </w:r>
            <w:r w:rsidR="00AC76E9" w:rsidRPr="006E666D">
              <w:t xml:space="preserve"> %</w:t>
            </w:r>
          </w:p>
        </w:tc>
      </w:tr>
      <w:tr w:rsidTr="00782361" w:rsidR="00AC76E9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214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VODOOPSKRBA I ODVODNJA društvo s ograničenom odgovornošću za javnu vodoopskrbu i odvodnju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83416546499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r w:rsidRPr="006E666D">
              <w:t>Folnegovićeva 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76E9" w:rsidR="00AC76E9" w:rsidRPr="006E666D">
            <w:pPr>
              <w:jc w:val="center"/>
            </w:pPr>
            <w:r w:rsidRPr="006E666D">
              <w:t>16.941,49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AC76E9" w:rsidRPr="006E666D">
            <w:pPr>
              <w:jc w:val="center"/>
            </w:pPr>
            <w:r w:rsidRPr="006E666D">
              <w:t>0,1</w:t>
            </w:r>
            <w:r w:rsidR="00AC76E9" w:rsidRPr="006E666D">
              <w:t>%</w:t>
            </w:r>
          </w:p>
        </w:tc>
      </w:tr>
      <w:tr w:rsidTr="00782361" w:rsidR="003D7820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215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Wiener osiguranje Vienna Insurance Group dioničko društvo za osiguranje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52848403362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Slovenska ulica 24,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63.982,42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3D7820" w:rsidRPr="006E666D">
            <w:pPr>
              <w:jc w:val="center"/>
            </w:pPr>
            <w:r w:rsidRPr="006E666D">
              <w:t>0,379</w:t>
            </w:r>
            <w:r w:rsidR="003D7820" w:rsidRPr="006E666D">
              <w:t xml:space="preserve"> %</w:t>
            </w:r>
          </w:p>
        </w:tc>
      </w:tr>
      <w:tr w:rsidTr="00782361" w:rsidR="003D7820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216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WIN WIN GROUP d. o. o. za zapošljavanje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98396267134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Janeza Trdine 9,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3.369,52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3D7820" w:rsidRPr="006E666D">
            <w:pPr>
              <w:jc w:val="center"/>
            </w:pPr>
            <w:r w:rsidRPr="006E666D">
              <w:t>0,02</w:t>
            </w:r>
            <w:r w:rsidR="003D7820" w:rsidRPr="006E666D">
              <w:t xml:space="preserve"> %</w:t>
            </w:r>
          </w:p>
        </w:tc>
      </w:tr>
      <w:tr w:rsidTr="00782361" w:rsidR="003D7820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217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ZAGORJE LIFT društvo s ograničenom odgovornošću za montažu, održavanje i popravak dizala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64555295564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Budinšćina 78A, 49284 Budinšćina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1.325,00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3D7820" w:rsidRPr="006E666D">
            <w:pPr>
              <w:jc w:val="center"/>
            </w:pPr>
            <w:r w:rsidRPr="006E666D">
              <w:t>0,008</w:t>
            </w:r>
            <w:r w:rsidR="003D7820" w:rsidRPr="006E666D">
              <w:t xml:space="preserve"> %</w:t>
            </w:r>
          </w:p>
        </w:tc>
      </w:tr>
      <w:tr w:rsidTr="00782361" w:rsidR="003D7820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218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ZAGREBAČKI HOLDING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85584865987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ULICA GRADA VUKOVARA 41,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26.068,01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3D7820" w:rsidRPr="006E666D">
            <w:pPr>
              <w:jc w:val="center"/>
            </w:pPr>
            <w:r w:rsidRPr="006E666D">
              <w:t>0,154</w:t>
            </w:r>
            <w:r w:rsidR="003D7820" w:rsidRPr="006E666D">
              <w:t xml:space="preserve"> %</w:t>
            </w:r>
          </w:p>
        </w:tc>
      </w:tr>
      <w:tr w:rsidTr="00782361" w:rsidR="003D7820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219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ZEHATZ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B 20319760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910" w:rsidR="003D7820" w:rsidRPr="006E666D">
            <w:r w:rsidRPr="006E666D">
              <w:t>Mendaro po.ind. kurutz-gain 12-13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16.173,66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R="003D7820" w:rsidRPr="006E666D">
            <w:pPr>
              <w:jc w:val="center"/>
            </w:pPr>
            <w:r w:rsidRPr="006E666D">
              <w:t>0,096</w:t>
            </w:r>
            <w:r w:rsidR="003D7820" w:rsidRPr="006E666D">
              <w:t xml:space="preserve"> %</w:t>
            </w:r>
          </w:p>
        </w:tc>
      </w:tr>
      <w:tr w:rsidTr="00782361" w:rsidR="003D7820" w:rsidRPr="006E666D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220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ZO-INVEST društvo s ograničenom odgovornošću za projektiranje, graditeljstvo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20274696551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Mirogojska cesta 16,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10.708,90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 </w:t>
            </w:r>
            <w:r w:rsidR="00F44B1A" w:rsidRPr="006E666D">
              <w:t>0,063 %</w:t>
            </w:r>
          </w:p>
        </w:tc>
      </w:tr>
      <w:tr w:rsidTr="00782361" w:rsidR="003D7820" w:rsidRPr="006E666D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221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Železara Smederevo doo,Srbija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r w:rsidRPr="006E666D">
              <w:t>103125366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2910" w:rsidR="003D7820" w:rsidRPr="006E666D">
            <w:r w:rsidRPr="006E666D">
              <w:t>Srbija, Smederevo, Radinac bb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D7820" w:rsidR="003D7820" w:rsidRPr="006E666D">
            <w:pPr>
              <w:jc w:val="center"/>
            </w:pPr>
            <w:r w:rsidRPr="006E666D">
              <w:t>918.409,93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B1A" w:rsidP="00F44B1A" w:rsidR="003D7820" w:rsidRPr="006E666D">
            <w:pPr>
              <w:jc w:val="center"/>
            </w:pPr>
            <w:r w:rsidRPr="006E666D">
              <w:t>5,434</w:t>
            </w:r>
            <w:r w:rsidR="003D7820" w:rsidRPr="006E666D">
              <w:t xml:space="preserve"> %</w:t>
            </w:r>
          </w:p>
        </w:tc>
      </w:tr>
    </w:tbl>
    <w:p w:rsidRDefault="00390DE7" w:rsidP="00951A09" w:rsidR="00390DE7" w:rsidRPr="006E666D">
      <w:pPr>
        <w:pStyle w:val="Odlomakpopisa"/>
        <w:ind w:left="1068"/>
        <w:jc w:val="both"/>
      </w:pPr>
    </w:p>
    <w:p w:rsidRDefault="008607E8" w:rsidP="008607E8" w:rsidR="008607E8" w:rsidRPr="006E666D">
      <w:pPr>
        <w:pStyle w:val="Odlomakpopisa"/>
        <w:ind w:firstLine="709" w:left="0"/>
        <w:jc w:val="both"/>
      </w:pPr>
      <w:r w:rsidRPr="006E666D">
        <w:t>Utvrđuje se da u spisu prileži nepopunjeni obrazac za glasovanje</w:t>
      </w:r>
      <w:r w:rsidR="00C010A3" w:rsidRPr="006E666D">
        <w:t xml:space="preserve"> trgovačkog društva EKOTEX d.o</w:t>
      </w:r>
      <w:r w:rsidRPr="006E666D">
        <w:t>.o. Zagreb.</w:t>
      </w:r>
    </w:p>
    <w:p w:rsidRDefault="008607E8" w:rsidP="008607E8" w:rsidR="008607E8" w:rsidRPr="006E666D">
      <w:pPr>
        <w:pStyle w:val="Odlomakpopisa"/>
        <w:ind w:firstLine="709" w:left="0"/>
        <w:jc w:val="both"/>
      </w:pPr>
      <w:r w:rsidRPr="006E666D">
        <w:t xml:space="preserve">Utvrđuje se da na današnjem ročištu nije nazočan punomoćnik vjerovnika EKOTEX d.o.o. Zagreb. </w:t>
      </w:r>
    </w:p>
    <w:p w:rsidRDefault="008607E8" w:rsidP="008607E8" w:rsidR="008607E8" w:rsidRPr="006E666D">
      <w:pPr>
        <w:pStyle w:val="Odlomakpopisa"/>
        <w:ind w:firstLine="709" w:left="0"/>
        <w:jc w:val="both"/>
      </w:pPr>
      <w:r w:rsidRPr="006E666D">
        <w:t>Temeljem čl. 58. st. 2 Stečajnog zakona smatra se da je trgovačko društvo EKOTEX d.o.o. Zagreb glasovalo protiv plana restrukturiranja.</w:t>
      </w:r>
    </w:p>
    <w:p w:rsidRDefault="008B7D90" w:rsidP="008607E8" w:rsidR="008B7D90" w:rsidRPr="006E666D">
      <w:pPr>
        <w:pStyle w:val="Odlomakpopisa"/>
        <w:ind w:firstLine="709" w:left="0"/>
        <w:jc w:val="both"/>
      </w:pPr>
    </w:p>
    <w:p w:rsidRDefault="008B7D90" w:rsidP="008B7D90" w:rsidR="008B7D90" w:rsidRPr="006E666D">
      <w:pPr>
        <w:pStyle w:val="Odlomakpopisa"/>
        <w:ind w:firstLine="709" w:left="0"/>
        <w:jc w:val="both"/>
      </w:pPr>
      <w:r w:rsidRPr="006E666D">
        <w:t>Utvrđuje se da u spisu prileži nepopunjeni obrazac za glasovanje SREDIŠNJEG KLIRINŠKOG DEPOZITARNOG DRUŠTVA d.d. Zagreb.</w:t>
      </w:r>
    </w:p>
    <w:p w:rsidRDefault="008B7D90" w:rsidP="008B7D90" w:rsidR="008B7D90" w:rsidRPr="006E666D">
      <w:pPr>
        <w:pStyle w:val="Odlomakpopisa"/>
        <w:ind w:firstLine="709" w:left="0"/>
        <w:jc w:val="both"/>
      </w:pPr>
      <w:r w:rsidRPr="006E666D">
        <w:t>Utvrđuje se da na današnjem ročištu nije nazočan punomoćnik vjerovnika SREDIŠNJEG KLIRINŠKOG DEPOZITARNOG DRUŠTVA d.d. Zagreb.</w:t>
      </w:r>
    </w:p>
    <w:p w:rsidRDefault="008B7D90" w:rsidP="008B7D90" w:rsidR="008B7D90">
      <w:pPr>
        <w:pStyle w:val="Odlomakpopisa"/>
        <w:ind w:firstLine="709" w:left="0"/>
        <w:jc w:val="both"/>
      </w:pPr>
      <w:r w:rsidRPr="006E666D">
        <w:t>Temeljem čl. 58. st. 2 Stečajnog zakona smatra se da je SREDIŠNJE KLIRINŠKO DEPOZITARNO DRUŠTVO d.d. Zagreb glasovalo protiv plana restrukturiranja.</w:t>
      </w:r>
    </w:p>
    <w:p w:rsidRDefault="001C587A" w:rsidP="001C587A" w:rsidR="001C587A">
      <w:pPr>
        <w:pStyle w:val="Odlomakpopisa"/>
        <w:ind w:left="0"/>
      </w:pPr>
    </w:p>
    <w:p w:rsidRDefault="001C587A" w:rsidP="001C587A" w:rsidR="001C587A" w:rsidRPr="006E666D">
      <w:pPr>
        <w:pStyle w:val="Odlomakpopisa"/>
        <w:ind w:left="0"/>
      </w:pPr>
      <w:r>
        <w:tab/>
      </w:r>
      <w:r w:rsidRPr="006E666D">
        <w:t>U</w:t>
      </w:r>
      <w:r>
        <w:t xml:space="preserve">tvrđuje se da u spisu prileži </w:t>
      </w:r>
      <w:r w:rsidRPr="006E666D">
        <w:t>popunjeni obrazac za glasovanje</w:t>
      </w:r>
      <w:r>
        <w:t xml:space="preserve"> o planu restrukturiranja </w:t>
      </w:r>
      <w:r w:rsidRPr="00142C7B">
        <w:t>vjerovnik</w:t>
      </w:r>
      <w:r>
        <w:t>a</w:t>
      </w:r>
      <w:r w:rsidRPr="00142C7B">
        <w:t xml:space="preserve"> BÖHLER-UDDEHOLM ZAGREB d.o.o. Zagreb, </w:t>
      </w:r>
      <w:r>
        <w:t xml:space="preserve">uz koji nije priložen dokaz da ga je potpisala ovlaštena osoba. </w:t>
      </w:r>
    </w:p>
    <w:p w:rsidRDefault="00F92936" w:rsidP="008607E8" w:rsidR="00F92936">
      <w:pPr>
        <w:pStyle w:val="Odlomakpopisa"/>
        <w:ind w:firstLine="709" w:left="0"/>
        <w:jc w:val="both"/>
      </w:pPr>
    </w:p>
    <w:p w:rsidRDefault="001C587A" w:rsidP="001C587A" w:rsidR="001C587A" w:rsidRPr="006E666D">
      <w:pPr>
        <w:pStyle w:val="Odlomakpopisa"/>
        <w:ind w:left="0"/>
      </w:pPr>
      <w:r>
        <w:lastRenderedPageBreak/>
        <w:tab/>
      </w:r>
      <w:r w:rsidRPr="006E666D">
        <w:t>U</w:t>
      </w:r>
      <w:r>
        <w:t xml:space="preserve">tvrđuje se da u spisu prileži </w:t>
      </w:r>
      <w:r w:rsidRPr="006E666D">
        <w:t>popunjeni obrazac za glasovanje</w:t>
      </w:r>
      <w:r>
        <w:t xml:space="preserve"> o planu restrukturiranja </w:t>
      </w:r>
      <w:r w:rsidRPr="00746129">
        <w:t>vjerovnik</w:t>
      </w:r>
      <w:r>
        <w:t>a</w:t>
      </w:r>
      <w:r w:rsidRPr="00746129">
        <w:t xml:space="preserve"> HRVATSKE VODE, Zagreb, </w:t>
      </w:r>
      <w:r>
        <w:t xml:space="preserve">uz koji nije priložen dokaz da ga je potpisala ovlaštena osoba. </w:t>
      </w:r>
    </w:p>
    <w:p w:rsidRDefault="001C587A" w:rsidP="008607E8" w:rsidR="001C587A" w:rsidRPr="006E666D">
      <w:pPr>
        <w:pStyle w:val="Odlomakpopisa"/>
        <w:ind w:firstLine="709" w:left="0"/>
        <w:jc w:val="both"/>
      </w:pPr>
    </w:p>
    <w:p w:rsidRDefault="00A81F4C" w:rsidP="00C43751" w:rsidR="00C43751" w:rsidRPr="006E666D">
      <w:pPr>
        <w:ind w:firstLine="708"/>
        <w:jc w:val="both"/>
      </w:pPr>
      <w:r w:rsidRPr="006E666D">
        <w:t>Utvrđuje se da u spisu prileže popunjeni obrasci</w:t>
      </w:r>
      <w:r w:rsidR="00A67CFD" w:rsidRPr="006E666D">
        <w:t xml:space="preserve"> za glasovanje o planu restrukturiranja </w:t>
      </w:r>
      <w:r w:rsidR="00890F80" w:rsidRPr="006E666D">
        <w:t xml:space="preserve">objavljenog na mrežnoj stranici e-Oglasnoj ploči sudova dana </w:t>
      </w:r>
      <w:r w:rsidRPr="006E666D">
        <w:t>1. ožujka 2018. kako slijedi:</w:t>
      </w:r>
    </w:p>
    <w:p w:rsidRDefault="00390DE7" w:rsidP="00C43751" w:rsidR="00390DE7" w:rsidRPr="006E666D">
      <w:pPr>
        <w:ind w:firstLine="708"/>
        <w:jc w:val="both"/>
      </w:pPr>
    </w:p>
    <w:p w:rsidRDefault="00C43751" w:rsidP="00C43751" w:rsidR="00C43751" w:rsidRPr="006E666D">
      <w:pPr>
        <w:ind w:firstLine="708"/>
        <w:jc w:val="both"/>
      </w:pPr>
      <w:r w:rsidRPr="006E666D">
        <w:t xml:space="preserve">Vjerovnici koji su glasovali </w:t>
      </w:r>
      <w:r w:rsidRPr="006E666D">
        <w:rPr>
          <w:b/>
        </w:rPr>
        <w:t>ZA</w:t>
      </w:r>
      <w:r w:rsidRPr="006E666D">
        <w:t xml:space="preserve"> plan restrukturiranja dužnika</w:t>
      </w:r>
      <w:r w:rsidR="00390DE7" w:rsidRPr="006E666D">
        <w:t>:</w:t>
      </w:r>
    </w:p>
    <w:p w:rsidRDefault="00390DE7" w:rsidP="00C43751" w:rsidR="00390DE7" w:rsidRPr="006E666D">
      <w:pPr>
        <w:ind w:firstLine="708"/>
        <w:jc w:val="both"/>
      </w:pPr>
    </w:p>
    <w:p w:rsidRDefault="00A81F4C" w:rsidP="00C43751" w:rsidR="00A81F4C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C43751" w:rsidRPr="006E666D">
        <w:t xml:space="preserve">CONSTELLIUM ROLLED PRODUCTS SINGEN GMBH&amp;CO.KG Njemačka, Alusingen Platz 1 sa pravom glasa u visini od </w:t>
      </w:r>
      <w:r w:rsidR="00C43751" w:rsidRPr="006E666D">
        <w:rPr>
          <w:b/>
        </w:rPr>
        <w:t>818.382,91 kn</w:t>
      </w:r>
      <w:r w:rsidR="00C43751" w:rsidRPr="006E666D">
        <w:t xml:space="preserve">  odnosno </w:t>
      </w:r>
      <w:r w:rsidR="00C43751" w:rsidRPr="006E666D">
        <w:rPr>
          <w:b/>
        </w:rPr>
        <w:t>4,842 %</w:t>
      </w:r>
      <w:r w:rsidR="00C43751" w:rsidRPr="006E666D">
        <w:t xml:space="preserve"> </w:t>
      </w:r>
    </w:p>
    <w:p w:rsidRDefault="00E9385C" w:rsidP="00E9385C" w:rsidR="00E9385C" w:rsidRPr="006E666D">
      <w:pPr>
        <w:pStyle w:val="Odlomakpopisa"/>
        <w:ind w:left="1068"/>
        <w:jc w:val="both"/>
      </w:pPr>
    </w:p>
    <w:p w:rsidRDefault="00C43751" w:rsidP="00E9385C" w:rsidR="00E9385C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NASTAVNI ZAVOD ZA JAVNO ZDRAVSTVO PRIMORSKO GORANSKE ŽUPANIJE sa pravom glasa u visini od </w:t>
      </w:r>
      <w:r w:rsidRPr="006E666D">
        <w:rPr>
          <w:b/>
        </w:rPr>
        <w:t>12.166,46 kn</w:t>
      </w:r>
      <w:r w:rsidRPr="006E666D">
        <w:t xml:space="preserve"> odnosno </w:t>
      </w:r>
      <w:r w:rsidRPr="006E666D">
        <w:rPr>
          <w:b/>
        </w:rPr>
        <w:t>0,072 %</w:t>
      </w:r>
      <w:r w:rsidRPr="006E666D">
        <w:t xml:space="preserve"> </w:t>
      </w:r>
    </w:p>
    <w:p w:rsidRDefault="00A05425" w:rsidP="00A05425" w:rsidR="00A05425" w:rsidRPr="006E666D">
      <w:pPr>
        <w:pStyle w:val="Odlomakpopisa"/>
        <w:ind w:left="1068"/>
        <w:jc w:val="both"/>
      </w:pPr>
    </w:p>
    <w:p w:rsidRDefault="00C43751" w:rsidP="00C43751" w:rsidR="00C43751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E9385C" w:rsidRPr="006E666D">
        <w:t>KINYO GMBH Njemačka</w:t>
      </w:r>
      <w:r w:rsidRPr="006E666D">
        <w:t xml:space="preserve"> sa pravom glasa u visini od </w:t>
      </w:r>
      <w:r w:rsidR="00E9385C" w:rsidRPr="006E666D">
        <w:rPr>
          <w:b/>
        </w:rPr>
        <w:t xml:space="preserve">8.098,02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</w:t>
      </w:r>
      <w:r w:rsidR="00E9385C" w:rsidRPr="006E666D">
        <w:rPr>
          <w:b/>
        </w:rPr>
        <w:t>,048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E9385C" w:rsidP="00E9385C" w:rsidR="00E9385C" w:rsidRPr="006E666D">
      <w:pPr>
        <w:pStyle w:val="Odlomakpopisa"/>
        <w:ind w:left="1068"/>
        <w:jc w:val="both"/>
      </w:pPr>
    </w:p>
    <w:p w:rsidRDefault="00E9385C" w:rsidP="00E9385C" w:rsidR="00E9385C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CROWN FOOD ESPANA SOCIEDAD ANONIMA sa pravom glasa u visini od </w:t>
      </w:r>
      <w:r w:rsidRPr="006E666D">
        <w:rPr>
          <w:b/>
        </w:rPr>
        <w:t>1.836.136,69 kn</w:t>
      </w:r>
      <w:r w:rsidRPr="006E666D">
        <w:t xml:space="preserve"> odnosno </w:t>
      </w:r>
      <w:r w:rsidRPr="006E666D">
        <w:rPr>
          <w:b/>
        </w:rPr>
        <w:t>10,863 %</w:t>
      </w:r>
      <w:r w:rsidRPr="006E666D">
        <w:t xml:space="preserve"> </w:t>
      </w:r>
    </w:p>
    <w:p w:rsidRDefault="00E9385C" w:rsidP="00E9385C" w:rsidR="00E9385C" w:rsidRPr="006E666D">
      <w:pPr>
        <w:pStyle w:val="Odlomakpopisa"/>
        <w:ind w:left="1068"/>
        <w:jc w:val="both"/>
      </w:pPr>
    </w:p>
    <w:p w:rsidRDefault="00E9385C" w:rsidP="00E9385C" w:rsidR="00E9385C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137BFC" w:rsidRPr="006E666D">
        <w:t>NOVELIS ITALIA SPA</w:t>
      </w:r>
      <w:r w:rsidRPr="006E666D">
        <w:t xml:space="preserve"> sa pravom glasa u visini od </w:t>
      </w:r>
      <w:r w:rsidR="00137BFC" w:rsidRPr="006E666D">
        <w:rPr>
          <w:b/>
        </w:rPr>
        <w:t>418.307,43</w:t>
      </w:r>
      <w:r w:rsidRPr="006E666D">
        <w:rPr>
          <w:b/>
        </w:rPr>
        <w:t xml:space="preserve"> kn</w:t>
      </w:r>
      <w:r w:rsidRPr="006E666D">
        <w:t xml:space="preserve"> odnosno </w:t>
      </w:r>
      <w:r w:rsidR="00137BFC" w:rsidRPr="006E666D">
        <w:rPr>
          <w:b/>
        </w:rPr>
        <w:t xml:space="preserve">2,475 </w:t>
      </w:r>
      <w:r w:rsidRPr="006E666D">
        <w:rPr>
          <w:b/>
        </w:rPr>
        <w:t>%</w:t>
      </w:r>
      <w:r w:rsidRPr="006E666D">
        <w:t xml:space="preserve"> </w:t>
      </w:r>
    </w:p>
    <w:p w:rsidRDefault="0052458B" w:rsidP="0052458B" w:rsidR="0052458B" w:rsidRPr="006E666D">
      <w:pPr>
        <w:pStyle w:val="Odlomakpopisa"/>
        <w:rPr>
          <w:color w:val="FF0000"/>
        </w:rPr>
      </w:pPr>
    </w:p>
    <w:p w:rsidRDefault="00A05425" w:rsidP="00A05425" w:rsidR="00A05425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METRONET TELEKOMUNIKACIJE, Zagreb, Ulica grada Vukovara 269d sa pravom glasa u visini od </w:t>
      </w:r>
      <w:r w:rsidRPr="006E666D">
        <w:rPr>
          <w:b/>
        </w:rPr>
        <w:t>13.618,26 kn</w:t>
      </w:r>
      <w:r w:rsidRPr="006E666D">
        <w:t xml:space="preserve"> odnosno </w:t>
      </w:r>
      <w:r w:rsidRPr="006E666D">
        <w:rPr>
          <w:b/>
        </w:rPr>
        <w:t>0,081 %</w:t>
      </w:r>
      <w:r w:rsidRPr="006E666D">
        <w:t xml:space="preserve"> </w:t>
      </w:r>
    </w:p>
    <w:p w:rsidRDefault="0052458B" w:rsidP="00A05425" w:rsidR="0052458B" w:rsidRPr="006E666D">
      <w:pPr>
        <w:pStyle w:val="Odlomakpopisa"/>
        <w:ind w:left="1068"/>
        <w:jc w:val="both"/>
        <w:rPr>
          <w:color w:val="FF0000"/>
        </w:rPr>
      </w:pPr>
    </w:p>
    <w:p w:rsidRDefault="00A05425" w:rsidP="00A05425" w:rsidR="00A05425" w:rsidRPr="006E666D">
      <w:pPr>
        <w:pStyle w:val="Odlomakpopisa"/>
        <w:numPr>
          <w:ilvl w:val="0"/>
          <w:numId w:val="18"/>
        </w:numPr>
        <w:jc w:val="both"/>
      </w:pPr>
      <w:r w:rsidRPr="006E666D">
        <w:t>vjerovnik P</w:t>
      </w:r>
      <w:r w:rsidR="00E26612" w:rsidRPr="006E666D">
        <w:t>ROENERGY d.o.o. Zagreb, J. Maroh</w:t>
      </w:r>
      <w:r w:rsidRPr="006E666D">
        <w:t xml:space="preserve">nića 1 sa pravom glasa u visini od </w:t>
      </w:r>
      <w:r w:rsidRPr="006E666D">
        <w:rPr>
          <w:b/>
        </w:rPr>
        <w:t>775.665,88 kn</w:t>
      </w:r>
      <w:r w:rsidRPr="006E666D">
        <w:t xml:space="preserve"> odnosno </w:t>
      </w:r>
      <w:r w:rsidRPr="006E666D">
        <w:rPr>
          <w:b/>
        </w:rPr>
        <w:t>4,589 %</w:t>
      </w:r>
      <w:r w:rsidRPr="006E666D">
        <w:t xml:space="preserve"> </w:t>
      </w:r>
    </w:p>
    <w:p w:rsidRDefault="00A05425" w:rsidP="00A05425" w:rsidR="00A05425" w:rsidRPr="006E666D">
      <w:pPr>
        <w:pStyle w:val="Odlomakpopisa"/>
        <w:ind w:left="1068"/>
        <w:jc w:val="both"/>
        <w:rPr>
          <w:color w:val="FF0000"/>
        </w:rPr>
      </w:pPr>
    </w:p>
    <w:p w:rsidRDefault="00A05425" w:rsidP="00A05425" w:rsidR="00A05425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381996" w:rsidRPr="006E666D">
        <w:t xml:space="preserve">ODVJETNIČKO DRUŠTVO TODTLING &amp; PARTNERI </w:t>
      </w:r>
      <w:r w:rsidRPr="006E666D">
        <w:t xml:space="preserve">sa pravom glasa u visini od </w:t>
      </w:r>
      <w:r w:rsidR="00381996" w:rsidRPr="006E666D">
        <w:rPr>
          <w:b/>
        </w:rPr>
        <w:t>41.930,62</w:t>
      </w:r>
      <w:r w:rsidRPr="006E666D">
        <w:rPr>
          <w:b/>
        </w:rPr>
        <w:t xml:space="preserve"> kn</w:t>
      </w:r>
      <w:r w:rsidRPr="006E666D">
        <w:t xml:space="preserve"> odnosno </w:t>
      </w:r>
      <w:r w:rsidR="00381996" w:rsidRPr="006E666D">
        <w:rPr>
          <w:b/>
        </w:rPr>
        <w:t>0,248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A05425" w:rsidP="00A05425" w:rsidR="00A05425" w:rsidRPr="006E666D">
      <w:pPr>
        <w:pStyle w:val="Odlomakpopisa"/>
        <w:ind w:left="1068"/>
        <w:jc w:val="both"/>
        <w:rPr>
          <w:color w:val="FF0000"/>
        </w:rPr>
      </w:pPr>
    </w:p>
    <w:p w:rsidRDefault="00381996" w:rsidP="00381996" w:rsidR="00381996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304360" w:rsidRPr="006E666D">
        <w:t xml:space="preserve">JURE d.o.o. Rijeka, Z. Kučića 39 </w:t>
      </w:r>
      <w:r w:rsidRPr="006E666D">
        <w:t xml:space="preserve">sa pravom glasa u visini od </w:t>
      </w:r>
      <w:r w:rsidR="00304360" w:rsidRPr="006E666D">
        <w:rPr>
          <w:b/>
        </w:rPr>
        <w:t>82.554,10</w:t>
      </w:r>
      <w:r w:rsidRPr="006E666D">
        <w:rPr>
          <w:b/>
        </w:rPr>
        <w:t xml:space="preserve"> kn</w:t>
      </w:r>
      <w:r w:rsidRPr="006E666D">
        <w:t xml:space="preserve"> odnosno </w:t>
      </w:r>
      <w:r w:rsidR="00304360" w:rsidRPr="006E666D">
        <w:rPr>
          <w:b/>
        </w:rPr>
        <w:t>0,488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2B34AD" w:rsidP="002B34AD" w:rsidR="002B34AD" w:rsidRPr="006E666D">
      <w:pPr>
        <w:pStyle w:val="Odlomakpopisa"/>
      </w:pPr>
    </w:p>
    <w:p w:rsidRDefault="002B34AD" w:rsidP="002B34AD" w:rsidR="002B34AD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E26612" w:rsidRPr="006E666D">
        <w:t>AD GRAFIKA d.o.o. Rijeka, F. M</w:t>
      </w:r>
      <w:r w:rsidR="008205AC" w:rsidRPr="006E666D">
        <w:t>l</w:t>
      </w:r>
      <w:r w:rsidR="00E26612" w:rsidRPr="006E666D">
        <w:t>a</w:t>
      </w:r>
      <w:r w:rsidR="008205AC" w:rsidRPr="006E666D">
        <w:t xml:space="preserve">denića 3 </w:t>
      </w:r>
      <w:r w:rsidRPr="006E666D">
        <w:t xml:space="preserve">sa pravom glasa u visini od </w:t>
      </w:r>
      <w:r w:rsidR="008205AC" w:rsidRPr="006E666D">
        <w:rPr>
          <w:b/>
        </w:rPr>
        <w:t>118.458,75</w:t>
      </w:r>
      <w:r w:rsidRPr="006E666D">
        <w:rPr>
          <w:b/>
        </w:rPr>
        <w:t xml:space="preserve"> kn</w:t>
      </w:r>
      <w:r w:rsidRPr="006E666D">
        <w:t xml:space="preserve"> odnosno </w:t>
      </w:r>
      <w:r w:rsidR="008205AC" w:rsidRPr="006E666D">
        <w:rPr>
          <w:b/>
        </w:rPr>
        <w:t>0,70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2B34AD" w:rsidP="002B34AD" w:rsidR="002B34AD" w:rsidRPr="006E666D">
      <w:pPr>
        <w:pStyle w:val="Odlomakpopisa"/>
        <w:ind w:left="1068"/>
        <w:jc w:val="both"/>
        <w:rPr>
          <w:color w:val="FF0000"/>
        </w:rPr>
      </w:pPr>
    </w:p>
    <w:p w:rsidRDefault="0030418F" w:rsidP="008205AC" w:rsidR="008205AC" w:rsidRPr="006E666D">
      <w:pPr>
        <w:pStyle w:val="Odlomakpopisa"/>
        <w:numPr>
          <w:ilvl w:val="0"/>
          <w:numId w:val="18"/>
        </w:numPr>
        <w:jc w:val="both"/>
      </w:pPr>
      <w:r w:rsidRPr="006E666D">
        <w:t>vjerovnik AUTOPR</w:t>
      </w:r>
      <w:r w:rsidR="008205AC" w:rsidRPr="006E666D">
        <w:t>IJEVOZNIČKI OBRT SM</w:t>
      </w:r>
      <w:r w:rsidRPr="006E666D">
        <w:t>, vl. Siniša Manojlović, Rijeka, Primorska 3</w:t>
      </w:r>
      <w:r w:rsidR="008205AC" w:rsidRPr="006E666D">
        <w:t xml:space="preserve"> sa pravom glasa u visini od </w:t>
      </w:r>
      <w:r w:rsidRPr="006E666D">
        <w:rPr>
          <w:b/>
        </w:rPr>
        <w:t>5.180,00</w:t>
      </w:r>
      <w:r w:rsidR="008205AC" w:rsidRPr="006E666D">
        <w:rPr>
          <w:b/>
        </w:rPr>
        <w:t xml:space="preserve"> kn</w:t>
      </w:r>
      <w:r w:rsidR="008205AC" w:rsidRPr="006E666D">
        <w:t xml:space="preserve"> odnosno </w:t>
      </w:r>
      <w:r w:rsidR="008205AC" w:rsidRPr="006E666D">
        <w:rPr>
          <w:b/>
        </w:rPr>
        <w:t>0</w:t>
      </w:r>
      <w:r w:rsidRPr="006E666D">
        <w:rPr>
          <w:b/>
        </w:rPr>
        <w:t>,031</w:t>
      </w:r>
      <w:r w:rsidR="008205AC" w:rsidRPr="006E666D">
        <w:rPr>
          <w:b/>
        </w:rPr>
        <w:t xml:space="preserve"> %</w:t>
      </w:r>
      <w:r w:rsidR="008205AC" w:rsidRPr="006E666D">
        <w:t xml:space="preserve"> </w:t>
      </w:r>
    </w:p>
    <w:p w:rsidRDefault="008205AC" w:rsidP="008205AC" w:rsidR="008205AC" w:rsidRPr="006E666D">
      <w:pPr>
        <w:pStyle w:val="Odlomakpopisa"/>
        <w:ind w:left="1068"/>
        <w:jc w:val="both"/>
        <w:rPr>
          <w:color w:val="FF0000"/>
        </w:rPr>
      </w:pPr>
    </w:p>
    <w:p w:rsidRDefault="0030418F" w:rsidP="0030418F" w:rsidR="0030418F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BILOKALNIK IPA d.d. Koprivnica, Dravska 19 sa pravom glasa u visini od </w:t>
      </w:r>
      <w:r w:rsidRPr="006E666D">
        <w:rPr>
          <w:b/>
        </w:rPr>
        <w:t>214.512,83 kn</w:t>
      </w:r>
      <w:r w:rsidRPr="006E666D">
        <w:t xml:space="preserve"> odnosno </w:t>
      </w:r>
      <w:r w:rsidRPr="006E666D">
        <w:rPr>
          <w:b/>
        </w:rPr>
        <w:t>1,27 %</w:t>
      </w:r>
      <w:r w:rsidRPr="006E666D">
        <w:t xml:space="preserve"> </w:t>
      </w:r>
    </w:p>
    <w:p w:rsidRDefault="0030418F" w:rsidP="0030418F" w:rsidR="0030418F" w:rsidRPr="006E666D">
      <w:pPr>
        <w:pStyle w:val="Odlomakpopisa"/>
        <w:ind w:left="1068"/>
        <w:jc w:val="both"/>
        <w:rPr>
          <w:color w:val="FF0000"/>
        </w:rPr>
      </w:pPr>
    </w:p>
    <w:p w:rsidRDefault="00F9670F" w:rsidP="00F9670F" w:rsidR="00F9670F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BRNA SERVIS d.o.o. Zlobin, Zlobin 19a sa pravom glasa u visini od </w:t>
      </w:r>
      <w:r w:rsidRPr="006E666D">
        <w:rPr>
          <w:b/>
        </w:rPr>
        <w:t>45.875,00 kn</w:t>
      </w:r>
      <w:r w:rsidRPr="006E666D">
        <w:t xml:space="preserve"> odnosno </w:t>
      </w:r>
      <w:r w:rsidRPr="006E666D">
        <w:rPr>
          <w:b/>
        </w:rPr>
        <w:t>0,27 %</w:t>
      </w:r>
      <w:r w:rsidRPr="006E666D">
        <w:t xml:space="preserve"> </w:t>
      </w:r>
    </w:p>
    <w:p w:rsidRDefault="00F9670F" w:rsidP="00F9670F" w:rsidR="00F9670F" w:rsidRPr="006E666D">
      <w:pPr>
        <w:pStyle w:val="Odlomakpopisa"/>
        <w:ind w:left="1068"/>
        <w:jc w:val="both"/>
        <w:rPr>
          <w:color w:val="FF0000"/>
        </w:rPr>
      </w:pPr>
    </w:p>
    <w:p w:rsidRDefault="00832986" w:rsidP="00832986" w:rsidR="00832986" w:rsidRPr="006E666D">
      <w:pPr>
        <w:pStyle w:val="Odlomakpopisa"/>
        <w:numPr>
          <w:ilvl w:val="0"/>
          <w:numId w:val="18"/>
        </w:numPr>
        <w:jc w:val="both"/>
      </w:pPr>
      <w:r w:rsidRPr="006E666D">
        <w:lastRenderedPageBreak/>
        <w:t xml:space="preserve">vjerovnik CRODUX PLIN d.o.o. Zagreb, Savska Opatovina 36 sa pravom glasa u visini od </w:t>
      </w:r>
      <w:r w:rsidRPr="006E666D">
        <w:rPr>
          <w:b/>
        </w:rPr>
        <w:t>41.398,73 kn</w:t>
      </w:r>
      <w:r w:rsidRPr="006E666D">
        <w:t xml:space="preserve"> odnosno </w:t>
      </w:r>
      <w:r w:rsidRPr="006E666D">
        <w:rPr>
          <w:b/>
        </w:rPr>
        <w:t>0,245 %</w:t>
      </w:r>
      <w:r w:rsidRPr="006E666D">
        <w:t xml:space="preserve"> </w:t>
      </w:r>
    </w:p>
    <w:p w:rsidRDefault="00832986" w:rsidP="00832986" w:rsidR="00832986" w:rsidRPr="006E666D">
      <w:pPr>
        <w:pStyle w:val="Odlomakpopisa"/>
        <w:ind w:left="1068"/>
        <w:jc w:val="both"/>
        <w:rPr>
          <w:color w:val="FF0000"/>
        </w:rPr>
      </w:pPr>
    </w:p>
    <w:p w:rsidRDefault="00137862" w:rsidP="00137862" w:rsidR="00137862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FIBEL d.o.o. Zagreb, Remetinečka cesta 137a sa pravom glasa u visini od </w:t>
      </w:r>
      <w:r w:rsidRPr="006E666D">
        <w:rPr>
          <w:b/>
        </w:rPr>
        <w:t>4.755,90 kn</w:t>
      </w:r>
      <w:r w:rsidRPr="006E666D">
        <w:t xml:space="preserve"> odnosno </w:t>
      </w:r>
      <w:r w:rsidRPr="006E666D">
        <w:rPr>
          <w:b/>
        </w:rPr>
        <w:t>0,028 %</w:t>
      </w:r>
      <w:r w:rsidRPr="006E666D">
        <w:t xml:space="preserve"> </w:t>
      </w:r>
    </w:p>
    <w:p w:rsidRDefault="00137862" w:rsidP="00137862" w:rsidR="00137862" w:rsidRPr="006E666D">
      <w:pPr>
        <w:pStyle w:val="Odlomakpopisa"/>
        <w:ind w:left="1068"/>
        <w:jc w:val="both"/>
        <w:rPr>
          <w:color w:val="FF0000"/>
        </w:rPr>
      </w:pPr>
    </w:p>
    <w:p w:rsidRDefault="001461BA" w:rsidP="001461BA" w:rsidR="001461BA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INTEGRA GROUP d.o.o. Zagreb, Horvaćanska 23 sa pravom glasa u visini od </w:t>
      </w:r>
      <w:r w:rsidRPr="006E666D">
        <w:rPr>
          <w:b/>
        </w:rPr>
        <w:t>6.616,00 kn</w:t>
      </w:r>
      <w:r w:rsidRPr="006E666D">
        <w:t xml:space="preserve"> odnosno </w:t>
      </w:r>
      <w:r w:rsidRPr="006E666D">
        <w:rPr>
          <w:b/>
        </w:rPr>
        <w:t>0,039 %</w:t>
      </w:r>
      <w:r w:rsidRPr="006E666D">
        <w:t xml:space="preserve"> </w:t>
      </w:r>
    </w:p>
    <w:p w:rsidRDefault="001461BA" w:rsidP="001461BA" w:rsidR="001461BA" w:rsidRPr="006E666D">
      <w:pPr>
        <w:pStyle w:val="Odlomakpopisa"/>
        <w:ind w:left="1068"/>
        <w:jc w:val="both"/>
        <w:rPr>
          <w:color w:val="FF0000"/>
        </w:rPr>
      </w:pPr>
    </w:p>
    <w:p w:rsidRDefault="00B777EA" w:rsidP="00B777EA" w:rsidR="00B777EA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LANERIS d.o.o. Velika Gorica, Slavka Kolara 72 sa pravom glasa u visini od </w:t>
      </w:r>
      <w:r w:rsidRPr="006E666D">
        <w:rPr>
          <w:b/>
        </w:rPr>
        <w:t>30.338,60 kn</w:t>
      </w:r>
      <w:r w:rsidRPr="006E666D">
        <w:t xml:space="preserve"> odnosno </w:t>
      </w:r>
      <w:r w:rsidRPr="006E666D">
        <w:rPr>
          <w:b/>
        </w:rPr>
        <w:t>0,179 %</w:t>
      </w:r>
      <w:r w:rsidRPr="006E666D">
        <w:t xml:space="preserve"> </w:t>
      </w:r>
    </w:p>
    <w:p w:rsidRDefault="00B777EA" w:rsidP="00B777EA" w:rsidR="00B777EA" w:rsidRPr="006E666D">
      <w:pPr>
        <w:pStyle w:val="Odlomakpopisa"/>
        <w:ind w:left="1068"/>
        <w:jc w:val="both"/>
        <w:rPr>
          <w:color w:val="FF0000"/>
        </w:rPr>
      </w:pPr>
    </w:p>
    <w:p w:rsidRDefault="00DD5050" w:rsidP="00DD5050" w:rsidR="00DD5050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FRANE PERKIĆ, LIMARSKA I IZOLATORSKA RADNJA Rijeka, Uspon Ladislava Tomee 16 sa pravom glasa u visini od </w:t>
      </w:r>
      <w:r w:rsidRPr="006E666D">
        <w:rPr>
          <w:b/>
        </w:rPr>
        <w:t>18.400,00 kn</w:t>
      </w:r>
      <w:r w:rsidRPr="006E666D">
        <w:t xml:space="preserve"> odnosno </w:t>
      </w:r>
      <w:r w:rsidRPr="006E666D">
        <w:rPr>
          <w:b/>
        </w:rPr>
        <w:t>0,109 %</w:t>
      </w:r>
      <w:r w:rsidRPr="006E666D">
        <w:t xml:space="preserve"> </w:t>
      </w:r>
    </w:p>
    <w:p w:rsidRDefault="00DD5050" w:rsidP="00DD5050" w:rsidR="00DD5050" w:rsidRPr="006E666D">
      <w:pPr>
        <w:pStyle w:val="Odlomakpopisa"/>
        <w:ind w:left="1068"/>
        <w:jc w:val="both"/>
        <w:rPr>
          <w:color w:val="FF0000"/>
        </w:rPr>
      </w:pPr>
    </w:p>
    <w:p w:rsidRDefault="00974B33" w:rsidP="00974B33" w:rsidR="00974B33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METIS d.d. Kukuljanovo, Kukuljanovo 414 sa pravom glasa u visini od </w:t>
      </w:r>
      <w:r w:rsidRPr="006E666D">
        <w:rPr>
          <w:b/>
        </w:rPr>
        <w:t>29.991,00 kn</w:t>
      </w:r>
      <w:r w:rsidRPr="006E666D">
        <w:t xml:space="preserve"> odnosno </w:t>
      </w:r>
      <w:r w:rsidRPr="006E666D">
        <w:rPr>
          <w:b/>
        </w:rPr>
        <w:t>0,177 %</w:t>
      </w:r>
      <w:r w:rsidRPr="006E666D">
        <w:t xml:space="preserve"> </w:t>
      </w:r>
    </w:p>
    <w:p w:rsidRDefault="00974B33" w:rsidP="00974B33" w:rsidR="00974B33" w:rsidRPr="006E666D">
      <w:pPr>
        <w:pStyle w:val="Odlomakpopisa"/>
        <w:ind w:left="1068"/>
        <w:jc w:val="both"/>
        <w:rPr>
          <w:color w:val="FF0000"/>
        </w:rPr>
      </w:pPr>
    </w:p>
    <w:p w:rsidRDefault="00974B33" w:rsidP="00974B33" w:rsidR="00974B33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FE3BCB" w:rsidRPr="006E666D">
        <w:t>MODEL PAKIRANJA d.d. Zagreb, Kanalski put 14a</w:t>
      </w:r>
      <w:r w:rsidRPr="006E666D">
        <w:t xml:space="preserve"> sa pravom glasa u visini od </w:t>
      </w:r>
      <w:r w:rsidR="00FE3BCB" w:rsidRPr="006E666D">
        <w:rPr>
          <w:b/>
        </w:rPr>
        <w:t>66.950,07</w:t>
      </w:r>
      <w:r w:rsidRPr="006E666D">
        <w:rPr>
          <w:b/>
        </w:rPr>
        <w:t xml:space="preserve"> kn</w:t>
      </w:r>
      <w:r w:rsidRPr="006E666D">
        <w:t xml:space="preserve"> odnosno </w:t>
      </w:r>
      <w:r w:rsidR="00FE3BCB" w:rsidRPr="006E666D">
        <w:rPr>
          <w:b/>
        </w:rPr>
        <w:t xml:space="preserve">0,396 </w:t>
      </w:r>
      <w:r w:rsidRPr="006E666D">
        <w:rPr>
          <w:b/>
        </w:rPr>
        <w:t>%</w:t>
      </w:r>
      <w:r w:rsidRPr="006E666D">
        <w:t xml:space="preserve"> </w:t>
      </w:r>
    </w:p>
    <w:p w:rsidRDefault="00974B33" w:rsidP="00974B33" w:rsidR="00974B33" w:rsidRPr="006E666D">
      <w:pPr>
        <w:pStyle w:val="Odlomakpopisa"/>
        <w:ind w:left="1068"/>
        <w:jc w:val="both"/>
        <w:rPr>
          <w:color w:val="FF0000"/>
        </w:rPr>
      </w:pPr>
    </w:p>
    <w:p w:rsidRDefault="00FE3BCB" w:rsidP="00FE3BCB" w:rsidR="00FE3BCB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BD7234" w:rsidRPr="006E666D">
        <w:t>NBM PROJEKT j.d.o.o. Rijeka, Radićeva 36</w:t>
      </w:r>
      <w:r w:rsidRPr="006E666D">
        <w:t xml:space="preserve"> sa pravom glasa u visini od </w:t>
      </w:r>
      <w:r w:rsidR="00BD7234" w:rsidRPr="006E666D">
        <w:rPr>
          <w:b/>
        </w:rPr>
        <w:t xml:space="preserve">1.968,75 </w:t>
      </w:r>
      <w:r w:rsidRPr="006E666D">
        <w:rPr>
          <w:b/>
        </w:rPr>
        <w:t>kn</w:t>
      </w:r>
      <w:r w:rsidRPr="006E666D">
        <w:t xml:space="preserve"> odnosno </w:t>
      </w:r>
      <w:r w:rsidR="00BD7234" w:rsidRPr="006E666D">
        <w:rPr>
          <w:b/>
        </w:rPr>
        <w:t>0,012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FE3BCB" w:rsidP="00FE3BCB" w:rsidR="00FE3BCB" w:rsidRPr="006E666D">
      <w:pPr>
        <w:pStyle w:val="Odlomakpopisa"/>
        <w:ind w:left="1068"/>
        <w:jc w:val="both"/>
        <w:rPr>
          <w:color w:val="FF0000"/>
        </w:rPr>
      </w:pPr>
    </w:p>
    <w:p w:rsidRDefault="00BD7234" w:rsidP="00BD7234" w:rsidR="00BD7234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NOVA DOMENA j.d.o.o. Viškovo, Saršoni, Zorzići 1a sa pravom glasa u visini od </w:t>
      </w:r>
      <w:r w:rsidRPr="006E666D">
        <w:rPr>
          <w:b/>
        </w:rPr>
        <w:t>21.220,03 kn</w:t>
      </w:r>
      <w:r w:rsidRPr="006E666D">
        <w:t xml:space="preserve"> odnosno </w:t>
      </w:r>
      <w:r w:rsidRPr="006E666D">
        <w:rPr>
          <w:b/>
        </w:rPr>
        <w:t>0,126 %</w:t>
      </w:r>
      <w:r w:rsidRPr="006E666D">
        <w:t xml:space="preserve"> </w:t>
      </w:r>
    </w:p>
    <w:p w:rsidRDefault="00BD7234" w:rsidP="00BD7234" w:rsidR="00BD7234" w:rsidRPr="006E666D">
      <w:pPr>
        <w:pStyle w:val="Odlomakpopisa"/>
        <w:ind w:left="1068"/>
        <w:jc w:val="both"/>
        <w:rPr>
          <w:color w:val="FF0000"/>
        </w:rPr>
      </w:pPr>
    </w:p>
    <w:p w:rsidRDefault="00BD7234" w:rsidP="00BD7234" w:rsidR="00BD7234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F34158" w:rsidRPr="006E666D">
        <w:t xml:space="preserve">RI-ALMAR d.o.o. Rijeka, Srdoči 15 </w:t>
      </w:r>
      <w:r w:rsidRPr="006E666D">
        <w:t xml:space="preserve">sa pravom glasa u visini od </w:t>
      </w:r>
      <w:r w:rsidR="00F34158" w:rsidRPr="006E666D">
        <w:rPr>
          <w:b/>
        </w:rPr>
        <w:t>33.535,26</w:t>
      </w:r>
      <w:r w:rsidRPr="006E666D">
        <w:rPr>
          <w:b/>
        </w:rPr>
        <w:t xml:space="preserve"> kn</w:t>
      </w:r>
      <w:r w:rsidRPr="006E666D">
        <w:t xml:space="preserve"> odnosno </w:t>
      </w:r>
      <w:r w:rsidR="00F34158" w:rsidRPr="006E666D">
        <w:rPr>
          <w:b/>
        </w:rPr>
        <w:t>0,198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BD7234" w:rsidP="00BD7234" w:rsidR="00BD7234" w:rsidRPr="006E666D">
      <w:pPr>
        <w:pStyle w:val="Odlomakpopisa"/>
        <w:ind w:left="1068"/>
        <w:jc w:val="both"/>
        <w:rPr>
          <w:color w:val="FF0000"/>
        </w:rPr>
      </w:pPr>
    </w:p>
    <w:p w:rsidRDefault="00F34158" w:rsidP="00F34158" w:rsidR="00F34158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RIJEČKI USLUŽNI SERVIS d.o.o. Rijeka, A. Medulića 4 sa pravom glasa u visini od </w:t>
      </w:r>
      <w:r w:rsidRPr="006E666D">
        <w:rPr>
          <w:b/>
        </w:rPr>
        <w:t>68.723,22 kn</w:t>
      </w:r>
      <w:r w:rsidRPr="006E666D">
        <w:t xml:space="preserve"> odnosno </w:t>
      </w:r>
      <w:r w:rsidRPr="006E666D">
        <w:rPr>
          <w:b/>
        </w:rPr>
        <w:t>0,407 %</w:t>
      </w:r>
      <w:r w:rsidRPr="006E666D">
        <w:t xml:space="preserve"> </w:t>
      </w:r>
    </w:p>
    <w:p w:rsidRDefault="00F34158" w:rsidP="00F34158" w:rsidR="00F34158" w:rsidRPr="006E666D">
      <w:pPr>
        <w:pStyle w:val="Odlomakpopisa"/>
        <w:ind w:left="1068"/>
        <w:jc w:val="both"/>
        <w:rPr>
          <w:color w:val="FF0000"/>
        </w:rPr>
      </w:pPr>
    </w:p>
    <w:p w:rsidRDefault="00F34158" w:rsidP="00F34158" w:rsidR="00F34158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A920D0" w:rsidRPr="006E666D">
        <w:t>SAVAL ZG d.o.o. Zagreb, F</w:t>
      </w:r>
      <w:r w:rsidR="00F77AFE" w:rsidRPr="006E666D">
        <w:t xml:space="preserve">allerovo šetalište 22 </w:t>
      </w:r>
      <w:r w:rsidRPr="006E666D">
        <w:t xml:space="preserve">sa pravom glasa u visini od </w:t>
      </w:r>
      <w:r w:rsidR="00F77AFE" w:rsidRPr="006E666D">
        <w:rPr>
          <w:b/>
        </w:rPr>
        <w:t>13.903,83</w:t>
      </w:r>
      <w:r w:rsidR="00F77AFE"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F77AFE" w:rsidRPr="006E666D">
        <w:rPr>
          <w:b/>
        </w:rPr>
        <w:t xml:space="preserve">0,082 </w:t>
      </w:r>
      <w:r w:rsidRPr="006E666D">
        <w:rPr>
          <w:b/>
        </w:rPr>
        <w:t>%</w:t>
      </w:r>
      <w:r w:rsidRPr="006E666D">
        <w:t xml:space="preserve"> </w:t>
      </w:r>
    </w:p>
    <w:p w:rsidRDefault="00F34158" w:rsidP="00F34158" w:rsidR="00F34158" w:rsidRPr="006E666D">
      <w:pPr>
        <w:pStyle w:val="Odlomakpopisa"/>
        <w:ind w:left="1068"/>
        <w:jc w:val="both"/>
        <w:rPr>
          <w:color w:val="FF0000"/>
        </w:rPr>
      </w:pPr>
    </w:p>
    <w:p w:rsidRDefault="00F77AFE" w:rsidP="00F77AFE" w:rsidR="00F77AFE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55239E" w:rsidRPr="006E666D">
        <w:t xml:space="preserve">TEH PROJEKT ENERGETIKA d.o.o. Rijeka, F. L. Guardia 13 </w:t>
      </w:r>
      <w:r w:rsidRPr="006E666D">
        <w:t xml:space="preserve">sa pravom glasa u visini od </w:t>
      </w:r>
      <w:r w:rsidR="0055239E" w:rsidRPr="006E666D">
        <w:rPr>
          <w:b/>
        </w:rPr>
        <w:t>57.716,64</w:t>
      </w:r>
      <w:r w:rsidRPr="006E666D">
        <w:rPr>
          <w:b/>
        </w:rPr>
        <w:t xml:space="preserve"> kn</w:t>
      </w:r>
      <w:r w:rsidRPr="006E666D">
        <w:t xml:space="preserve"> odnosno </w:t>
      </w:r>
      <w:r w:rsidR="0055239E" w:rsidRPr="006E666D">
        <w:rPr>
          <w:b/>
        </w:rPr>
        <w:t>0,341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F77AFE" w:rsidP="00F77AFE" w:rsidR="00F77AFE" w:rsidRPr="006E666D">
      <w:pPr>
        <w:pStyle w:val="Odlomakpopisa"/>
        <w:ind w:left="1068"/>
        <w:jc w:val="both"/>
        <w:rPr>
          <w:color w:val="FF0000"/>
        </w:rPr>
      </w:pPr>
    </w:p>
    <w:p w:rsidRDefault="0055239E" w:rsidP="0055239E" w:rsidR="0055239E" w:rsidRPr="006E666D">
      <w:pPr>
        <w:pStyle w:val="Odlomakpopisa"/>
        <w:numPr>
          <w:ilvl w:val="0"/>
          <w:numId w:val="18"/>
        </w:numPr>
        <w:jc w:val="both"/>
      </w:pPr>
      <w:r w:rsidRPr="006E666D">
        <w:t>vjerovnik TRANSPORTI DOMJANČIĆ</w:t>
      </w:r>
      <w:r w:rsidR="00E30015" w:rsidRPr="006E666D">
        <w:t>, vl. Dubravko Domjančić, Draganić, Vrh 7b</w:t>
      </w:r>
      <w:r w:rsidRPr="006E666D">
        <w:t xml:space="preserve">  sa pravom glasa u visini od </w:t>
      </w:r>
      <w:r w:rsidR="00E30015" w:rsidRPr="006E666D">
        <w:rPr>
          <w:b/>
        </w:rPr>
        <w:t>17.464,34</w:t>
      </w:r>
      <w:r w:rsidR="00E30015"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E30015" w:rsidRPr="006E666D">
        <w:rPr>
          <w:b/>
        </w:rPr>
        <w:t>0,10</w:t>
      </w:r>
      <w:r w:rsidR="00E30015"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E30015" w:rsidP="00E30015" w:rsidR="00E30015" w:rsidRPr="006E666D">
      <w:pPr>
        <w:pStyle w:val="Odlomakpopisa"/>
      </w:pPr>
    </w:p>
    <w:p w:rsidRDefault="00E30015" w:rsidP="00E30015" w:rsidR="00E30015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VIATOR&amp;VEKTOR PROJEKTI d.o.o. Zagreb, Beethovenova 3, sa pravom glasa u visini od </w:t>
      </w:r>
      <w:r w:rsidRPr="006E666D">
        <w:rPr>
          <w:b/>
        </w:rPr>
        <w:t>1.185,43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0,007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E30015" w:rsidP="00E30015" w:rsidR="00E30015" w:rsidRPr="006E666D">
      <w:pPr>
        <w:pStyle w:val="Odlomakpopisa"/>
      </w:pPr>
    </w:p>
    <w:p w:rsidRDefault="00E30015" w:rsidP="00E30015" w:rsidR="00E30015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586418" w:rsidRPr="006E666D">
        <w:t xml:space="preserve">WIN WIN GROUP d.o.o. Rijeka, J. Trdine 9 </w:t>
      </w:r>
      <w:r w:rsidRPr="006E666D">
        <w:t xml:space="preserve">sa pravom glasa u visini od </w:t>
      </w:r>
      <w:r w:rsidR="00586418" w:rsidRPr="006E666D">
        <w:rPr>
          <w:b/>
        </w:rPr>
        <w:t>3.369,52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</w:t>
      </w:r>
      <w:r w:rsidR="00586418" w:rsidRPr="006E666D">
        <w:rPr>
          <w:b/>
        </w:rPr>
        <w:t>,02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E30015" w:rsidP="00E30015" w:rsidR="00E30015" w:rsidRPr="006E666D">
      <w:pPr>
        <w:pStyle w:val="Odlomakpopisa"/>
      </w:pPr>
    </w:p>
    <w:p w:rsidRDefault="00586418" w:rsidP="00586418" w:rsidR="00586418" w:rsidRPr="006E666D">
      <w:pPr>
        <w:pStyle w:val="Odlomakpopisa"/>
        <w:numPr>
          <w:ilvl w:val="0"/>
          <w:numId w:val="18"/>
        </w:numPr>
        <w:jc w:val="both"/>
      </w:pPr>
      <w:r w:rsidRPr="006E666D">
        <w:lastRenderedPageBreak/>
        <w:t xml:space="preserve">vjerovnik HABERKORN d.o.o. Sv. Nedjelja, Dr. Franje Tuđmana 16 sa pravom glasa u visini od </w:t>
      </w:r>
      <w:r w:rsidRPr="006E666D">
        <w:rPr>
          <w:b/>
        </w:rPr>
        <w:t>2.225,21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0,013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586418" w:rsidP="00586418" w:rsidR="00586418" w:rsidRPr="006E666D">
      <w:pPr>
        <w:pStyle w:val="Odlomakpopisa"/>
      </w:pPr>
    </w:p>
    <w:p w:rsidRDefault="00586418" w:rsidP="00586418" w:rsidR="00586418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ŠPEDTRANS WORLD d.o.o. Kukuljanovo, Kukuljanovo 387 sa pravom glasa u visini od </w:t>
      </w:r>
      <w:r w:rsidRPr="006E666D">
        <w:rPr>
          <w:b/>
        </w:rPr>
        <w:t>30.575,00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0,181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55239E" w:rsidP="0055239E" w:rsidR="0055239E" w:rsidRPr="006E666D">
      <w:pPr>
        <w:pStyle w:val="Odlomakpopisa"/>
        <w:ind w:left="1068"/>
        <w:jc w:val="both"/>
        <w:rPr>
          <w:color w:val="FF0000"/>
        </w:rPr>
      </w:pPr>
    </w:p>
    <w:p w:rsidRDefault="00586418" w:rsidP="00586418" w:rsidR="00586418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MANŠPED d.o.o. Kukuljanovo, Kukuljanovo 387  sa pravom glasa u visini od </w:t>
      </w:r>
      <w:r w:rsidRPr="006E666D">
        <w:rPr>
          <w:b/>
        </w:rPr>
        <w:t>41.213,67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0,244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137BFC" w:rsidP="00137BFC" w:rsidR="00137BFC" w:rsidRPr="006E666D">
      <w:pPr>
        <w:pStyle w:val="Odlomakpopisa"/>
        <w:ind w:left="1068"/>
        <w:jc w:val="both"/>
        <w:rPr>
          <w:color w:val="FF0000"/>
        </w:rPr>
      </w:pPr>
    </w:p>
    <w:p w:rsidRDefault="00586418" w:rsidP="00586418" w:rsidR="00586418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F1570F" w:rsidRPr="006E666D">
        <w:t xml:space="preserve">FERRY d.o.o. Zagreb, Brezovička 1, </w:t>
      </w:r>
      <w:r w:rsidRPr="006E666D">
        <w:t xml:space="preserve">sa pravom glasa u visini od </w:t>
      </w:r>
      <w:r w:rsidR="00F1570F" w:rsidRPr="006E666D">
        <w:rPr>
          <w:b/>
        </w:rPr>
        <w:t>203.555,79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F1570F" w:rsidRPr="006E666D">
        <w:rPr>
          <w:b/>
        </w:rPr>
        <w:t>1,204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137BFC" w:rsidP="00137BFC" w:rsidR="00137BFC" w:rsidRPr="006E666D">
      <w:pPr>
        <w:pStyle w:val="Odlomakpopisa"/>
        <w:ind w:left="1068"/>
        <w:jc w:val="both"/>
      </w:pPr>
    </w:p>
    <w:p w:rsidRDefault="00F1570F" w:rsidP="00F1570F" w:rsidR="00F1570F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KAESER KOMPRESSOREN d.o.o., Sesvete, Rimski put 11d, sa pravom glasa u visini od </w:t>
      </w:r>
      <w:r w:rsidRPr="006E666D">
        <w:rPr>
          <w:b/>
        </w:rPr>
        <w:t>26.339,68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0,156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A81F4C" w:rsidP="0029125D" w:rsidR="00A81F4C" w:rsidRPr="006E666D">
      <w:pPr>
        <w:ind w:firstLine="708"/>
        <w:jc w:val="both"/>
      </w:pPr>
    </w:p>
    <w:p w:rsidRDefault="00F1570F" w:rsidP="00F1570F" w:rsidR="00F1570F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4F72D0" w:rsidRPr="006E666D">
        <w:t>THE END OF LINE d.o.o. Zagreb, Selska cesta 141</w:t>
      </w:r>
      <w:r w:rsidRPr="006E666D">
        <w:t xml:space="preserve">, sa pravom glasa u visini od </w:t>
      </w:r>
      <w:r w:rsidR="00EE28B5" w:rsidRPr="006E666D">
        <w:rPr>
          <w:b/>
        </w:rPr>
        <w:t>35.456,40</w:t>
      </w:r>
      <w:r w:rsidR="00EE28B5"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EE28B5" w:rsidRPr="006E666D">
        <w:rPr>
          <w:b/>
        </w:rPr>
        <w:t>0,21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A920D0" w:rsidP="00A920D0" w:rsidR="00A920D0" w:rsidRPr="006E666D">
      <w:pPr>
        <w:pStyle w:val="Odlomakpopisa"/>
        <w:ind w:left="1068"/>
        <w:jc w:val="both"/>
      </w:pPr>
    </w:p>
    <w:p w:rsidRDefault="00A920D0" w:rsidP="00A920D0" w:rsidR="00A920D0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BISNODE d.o.o. Zagreb, Fallerovo šetalište 22, sa pravom glasa u visini od </w:t>
      </w:r>
      <w:r w:rsidRPr="006E666D">
        <w:rPr>
          <w:b/>
        </w:rPr>
        <w:t>5.000,00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0,03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A81F4C" w:rsidP="0029125D" w:rsidR="00A81F4C" w:rsidRPr="006E666D">
      <w:pPr>
        <w:ind w:firstLine="708"/>
        <w:jc w:val="both"/>
      </w:pPr>
    </w:p>
    <w:p w:rsidRDefault="00A920D0" w:rsidP="00A920D0" w:rsidR="00A920D0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BOKOLJE KOMERC d.o.o., Dobropoljana, Dobropoljana 27, sa pravom glasa u visini od </w:t>
      </w:r>
      <w:r w:rsidRPr="006E666D">
        <w:rPr>
          <w:b/>
        </w:rPr>
        <w:t>3.413,06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0,02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A81F4C" w:rsidP="0029125D" w:rsidR="00A81F4C" w:rsidRPr="006E666D">
      <w:pPr>
        <w:ind w:firstLine="708"/>
        <w:jc w:val="both"/>
      </w:pPr>
    </w:p>
    <w:p w:rsidRDefault="00A920D0" w:rsidP="00A920D0" w:rsidR="00A920D0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1F4F29" w:rsidRPr="006E666D">
        <w:t xml:space="preserve">CIJEVNA TEHNIKA d.o.o. Jušići, Jušići 56a </w:t>
      </w:r>
      <w:r w:rsidRPr="006E666D">
        <w:t xml:space="preserve">sa pravom glasa u visini od </w:t>
      </w:r>
      <w:r w:rsidR="001F4F29" w:rsidRPr="006E666D">
        <w:rPr>
          <w:b/>
        </w:rPr>
        <w:t>8.471,50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1F4F29" w:rsidRPr="006E666D">
        <w:rPr>
          <w:b/>
        </w:rPr>
        <w:t>0,05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A81F4C" w:rsidP="0029125D" w:rsidR="00A81F4C" w:rsidRPr="006E666D">
      <w:pPr>
        <w:ind w:firstLine="708"/>
        <w:jc w:val="both"/>
      </w:pPr>
    </w:p>
    <w:p w:rsidRDefault="001F4F29" w:rsidP="001F4F29" w:rsidR="001F4F29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441D5D" w:rsidRPr="006E666D">
        <w:t>DIMNJAČARSKA OBRTNIČKA ZADRUGA Zagreb, Sarajevska 60</w:t>
      </w:r>
      <w:r w:rsidRPr="006E666D">
        <w:t xml:space="preserve"> sa pravom glasa u visini od </w:t>
      </w:r>
      <w:r w:rsidR="00441D5D" w:rsidRPr="006E666D">
        <w:rPr>
          <w:b/>
        </w:rPr>
        <w:t>912,50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</w:t>
      </w:r>
      <w:r w:rsidR="00441D5D" w:rsidRPr="006E666D">
        <w:rPr>
          <w:b/>
        </w:rPr>
        <w:t>005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1F4F29" w:rsidP="0029125D" w:rsidR="001F4F29" w:rsidRPr="006E666D">
      <w:pPr>
        <w:ind w:firstLine="708"/>
        <w:jc w:val="both"/>
      </w:pPr>
    </w:p>
    <w:p w:rsidRDefault="00441D5D" w:rsidP="00441D5D" w:rsidR="00441D5D" w:rsidRPr="006E666D">
      <w:pPr>
        <w:pStyle w:val="Odlomakpopisa"/>
        <w:numPr>
          <w:ilvl w:val="0"/>
          <w:numId w:val="18"/>
        </w:numPr>
        <w:jc w:val="both"/>
      </w:pPr>
      <w:r w:rsidRPr="006E666D">
        <w:t>vjerovnik</w:t>
      </w:r>
      <w:r w:rsidR="004B5489" w:rsidRPr="006E666D">
        <w:t xml:space="preserve"> ŽIVKO ČEGAR, vl. obrta KANTRIDA NOVA, Rijeka, Pulska 32</w:t>
      </w:r>
      <w:r w:rsidRPr="006E666D">
        <w:t xml:space="preserve"> sa pravom glasa u visini od </w:t>
      </w:r>
      <w:r w:rsidR="004B5489" w:rsidRPr="006E666D">
        <w:rPr>
          <w:b/>
        </w:rPr>
        <w:t>1.150,00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</w:t>
      </w:r>
      <w:r w:rsidR="004B5489" w:rsidRPr="006E666D">
        <w:rPr>
          <w:b/>
        </w:rPr>
        <w:t>007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C4527D" w:rsidP="00C4527D" w:rsidR="00C4527D" w:rsidRPr="006E666D">
      <w:pPr>
        <w:pStyle w:val="Odlomakpopisa"/>
      </w:pPr>
    </w:p>
    <w:p w:rsidRDefault="00C4527D" w:rsidP="00C4527D" w:rsidR="00C4527D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9E7A9E" w:rsidRPr="006E666D">
        <w:t>DANIELA ŠEPČIĆ vl. obrta DŠ, Čavle, Krenovac 5</w:t>
      </w:r>
      <w:r w:rsidRPr="006E666D">
        <w:t xml:space="preserve"> sa pravom glasa u visini od </w:t>
      </w:r>
      <w:r w:rsidR="009E7A9E" w:rsidRPr="006E666D">
        <w:rPr>
          <w:b/>
        </w:rPr>
        <w:t>2.442,76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9E7A9E" w:rsidRPr="006E666D">
        <w:rPr>
          <w:b/>
        </w:rPr>
        <w:t>0,014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9E7A9E" w:rsidP="009E7A9E" w:rsidR="009E7A9E" w:rsidRPr="006E666D">
      <w:pPr>
        <w:pStyle w:val="Odlomakpopisa"/>
      </w:pPr>
    </w:p>
    <w:p w:rsidRDefault="009E7A9E" w:rsidP="009E7A9E" w:rsidR="009E7A9E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EL-PR-ING d.o.o. Zagreb, 1. Petruševec 4, odvojak 2 sa pravom glasa u visini od </w:t>
      </w:r>
      <w:r w:rsidRPr="006E666D">
        <w:rPr>
          <w:b/>
        </w:rPr>
        <w:t>10.275,00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0,061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9E7A9E" w:rsidP="009E7A9E" w:rsidR="009E7A9E" w:rsidRPr="006E666D">
      <w:pPr>
        <w:pStyle w:val="Odlomakpopisa"/>
        <w:ind w:left="1068"/>
        <w:jc w:val="both"/>
      </w:pPr>
    </w:p>
    <w:p w:rsidRDefault="009E7A9E" w:rsidP="009E7A9E" w:rsidR="009E7A9E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GLOBAL EKSPRES  d.o.o. Donji Stupnik, Stupničke Šipkovine 3/1 sa pravom glasa u visini od </w:t>
      </w:r>
      <w:r w:rsidRPr="006E666D">
        <w:rPr>
          <w:b/>
        </w:rPr>
        <w:t>1.225,00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082D71" w:rsidRPr="006E666D">
        <w:rPr>
          <w:b/>
        </w:rPr>
        <w:t xml:space="preserve">0,007 </w:t>
      </w:r>
      <w:r w:rsidRPr="006E666D">
        <w:rPr>
          <w:b/>
        </w:rPr>
        <w:t>%</w:t>
      </w:r>
      <w:r w:rsidRPr="006E666D">
        <w:t xml:space="preserve"> </w:t>
      </w:r>
    </w:p>
    <w:p w:rsidRDefault="009E7A9E" w:rsidP="009E7A9E" w:rsidR="009E7A9E" w:rsidRPr="006E666D">
      <w:pPr>
        <w:pStyle w:val="Odlomakpopisa"/>
      </w:pPr>
    </w:p>
    <w:p w:rsidRDefault="00082D71" w:rsidP="00082D71" w:rsidR="0007009B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GRAFIK.NET d.o.o. Zagreb, Odranska 1/1 sa pravom glasa u visini od </w:t>
      </w:r>
      <w:r w:rsidR="0007009B" w:rsidRPr="006E666D">
        <w:rPr>
          <w:b/>
        </w:rPr>
        <w:t>32.134,69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07009B" w:rsidRPr="006E666D">
        <w:rPr>
          <w:b/>
        </w:rPr>
        <w:t>0,19</w:t>
      </w:r>
      <w:r w:rsidRPr="006E666D">
        <w:t xml:space="preserve"> </w:t>
      </w:r>
      <w:r w:rsidRPr="006E666D">
        <w:rPr>
          <w:b/>
        </w:rPr>
        <w:t>%</w:t>
      </w:r>
    </w:p>
    <w:p w:rsidRDefault="0007009B" w:rsidP="0007009B" w:rsidR="0007009B" w:rsidRPr="006E666D">
      <w:pPr>
        <w:pStyle w:val="Odlomakpopisa"/>
      </w:pPr>
    </w:p>
    <w:p w:rsidRDefault="0007009B" w:rsidP="0007009B" w:rsidR="0007009B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IHS REVIZIJA d.o.o. Zagreb, Šljivik 4 sa pravom glasa u visini od </w:t>
      </w:r>
      <w:r w:rsidRPr="006E666D">
        <w:rPr>
          <w:b/>
        </w:rPr>
        <w:t>36.004,71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0,213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07009B" w:rsidP="0007009B" w:rsidR="0007009B" w:rsidRPr="006E666D">
      <w:pPr>
        <w:pStyle w:val="Odlomakpopisa"/>
        <w:rPr>
          <w:color w:val="FF0000"/>
        </w:rPr>
      </w:pPr>
    </w:p>
    <w:p w:rsidRDefault="00082D71" w:rsidP="0007009B" w:rsidR="0007009B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 </w:t>
      </w:r>
      <w:r w:rsidR="0007009B" w:rsidRPr="006E666D">
        <w:t xml:space="preserve">vjerovnik </w:t>
      </w:r>
      <w:r w:rsidR="00CB2360" w:rsidRPr="006E666D">
        <w:t xml:space="preserve">JADRANSKO OSIGURANJE d.d. </w:t>
      </w:r>
      <w:r w:rsidR="00EB494D" w:rsidRPr="006E666D">
        <w:t xml:space="preserve">(Podružnica) </w:t>
      </w:r>
      <w:r w:rsidR="00CB2360" w:rsidRPr="006E666D">
        <w:t xml:space="preserve">Zagreb, Listopadska 2 </w:t>
      </w:r>
      <w:r w:rsidR="0007009B" w:rsidRPr="006E666D">
        <w:t xml:space="preserve">sa pravom glasa u visini od </w:t>
      </w:r>
      <w:r w:rsidR="00CB2360" w:rsidRPr="006E666D">
        <w:rPr>
          <w:b/>
        </w:rPr>
        <w:t>4.954,13</w:t>
      </w:r>
      <w:r w:rsidR="0007009B" w:rsidRPr="006E666D">
        <w:t xml:space="preserve"> </w:t>
      </w:r>
      <w:r w:rsidR="0007009B" w:rsidRPr="006E666D">
        <w:rPr>
          <w:b/>
        </w:rPr>
        <w:t>kn</w:t>
      </w:r>
      <w:r w:rsidR="0007009B" w:rsidRPr="006E666D">
        <w:t xml:space="preserve"> odnosno </w:t>
      </w:r>
      <w:r w:rsidR="00CB2360" w:rsidRPr="006E666D">
        <w:rPr>
          <w:b/>
        </w:rPr>
        <w:t>0,029</w:t>
      </w:r>
      <w:r w:rsidR="0007009B" w:rsidRPr="006E666D">
        <w:t xml:space="preserve"> </w:t>
      </w:r>
      <w:r w:rsidR="0007009B" w:rsidRPr="006E666D">
        <w:rPr>
          <w:b/>
        </w:rPr>
        <w:t>%</w:t>
      </w:r>
      <w:r w:rsidR="0007009B" w:rsidRPr="006E666D">
        <w:t xml:space="preserve"> </w:t>
      </w:r>
    </w:p>
    <w:p w:rsidRDefault="0007009B" w:rsidP="0007009B" w:rsidR="0007009B" w:rsidRPr="006E666D">
      <w:pPr>
        <w:pStyle w:val="Odlomakpopisa"/>
      </w:pPr>
    </w:p>
    <w:p w:rsidRDefault="00CB2360" w:rsidP="00CB2360" w:rsidR="00CB2360" w:rsidRPr="006E666D">
      <w:pPr>
        <w:pStyle w:val="Odlomakpopisa"/>
        <w:numPr>
          <w:ilvl w:val="0"/>
          <w:numId w:val="18"/>
        </w:numPr>
        <w:jc w:val="both"/>
      </w:pPr>
      <w:r w:rsidRPr="006E666D">
        <w:t>vjerovnik</w:t>
      </w:r>
      <w:r w:rsidR="00EB494D" w:rsidRPr="006E666D">
        <w:t xml:space="preserve"> JAVNI BILJEŽNIK VELIBOR PANJKOVIĆ, Rijeka, Trg braće Mažuranića 6</w:t>
      </w:r>
      <w:r w:rsidRPr="006E666D">
        <w:t xml:space="preserve"> sa pravom glasa u visini od </w:t>
      </w:r>
      <w:r w:rsidR="00EB494D" w:rsidRPr="006E666D">
        <w:rPr>
          <w:b/>
        </w:rPr>
        <w:t>4.487,50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</w:t>
      </w:r>
      <w:r w:rsidR="00EB494D" w:rsidRPr="006E666D">
        <w:rPr>
          <w:b/>
        </w:rPr>
        <w:t xml:space="preserve">027 </w:t>
      </w:r>
      <w:r w:rsidRPr="006E666D">
        <w:rPr>
          <w:b/>
        </w:rPr>
        <w:t>%</w:t>
      </w:r>
      <w:r w:rsidRPr="006E666D">
        <w:t xml:space="preserve"> </w:t>
      </w:r>
    </w:p>
    <w:p w:rsidRDefault="00CB2360" w:rsidP="00CB2360" w:rsidR="00CB2360" w:rsidRPr="006E666D">
      <w:pPr>
        <w:pStyle w:val="Odlomakpopisa"/>
      </w:pPr>
    </w:p>
    <w:p w:rsidRDefault="00EB494D" w:rsidP="00EB494D" w:rsidR="00EB494D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01638B" w:rsidRPr="006E666D">
        <w:t xml:space="preserve">LIBURNIJA TRANSPORTI d.o.o. Rijeka, Drenovski put 75 </w:t>
      </w:r>
      <w:r w:rsidRPr="006E666D">
        <w:t xml:space="preserve">sa pravom glasa u visini od </w:t>
      </w:r>
      <w:r w:rsidR="0001638B" w:rsidRPr="006E666D">
        <w:rPr>
          <w:b/>
        </w:rPr>
        <w:t>5.158,22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01638B" w:rsidRPr="006E666D">
        <w:rPr>
          <w:b/>
        </w:rPr>
        <w:t>0,031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EB494D" w:rsidP="00EB494D" w:rsidR="00EB494D" w:rsidRPr="006E666D">
      <w:pPr>
        <w:pStyle w:val="Odlomakpopisa"/>
      </w:pPr>
    </w:p>
    <w:p w:rsidRDefault="0001638B" w:rsidP="0001638B" w:rsidR="0001638B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MOTOMARINER d.o.o. Rijeka, Jože Vlahovića 16 sa pravom glasa u visini od </w:t>
      </w:r>
      <w:r w:rsidRPr="006E666D">
        <w:rPr>
          <w:b/>
        </w:rPr>
        <w:t>1.745,00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0,01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01638B" w:rsidP="0001638B" w:rsidR="0001638B" w:rsidRPr="006E666D">
      <w:pPr>
        <w:pStyle w:val="Odlomakpopisa"/>
      </w:pPr>
    </w:p>
    <w:p w:rsidRDefault="0001638B" w:rsidP="0001638B" w:rsidR="0001638B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DF304D" w:rsidRPr="006E666D">
        <w:t xml:space="preserve">MULTIPRO d.o.o. Čakovec, Dr. Ivana Novaka 6 </w:t>
      </w:r>
      <w:r w:rsidRPr="006E666D">
        <w:t xml:space="preserve">sa pravom glasa u visini od </w:t>
      </w:r>
      <w:r w:rsidR="00DF304D" w:rsidRPr="006E666D">
        <w:rPr>
          <w:b/>
        </w:rPr>
        <w:t>3.406,32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DF304D" w:rsidRPr="006E666D">
        <w:rPr>
          <w:b/>
        </w:rPr>
        <w:t>0,02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01638B" w:rsidP="0001638B" w:rsidR="0001638B" w:rsidRPr="006E666D">
      <w:pPr>
        <w:pStyle w:val="Odlomakpopisa"/>
      </w:pPr>
    </w:p>
    <w:p w:rsidRDefault="00DF304D" w:rsidP="00DF304D" w:rsidR="00DF304D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C354AF" w:rsidRPr="006E666D">
        <w:t xml:space="preserve">NASTAVNI ZAVOD ZA JAVNO ZDRAVSTVO DR. ANDRIJA ŠTAMPAR Zagreb, Mirogojska cesta 16 </w:t>
      </w:r>
      <w:r w:rsidRPr="006E666D">
        <w:t xml:space="preserve">sa pravom glasa u visini od </w:t>
      </w:r>
      <w:r w:rsidR="00C354AF" w:rsidRPr="006E666D">
        <w:rPr>
          <w:b/>
        </w:rPr>
        <w:t>1.587,50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C354AF" w:rsidRPr="006E666D">
        <w:rPr>
          <w:b/>
        </w:rPr>
        <w:t>0,009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DF304D" w:rsidP="00DF304D" w:rsidR="00DF304D" w:rsidRPr="006E666D">
      <w:pPr>
        <w:pStyle w:val="Odlomakpopisa"/>
      </w:pPr>
    </w:p>
    <w:p w:rsidRDefault="00C354AF" w:rsidP="00C354AF" w:rsidR="00C354AF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A91FF1" w:rsidRPr="006E666D">
        <w:t xml:space="preserve">NEVEN PERKOVIĆ vl. obrta PERKOVIĆ za servis plamenika i elektronike Jablanovec, Stubička 188 </w:t>
      </w:r>
      <w:r w:rsidRPr="006E666D">
        <w:t xml:space="preserve">sa pravom glasa u visini od </w:t>
      </w:r>
      <w:r w:rsidRPr="006E666D">
        <w:rPr>
          <w:b/>
        </w:rPr>
        <w:t>2</w:t>
      </w:r>
      <w:r w:rsidR="00A91FF1" w:rsidRPr="006E666D">
        <w:rPr>
          <w:b/>
        </w:rPr>
        <w:t>.225,00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A91FF1" w:rsidRPr="006E666D">
        <w:rPr>
          <w:b/>
        </w:rPr>
        <w:t>0,013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C354AF" w:rsidP="00C354AF" w:rsidR="00C354AF" w:rsidRPr="006E666D">
      <w:pPr>
        <w:pStyle w:val="Odlomakpopisa"/>
      </w:pPr>
    </w:p>
    <w:p w:rsidRDefault="009A7458" w:rsidP="009A7458" w:rsidR="009A7458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OPTIPLAST d.o.o. Sisak, Odra sisačka 46 sa pravom glasa u visini od </w:t>
      </w:r>
      <w:r w:rsidRPr="006E666D">
        <w:rPr>
          <w:b/>
        </w:rPr>
        <w:t>12.053,44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0,071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9A7458" w:rsidP="009A7458" w:rsidR="009A7458" w:rsidRPr="006E666D">
      <w:pPr>
        <w:pStyle w:val="Odlomakpopisa"/>
      </w:pPr>
    </w:p>
    <w:p w:rsidRDefault="00FC7C89" w:rsidP="00FC7C89" w:rsidR="00FC7C89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PERT d.o.o. Ilok, Hercegovačkih brigada 27 sa pravom glasa u visini od </w:t>
      </w:r>
      <w:r w:rsidRPr="006E666D">
        <w:rPr>
          <w:b/>
        </w:rPr>
        <w:t>14.980,00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0,089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FC7C89" w:rsidP="00FC7C89" w:rsidR="00FC7C89" w:rsidRPr="006E666D">
      <w:pPr>
        <w:pStyle w:val="Odlomakpopisa"/>
      </w:pPr>
    </w:p>
    <w:p w:rsidRDefault="00FC7C89" w:rsidP="00FC7C89" w:rsidR="00FC7C89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PKL d.o.o. Rijeka, Martinkovac 112 sa pravom glasa u visini od </w:t>
      </w:r>
      <w:r w:rsidR="00800FE5" w:rsidRPr="006E666D">
        <w:rPr>
          <w:b/>
        </w:rPr>
        <w:t>4.386,00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</w:t>
      </w:r>
      <w:r w:rsidR="00800FE5" w:rsidRPr="006E666D">
        <w:rPr>
          <w:b/>
        </w:rPr>
        <w:t>026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FC7C89" w:rsidP="00FC7C89" w:rsidR="00FC7C89" w:rsidRPr="006E666D">
      <w:pPr>
        <w:pStyle w:val="Odlomakpopisa"/>
        <w:ind w:left="1068"/>
        <w:jc w:val="both"/>
      </w:pPr>
    </w:p>
    <w:p w:rsidRDefault="00FC7C89" w:rsidP="00FC7C89" w:rsidR="00FC7C89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5A6574" w:rsidRPr="006E666D">
        <w:t xml:space="preserve">PLIMASAR j.d.o.o. Rijeka, Pećine 9 </w:t>
      </w:r>
      <w:r w:rsidRPr="006E666D">
        <w:t xml:space="preserve">sa pravom glasa u visini od </w:t>
      </w:r>
      <w:r w:rsidR="005A6574" w:rsidRPr="006E666D">
        <w:rPr>
          <w:b/>
        </w:rPr>
        <w:t>575,00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5A6574" w:rsidRPr="006E666D">
        <w:rPr>
          <w:b/>
        </w:rPr>
        <w:t>0,003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082D71" w:rsidP="00FC7C89" w:rsidR="00082D71" w:rsidRPr="006E666D">
      <w:pPr>
        <w:pStyle w:val="Odlomakpopisa"/>
        <w:ind w:left="1068"/>
        <w:jc w:val="both"/>
      </w:pPr>
    </w:p>
    <w:p w:rsidRDefault="005A6574" w:rsidP="005A6574" w:rsidR="005A6574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PRIMACOŠPED d.o.o. Zagreb, Jankomir 25 sa pravom glasa u visini od </w:t>
      </w:r>
      <w:r w:rsidRPr="006E666D">
        <w:rPr>
          <w:b/>
        </w:rPr>
        <w:t>5.394,27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0,032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082D71" w:rsidP="00082D71" w:rsidR="00082D71" w:rsidRPr="006E666D">
      <w:pPr>
        <w:pStyle w:val="Odlomakpopisa"/>
      </w:pPr>
    </w:p>
    <w:p w:rsidRDefault="005A6574" w:rsidP="005A6574" w:rsidR="005A6574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556A7C" w:rsidRPr="006E666D">
        <w:t xml:space="preserve">RIJEKATANK d.o.o. Rijeka, Bartola Kašića 52 </w:t>
      </w:r>
      <w:r w:rsidRPr="006E666D">
        <w:t xml:space="preserve">sa pravom glasa u visini od </w:t>
      </w:r>
      <w:r w:rsidR="00556A7C" w:rsidRPr="006E666D">
        <w:rPr>
          <w:b/>
        </w:rPr>
        <w:t>2.750,00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556A7C" w:rsidRPr="006E666D">
        <w:rPr>
          <w:b/>
        </w:rPr>
        <w:t>0,016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9E7A9E" w:rsidP="009E7A9E" w:rsidR="009E7A9E" w:rsidRPr="006E666D">
      <w:pPr>
        <w:pStyle w:val="Odlomakpopisa"/>
        <w:ind w:left="1068"/>
        <w:jc w:val="both"/>
      </w:pPr>
    </w:p>
    <w:p w:rsidRDefault="00556A7C" w:rsidP="00556A7C" w:rsidR="00556A7C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03356C" w:rsidRPr="006E666D">
        <w:t xml:space="preserve">STAN-FAR d.o.o. </w:t>
      </w:r>
      <w:r w:rsidR="0041255A" w:rsidRPr="006E666D">
        <w:t xml:space="preserve">Zagreb, Slavonska avenija 52 </w:t>
      </w:r>
      <w:r w:rsidRPr="006E666D">
        <w:t xml:space="preserve">sa pravom glasa u visini od </w:t>
      </w:r>
      <w:r w:rsidR="0041255A" w:rsidRPr="006E666D">
        <w:rPr>
          <w:b/>
        </w:rPr>
        <w:t>3.000,00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</w:t>
      </w:r>
      <w:r w:rsidR="0041255A" w:rsidRPr="006E666D">
        <w:rPr>
          <w:b/>
        </w:rPr>
        <w:t>018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C4527D" w:rsidP="00C4527D" w:rsidR="00C4527D" w:rsidRPr="006E666D">
      <w:pPr>
        <w:pStyle w:val="Odlomakpopisa"/>
        <w:ind w:left="1068"/>
        <w:jc w:val="both"/>
      </w:pPr>
    </w:p>
    <w:p w:rsidRDefault="0041255A" w:rsidP="0041255A" w:rsidR="0041255A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253B49" w:rsidRPr="006E666D">
        <w:t xml:space="preserve">TEHNODIV d.o.o. Orahovica, Kralja Zvonimira 19a </w:t>
      </w:r>
      <w:r w:rsidRPr="006E666D">
        <w:t xml:space="preserve">sa pravom glasa u visini od </w:t>
      </w:r>
      <w:r w:rsidR="00253B49" w:rsidRPr="006E666D">
        <w:rPr>
          <w:b/>
        </w:rPr>
        <w:t>11.943,32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0,071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C4527D" w:rsidP="00C4527D" w:rsidR="00C4527D" w:rsidRPr="006E666D">
      <w:pPr>
        <w:pStyle w:val="Odlomakpopisa"/>
        <w:ind w:left="1068"/>
        <w:jc w:val="both"/>
      </w:pPr>
    </w:p>
    <w:p w:rsidRDefault="00253B49" w:rsidP="00253B49" w:rsidR="00253B49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F042A5" w:rsidRPr="006E666D">
        <w:t xml:space="preserve">TPZ d.o.o. Zagreb, Novoselska 25 </w:t>
      </w:r>
      <w:r w:rsidRPr="006E666D">
        <w:t xml:space="preserve">sa pravom glasa u visini od </w:t>
      </w:r>
      <w:r w:rsidR="00F042A5" w:rsidRPr="006E666D">
        <w:rPr>
          <w:b/>
        </w:rPr>
        <w:t xml:space="preserve">8.628,57 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</w:t>
      </w:r>
      <w:r w:rsidR="00F042A5" w:rsidRPr="006E666D">
        <w:rPr>
          <w:b/>
        </w:rPr>
        <w:t>51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F042A5" w:rsidP="00F042A5" w:rsidR="00F042A5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ODVJETNIČKO DRUŠTVO </w:t>
      </w:r>
      <w:r w:rsidR="00D7163C" w:rsidRPr="006E666D">
        <w:t xml:space="preserve">USKOKOVIĆ &amp; PARTNERI d.o.o. Varaždin, Vatroslava Lisinskog 6 </w:t>
      </w:r>
      <w:r w:rsidRPr="006E666D">
        <w:t xml:space="preserve">sa pravom glasa u visini od </w:t>
      </w:r>
      <w:r w:rsidR="00D7163C" w:rsidRPr="006E666D">
        <w:rPr>
          <w:b/>
        </w:rPr>
        <w:t>1.589,49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</w:t>
      </w:r>
      <w:r w:rsidR="00D7163C" w:rsidRPr="006E666D">
        <w:rPr>
          <w:b/>
        </w:rPr>
        <w:t>09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D7163C" w:rsidP="00D7163C" w:rsidR="00D7163C" w:rsidRPr="006E666D">
      <w:pPr>
        <w:pStyle w:val="Odlomakpopisa"/>
        <w:ind w:left="1068"/>
        <w:jc w:val="both"/>
      </w:pPr>
    </w:p>
    <w:p w:rsidRDefault="00D7163C" w:rsidP="00D7163C" w:rsidR="00D7163C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USTANOVA ZA ZDRAVSTVENU SKRB U MEDICINI RADA DR. TUDOR-PAVLIĆ Rijeka, Dolac 3 sa pravom glasa u visini od </w:t>
      </w:r>
      <w:r w:rsidRPr="006E666D">
        <w:rPr>
          <w:b/>
        </w:rPr>
        <w:t>6.965,00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0,041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A81F4C" w:rsidP="0029125D" w:rsidR="00A81F4C" w:rsidRPr="006E666D">
      <w:pPr>
        <w:ind w:firstLine="708"/>
        <w:jc w:val="both"/>
      </w:pPr>
    </w:p>
    <w:p w:rsidRDefault="00D7163C" w:rsidP="00D7163C" w:rsidR="00D7163C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8F3DD1" w:rsidRPr="006E666D">
        <w:t xml:space="preserve">VETERINARSKA STANICA RIJEKA d.o.o. Rijeka, Marka Remsa 1 </w:t>
      </w:r>
      <w:r w:rsidRPr="006E666D">
        <w:t xml:space="preserve">sa pravom glasa u visini od </w:t>
      </w:r>
      <w:r w:rsidR="008F3DD1" w:rsidRPr="006E666D">
        <w:rPr>
          <w:b/>
        </w:rPr>
        <w:t>2.562,50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</w:t>
      </w:r>
      <w:r w:rsidR="008F3DD1" w:rsidRPr="006E666D">
        <w:rPr>
          <w:b/>
        </w:rPr>
        <w:t>,015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A81F4C" w:rsidP="0029125D" w:rsidR="00A81F4C" w:rsidRPr="006E666D">
      <w:pPr>
        <w:ind w:firstLine="708"/>
        <w:jc w:val="both"/>
      </w:pPr>
    </w:p>
    <w:p w:rsidRDefault="008F3DD1" w:rsidP="008F3DD1" w:rsidR="008F3DD1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60512E" w:rsidRPr="006E666D">
        <w:t>VILIČARI d.o.o. Čavle, Dražina 4</w:t>
      </w:r>
      <w:r w:rsidRPr="006E666D">
        <w:t xml:space="preserve"> sa pravom glasa u visini od </w:t>
      </w:r>
      <w:r w:rsidR="0060512E" w:rsidRPr="006E666D">
        <w:rPr>
          <w:b/>
        </w:rPr>
        <w:t>1.966,57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0,01</w:t>
      </w:r>
      <w:r w:rsidR="0060512E" w:rsidRPr="006E666D">
        <w:rPr>
          <w:b/>
        </w:rPr>
        <w:t>2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A81F4C" w:rsidP="0029125D" w:rsidR="00A81F4C" w:rsidRPr="006E666D">
      <w:pPr>
        <w:ind w:firstLine="708"/>
        <w:jc w:val="both"/>
      </w:pPr>
    </w:p>
    <w:p w:rsidRDefault="0060512E" w:rsidP="0060512E" w:rsidR="0060512E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DB1D4D" w:rsidRPr="006E666D">
        <w:t xml:space="preserve">VIZOR d.o.o. Varaždin, Koprivnička 1 </w:t>
      </w:r>
      <w:r w:rsidRPr="006E666D">
        <w:t xml:space="preserve">sa pravom glasa u visini od </w:t>
      </w:r>
      <w:r w:rsidR="00DB1D4D" w:rsidRPr="006E666D">
        <w:rPr>
          <w:b/>
        </w:rPr>
        <w:t>2.250,00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</w:t>
      </w:r>
      <w:r w:rsidR="00DB1D4D" w:rsidRPr="006E666D">
        <w:rPr>
          <w:b/>
        </w:rPr>
        <w:t>013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04498C" w:rsidP="0004498C" w:rsidR="0004498C" w:rsidRPr="006E666D">
      <w:pPr>
        <w:pStyle w:val="Odlomakpopisa"/>
      </w:pPr>
    </w:p>
    <w:p w:rsidRDefault="0004498C" w:rsidP="0004498C" w:rsidR="0004498C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KD ČISTOĆA d.o.o. Rijeka, Dolac 14 sa pravom glasa u visini od </w:t>
      </w:r>
      <w:r w:rsidRPr="006E666D">
        <w:rPr>
          <w:b/>
        </w:rPr>
        <w:t>17.337,14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0,103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04498C" w:rsidP="0004498C" w:rsidR="0004498C" w:rsidRPr="006E666D">
      <w:pPr>
        <w:pStyle w:val="Odlomakpopisa"/>
        <w:ind w:left="1068"/>
        <w:jc w:val="both"/>
      </w:pPr>
    </w:p>
    <w:p w:rsidRDefault="00215AF5" w:rsidP="00215AF5" w:rsidR="00215AF5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ARCELORMITTAL CASISA SA Španjolska, Barcelona, Poligon Industrial de la Pedrosa, Carrer Motores 2-8 sa pravom glasa u visini od </w:t>
      </w:r>
      <w:r w:rsidRPr="006E666D">
        <w:rPr>
          <w:b/>
        </w:rPr>
        <w:t>469.997,69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2,78 %</w:t>
      </w:r>
      <w:r w:rsidRPr="006E666D">
        <w:t xml:space="preserve"> </w:t>
      </w:r>
    </w:p>
    <w:p w:rsidRDefault="00D06C26" w:rsidP="00D06C26" w:rsidR="00D06C26" w:rsidRPr="006E666D">
      <w:pPr>
        <w:pStyle w:val="Odlomakpopisa"/>
      </w:pPr>
    </w:p>
    <w:p w:rsidRDefault="00D06C26" w:rsidP="00D06C26" w:rsidR="00D06C26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FOND ZA ZAŠTITU OKOLIŠA I ENERGETSKU UČINKOVITOST Zagreb, Radnička cesta 80 sa pravom glasa u visini od </w:t>
      </w:r>
      <w:r w:rsidRPr="006E666D">
        <w:rPr>
          <w:b/>
        </w:rPr>
        <w:t>4.149,25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0,025 %</w:t>
      </w:r>
      <w:r w:rsidRPr="006E666D">
        <w:t xml:space="preserve"> </w:t>
      </w:r>
    </w:p>
    <w:p w:rsidRDefault="00F32F1E" w:rsidP="00F32F1E" w:rsidR="00F32F1E" w:rsidRPr="006E666D">
      <w:pPr>
        <w:pStyle w:val="Odlomakpopisa"/>
      </w:pPr>
    </w:p>
    <w:p w:rsidRDefault="00F32F1E" w:rsidP="00F32F1E" w:rsidR="00F32F1E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GRAD RIJEKA, Rijeka, Korzo 16 sa pravom glasa u visini od </w:t>
      </w:r>
      <w:r w:rsidRPr="006E666D">
        <w:rPr>
          <w:b/>
        </w:rPr>
        <w:t>265.101,99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1,568 %</w:t>
      </w:r>
      <w:r w:rsidRPr="006E666D">
        <w:t xml:space="preserve"> </w:t>
      </w:r>
    </w:p>
    <w:p w:rsidRDefault="00F32F1E" w:rsidP="00F32F1E" w:rsidR="00F32F1E" w:rsidRPr="006E666D">
      <w:pPr>
        <w:pStyle w:val="Odlomakpopisa"/>
      </w:pPr>
    </w:p>
    <w:p w:rsidRDefault="00F32F1E" w:rsidP="00F32F1E" w:rsidR="00F32F1E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A2B EXPRESS LOGISTIKA d.o.o. Zagreb, Buzinski prilaz 36/a sa pravom glasa u visini od </w:t>
      </w:r>
      <w:r w:rsidRPr="006E666D">
        <w:rPr>
          <w:b/>
        </w:rPr>
        <w:t>1.031,00 kn</w:t>
      </w:r>
      <w:r w:rsidRPr="006E666D">
        <w:t xml:space="preserve"> odnosno </w:t>
      </w:r>
      <w:r w:rsidRPr="006E666D">
        <w:rPr>
          <w:b/>
        </w:rPr>
        <w:t>0,006 %</w:t>
      </w:r>
      <w:r w:rsidRPr="006E666D">
        <w:t xml:space="preserve"> </w:t>
      </w:r>
    </w:p>
    <w:p w:rsidRDefault="00F32F1E" w:rsidP="00F32F1E" w:rsidR="00F32F1E" w:rsidRPr="006E666D">
      <w:pPr>
        <w:pStyle w:val="Odlomakpopisa"/>
      </w:pPr>
    </w:p>
    <w:p w:rsidRDefault="00F32F1E" w:rsidP="00F32F1E" w:rsidR="00F32F1E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BARBARA DATA d.o.o. Rijeka, J. Završnika 313 sa pravom glasa u visini od </w:t>
      </w:r>
      <w:r w:rsidRPr="006E666D">
        <w:rPr>
          <w:b/>
        </w:rPr>
        <w:t>6.904,65 kn</w:t>
      </w:r>
      <w:r w:rsidRPr="006E666D">
        <w:t xml:space="preserve"> odnosno </w:t>
      </w:r>
      <w:r w:rsidRPr="006E666D">
        <w:rPr>
          <w:b/>
        </w:rPr>
        <w:t>0,04 %</w:t>
      </w:r>
      <w:r w:rsidRPr="006E666D">
        <w:t xml:space="preserve"> </w:t>
      </w:r>
    </w:p>
    <w:p w:rsidRDefault="00F32F1E" w:rsidP="00F32F1E" w:rsidR="00F32F1E" w:rsidRPr="006E666D">
      <w:pPr>
        <w:pStyle w:val="Odlomakpopisa"/>
      </w:pPr>
    </w:p>
    <w:p w:rsidRDefault="00F32F1E" w:rsidP="00F32F1E" w:rsidR="00F32F1E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3F0F78" w:rsidRPr="006E666D">
        <w:t xml:space="preserve">BETAROLL BOTTCHER HRVATSKA d.o.o. Zagreb, Štefanovečka 10 </w:t>
      </w:r>
      <w:r w:rsidRPr="006E666D">
        <w:t xml:space="preserve">sa pravom glasa u visini od </w:t>
      </w:r>
      <w:r w:rsidR="003F0F78" w:rsidRPr="006E666D">
        <w:rPr>
          <w:b/>
        </w:rPr>
        <w:t>8.537,18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0,</w:t>
      </w:r>
      <w:r w:rsidR="003F0F78" w:rsidRPr="006E666D">
        <w:rPr>
          <w:b/>
        </w:rPr>
        <w:t>05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F32F1E" w:rsidP="00F32F1E" w:rsidR="00F32F1E" w:rsidRPr="006E666D">
      <w:pPr>
        <w:pStyle w:val="Odlomakpopisa"/>
      </w:pPr>
    </w:p>
    <w:p w:rsidRDefault="003F0F78" w:rsidP="003F0F78" w:rsidR="003F0F78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20391E" w:rsidRPr="006E666D">
        <w:t xml:space="preserve">BIBUS ZAGREB </w:t>
      </w:r>
      <w:r w:rsidRPr="006E666D">
        <w:t xml:space="preserve">d.o.o. Zagreb, </w:t>
      </w:r>
      <w:r w:rsidR="0020391E" w:rsidRPr="006E666D">
        <w:t>Anina 91</w:t>
      </w:r>
      <w:r w:rsidRPr="006E666D">
        <w:t xml:space="preserve"> sa pravom glasa u visini od </w:t>
      </w:r>
      <w:r w:rsidR="0020391E" w:rsidRPr="006E666D">
        <w:rPr>
          <w:b/>
        </w:rPr>
        <w:t>916,32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0,</w:t>
      </w:r>
      <w:r w:rsidR="0020391E" w:rsidRPr="006E666D">
        <w:rPr>
          <w:b/>
        </w:rPr>
        <w:t>005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3F0F78" w:rsidP="003F0F78" w:rsidR="003F0F78" w:rsidRPr="006E666D">
      <w:pPr>
        <w:pStyle w:val="Odlomakpopisa"/>
      </w:pPr>
    </w:p>
    <w:p w:rsidRDefault="0020391E" w:rsidP="0020391E" w:rsidR="0020391E" w:rsidRPr="006E666D">
      <w:pPr>
        <w:pStyle w:val="Odlomakpopisa"/>
        <w:numPr>
          <w:ilvl w:val="0"/>
          <w:numId w:val="18"/>
        </w:numPr>
        <w:jc w:val="both"/>
      </w:pPr>
      <w:r w:rsidRPr="006E666D">
        <w:t>vjerovnik BIROOPREMA d.o.o. Rijeka, M.</w:t>
      </w:r>
      <w:r w:rsidR="00E962EB">
        <w:t xml:space="preserve"> Barač</w:t>
      </w:r>
      <w:r w:rsidRPr="006E666D">
        <w:t xml:space="preserve">a 7 sa pravom glasa u visini od </w:t>
      </w:r>
      <w:r w:rsidRPr="006E666D">
        <w:rPr>
          <w:b/>
        </w:rPr>
        <w:t>160,00 kn</w:t>
      </w:r>
      <w:r w:rsidRPr="006E666D">
        <w:t xml:space="preserve"> odnosno </w:t>
      </w:r>
      <w:r w:rsidRPr="006E666D">
        <w:rPr>
          <w:b/>
        </w:rPr>
        <w:t>0,001 %</w:t>
      </w:r>
      <w:r w:rsidRPr="006E666D">
        <w:t xml:space="preserve"> </w:t>
      </w:r>
    </w:p>
    <w:p w:rsidRDefault="0020391E" w:rsidP="0020391E" w:rsidR="0020391E" w:rsidRPr="006E666D">
      <w:pPr>
        <w:pStyle w:val="Odlomakpopisa"/>
      </w:pPr>
    </w:p>
    <w:p w:rsidRDefault="0020391E" w:rsidP="0020391E" w:rsidR="0020391E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BMT d.o.o. Ravna Gora, I. G. Kovačića 156 sa pravom glasa u visini od </w:t>
      </w:r>
      <w:r w:rsidRPr="006E666D">
        <w:rPr>
          <w:b/>
        </w:rPr>
        <w:t>1.950,00 kn</w:t>
      </w:r>
      <w:r w:rsidRPr="006E666D">
        <w:t xml:space="preserve"> odnosno </w:t>
      </w:r>
      <w:r w:rsidRPr="006E666D">
        <w:rPr>
          <w:b/>
        </w:rPr>
        <w:t>0,012 %</w:t>
      </w:r>
      <w:r w:rsidRPr="006E666D">
        <w:t xml:space="preserve"> </w:t>
      </w:r>
    </w:p>
    <w:p w:rsidRDefault="0020391E" w:rsidP="0020391E" w:rsidR="0020391E" w:rsidRPr="006E666D">
      <w:pPr>
        <w:pStyle w:val="Odlomakpopisa"/>
      </w:pPr>
    </w:p>
    <w:p w:rsidRDefault="008810BE" w:rsidP="008810BE" w:rsidR="008810BE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CB43D8" w:rsidRPr="006E666D">
        <w:t>CDS-BOND d.o.o. Zagreb s</w:t>
      </w:r>
      <w:r w:rsidRPr="006E666D">
        <w:t xml:space="preserve">a pravom glasa u visini od </w:t>
      </w:r>
      <w:r w:rsidR="00CB43D8" w:rsidRPr="006E666D">
        <w:rPr>
          <w:b/>
        </w:rPr>
        <w:t>2.250,00</w:t>
      </w:r>
      <w:r w:rsidRPr="006E666D">
        <w:rPr>
          <w:b/>
        </w:rPr>
        <w:t xml:space="preserve"> kn</w:t>
      </w:r>
      <w:r w:rsidRPr="006E666D">
        <w:t xml:space="preserve"> odnosno </w:t>
      </w:r>
      <w:r w:rsidR="00CB43D8" w:rsidRPr="006E666D">
        <w:rPr>
          <w:b/>
        </w:rPr>
        <w:t>0,013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8810BE" w:rsidP="008810BE" w:rsidR="008810BE" w:rsidRPr="006E666D">
      <w:pPr>
        <w:pStyle w:val="Odlomakpopisa"/>
      </w:pPr>
    </w:p>
    <w:p w:rsidRDefault="00CB43D8" w:rsidP="00CB43D8" w:rsidR="00CB43D8" w:rsidRPr="006E666D">
      <w:pPr>
        <w:pStyle w:val="Odlomakpopisa"/>
        <w:numPr>
          <w:ilvl w:val="0"/>
          <w:numId w:val="18"/>
        </w:numPr>
        <w:jc w:val="both"/>
      </w:pPr>
      <w:r w:rsidRPr="006E666D">
        <w:lastRenderedPageBreak/>
        <w:t xml:space="preserve">vjerovnik CUT TECH d.o.o. Labin, Kapelica 10c sa pravom glasa u visini od </w:t>
      </w:r>
      <w:r w:rsidRPr="006E666D">
        <w:rPr>
          <w:b/>
        </w:rPr>
        <w:t>2.636,25 kn</w:t>
      </w:r>
      <w:r w:rsidRPr="006E666D">
        <w:t xml:space="preserve"> odnosno </w:t>
      </w:r>
      <w:r w:rsidRPr="006E666D">
        <w:rPr>
          <w:b/>
        </w:rPr>
        <w:t>0,016 %</w:t>
      </w:r>
      <w:r w:rsidRPr="006E666D">
        <w:t xml:space="preserve"> </w:t>
      </w:r>
    </w:p>
    <w:p w:rsidRDefault="00F32F1E" w:rsidP="00CB43D8" w:rsidR="00F32F1E" w:rsidRPr="006E666D">
      <w:pPr>
        <w:pStyle w:val="Odlomakpopisa"/>
        <w:ind w:left="1068"/>
        <w:jc w:val="both"/>
      </w:pPr>
    </w:p>
    <w:p w:rsidRDefault="00CB43D8" w:rsidP="00CB43D8" w:rsidR="00CB43D8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D.I.M.Š.O. d.o.o. Čavle, Čavlova ograd 16 sa pravom glasa u visini od </w:t>
      </w:r>
      <w:r w:rsidRPr="006E666D">
        <w:rPr>
          <w:b/>
        </w:rPr>
        <w:t>14.632,50 kn</w:t>
      </w:r>
      <w:r w:rsidRPr="006E666D">
        <w:t xml:space="preserve"> odnosno </w:t>
      </w:r>
      <w:r w:rsidRPr="006E666D">
        <w:rPr>
          <w:b/>
        </w:rPr>
        <w:t>0,087 %</w:t>
      </w:r>
      <w:r w:rsidRPr="006E666D">
        <w:t xml:space="preserve"> </w:t>
      </w:r>
    </w:p>
    <w:p w:rsidRDefault="00F32F1E" w:rsidP="00F32F1E" w:rsidR="00F32F1E" w:rsidRPr="006E666D">
      <w:pPr>
        <w:pStyle w:val="Odlomakpopisa"/>
        <w:ind w:left="1068"/>
        <w:jc w:val="both"/>
      </w:pPr>
    </w:p>
    <w:p w:rsidRDefault="00B108BC" w:rsidP="00B108BC" w:rsidR="00B108BC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DI-EL d.o.o. Kastav. Žegoti 30a  sa pravom glasa u visini od </w:t>
      </w:r>
      <w:r w:rsidRPr="006E666D">
        <w:rPr>
          <w:b/>
        </w:rPr>
        <w:t>1.150,00 kn</w:t>
      </w:r>
      <w:r w:rsidRPr="006E666D">
        <w:t xml:space="preserve"> odnosno </w:t>
      </w:r>
      <w:r w:rsidRPr="006E666D">
        <w:rPr>
          <w:b/>
        </w:rPr>
        <w:t>0,007 %</w:t>
      </w:r>
      <w:r w:rsidRPr="006E666D">
        <w:t xml:space="preserve"> </w:t>
      </w:r>
    </w:p>
    <w:p w:rsidRDefault="00F32F1E" w:rsidP="00F32F1E" w:rsidR="00F32F1E" w:rsidRPr="006E666D">
      <w:pPr>
        <w:pStyle w:val="Odlomakpopisa"/>
        <w:ind w:left="1068"/>
        <w:jc w:val="both"/>
      </w:pPr>
    </w:p>
    <w:p w:rsidRDefault="00B108BC" w:rsidP="00B108BC" w:rsidR="00B108BC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18710A" w:rsidRPr="006E666D">
        <w:t xml:space="preserve">DMS obrt za promet i usluge, vl. obrta DARKO STIPERSKI, Zagreb, Kozjačka 17 </w:t>
      </w:r>
      <w:r w:rsidRPr="006E666D">
        <w:t xml:space="preserve"> sa pravom glasa u visini od </w:t>
      </w:r>
      <w:r w:rsidR="0018710A" w:rsidRPr="006E666D">
        <w:rPr>
          <w:b/>
        </w:rPr>
        <w:t>7.000</w:t>
      </w:r>
      <w:r w:rsidRPr="006E666D">
        <w:rPr>
          <w:b/>
        </w:rPr>
        <w:t>,00 kn</w:t>
      </w:r>
      <w:r w:rsidRPr="006E666D">
        <w:t xml:space="preserve"> odnosno </w:t>
      </w:r>
      <w:r w:rsidR="0018710A" w:rsidRPr="006E666D">
        <w:rPr>
          <w:b/>
        </w:rPr>
        <w:t>0,041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18710A" w:rsidP="0018710A" w:rsidR="0018710A" w:rsidRPr="006E666D">
      <w:pPr>
        <w:pStyle w:val="Odlomakpopisa"/>
        <w:ind w:left="1068"/>
        <w:jc w:val="both"/>
      </w:pPr>
    </w:p>
    <w:p w:rsidRDefault="0018710A" w:rsidP="0018710A" w:rsidR="0018710A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DVOKUT-ECRO proizvodnja i istraživanje d.o.o. Zagreb, Trnjanska 37  sa pravom glasa u visini od </w:t>
      </w:r>
      <w:r w:rsidRPr="006E666D">
        <w:rPr>
          <w:b/>
        </w:rPr>
        <w:t>3.750,00</w:t>
      </w:r>
      <w:r w:rsidR="00C010A3"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0,022 %</w:t>
      </w:r>
      <w:r w:rsidRPr="006E666D">
        <w:t xml:space="preserve"> </w:t>
      </w:r>
    </w:p>
    <w:p w:rsidRDefault="00AF51A0" w:rsidP="00AF51A0" w:rsidR="00AF51A0" w:rsidRPr="006E666D">
      <w:pPr>
        <w:pStyle w:val="Odlomakpopisa"/>
        <w:ind w:left="1068"/>
        <w:jc w:val="both"/>
      </w:pPr>
    </w:p>
    <w:p w:rsidRDefault="00AF51A0" w:rsidP="00AF51A0" w:rsidR="00AF51A0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C010A3" w:rsidRPr="006E666D">
        <w:t xml:space="preserve">ERG d.o.o. Varaždin. Kućanska 4 </w:t>
      </w:r>
      <w:r w:rsidRPr="006E666D">
        <w:t xml:space="preserve">sa pravom glasa u visini od </w:t>
      </w:r>
      <w:r w:rsidR="00C010A3" w:rsidRPr="006E666D">
        <w:rPr>
          <w:b/>
        </w:rPr>
        <w:t>4.312,50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</w:t>
      </w:r>
      <w:r w:rsidR="00C010A3" w:rsidRPr="006E666D">
        <w:rPr>
          <w:b/>
        </w:rPr>
        <w:t>,026</w:t>
      </w:r>
      <w:r w:rsidRPr="006E666D">
        <w:rPr>
          <w:b/>
        </w:rPr>
        <w:t>%</w:t>
      </w:r>
      <w:r w:rsidRPr="006E666D">
        <w:t xml:space="preserve"> </w:t>
      </w:r>
    </w:p>
    <w:p w:rsidRDefault="00C010A3" w:rsidP="00C010A3" w:rsidR="00C010A3" w:rsidRPr="006E666D">
      <w:pPr>
        <w:pStyle w:val="Odlomakpopisa"/>
        <w:ind w:left="1068"/>
        <w:jc w:val="both"/>
      </w:pPr>
    </w:p>
    <w:p w:rsidRDefault="00C010A3" w:rsidP="00C010A3" w:rsidR="00C010A3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FB0FE4" w:rsidRPr="006E666D">
        <w:t>FAS LOGISTIKA d.o.o. Velika Gorica, Fausta Vrančića 10/1</w:t>
      </w:r>
      <w:r w:rsidRPr="006E666D">
        <w:t xml:space="preserve"> sa pravom glasa u visini od </w:t>
      </w:r>
      <w:r w:rsidR="00FB0FE4" w:rsidRPr="006E666D">
        <w:rPr>
          <w:b/>
        </w:rPr>
        <w:t>8.440,11</w:t>
      </w:r>
      <w:r w:rsidRPr="006E666D">
        <w:rPr>
          <w:b/>
        </w:rPr>
        <w:t xml:space="preserve"> kn</w:t>
      </w:r>
      <w:r w:rsidRPr="006E666D">
        <w:t xml:space="preserve"> odnosno </w:t>
      </w:r>
      <w:r w:rsidR="00FB0FE4" w:rsidRPr="006E666D">
        <w:rPr>
          <w:b/>
        </w:rPr>
        <w:t>0,05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FB0FE4" w:rsidP="00FB0FE4" w:rsidR="00FB0FE4" w:rsidRPr="006E666D">
      <w:pPr>
        <w:pStyle w:val="Odlomakpopisa"/>
        <w:ind w:left="1068"/>
        <w:jc w:val="both"/>
      </w:pPr>
    </w:p>
    <w:p w:rsidRDefault="00FB0FE4" w:rsidP="00FB0FE4" w:rsidR="00FB0FE4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CF59B9" w:rsidRPr="006E666D">
        <w:t>GO</w:t>
      </w:r>
      <w:r w:rsidR="00F64953" w:rsidRPr="006E666D">
        <w:t>inf</w:t>
      </w:r>
      <w:r w:rsidR="00CF59B9" w:rsidRPr="006E666D">
        <w:t>o</w:t>
      </w:r>
      <w:r w:rsidR="00F64953" w:rsidRPr="006E666D">
        <w:t xml:space="preserve">ZG d.o.o. Zagreb, Argentinska 4 </w:t>
      </w:r>
      <w:r w:rsidRPr="006E666D">
        <w:t xml:space="preserve">sa pravom glasa u visini od </w:t>
      </w:r>
      <w:r w:rsidR="00F64953" w:rsidRPr="006E666D">
        <w:rPr>
          <w:b/>
        </w:rPr>
        <w:t>3.312,50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</w:t>
      </w:r>
      <w:r w:rsidR="00F64953" w:rsidRPr="006E666D">
        <w:rPr>
          <w:b/>
        </w:rPr>
        <w:t>,02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CF59B9" w:rsidP="00CF59B9" w:rsidR="00CF59B9" w:rsidRPr="006E666D">
      <w:pPr>
        <w:pStyle w:val="Odlomakpopisa"/>
        <w:ind w:left="1068"/>
        <w:jc w:val="both"/>
      </w:pPr>
    </w:p>
    <w:p w:rsidRDefault="00CF59B9" w:rsidP="00CF59B9" w:rsidR="00CF59B9" w:rsidRPr="006E666D">
      <w:pPr>
        <w:pStyle w:val="Odlomakpopisa"/>
        <w:numPr>
          <w:ilvl w:val="0"/>
          <w:numId w:val="18"/>
        </w:numPr>
        <w:jc w:val="both"/>
      </w:pPr>
      <w:r w:rsidRPr="006E666D">
        <w:t>vjerovnik</w:t>
      </w:r>
      <w:r w:rsidR="00831EF0" w:rsidRPr="006E666D">
        <w:t xml:space="preserve"> GRAFMAT-USLUGE d.o.o. Zagreb, Kanalski put 1</w:t>
      </w:r>
      <w:r w:rsidRPr="006E666D">
        <w:t xml:space="preserve"> sa pravom glasa u visini od </w:t>
      </w:r>
      <w:r w:rsidR="00831EF0" w:rsidRPr="006E666D">
        <w:rPr>
          <w:b/>
        </w:rPr>
        <w:t>1.175,51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</w:t>
      </w:r>
      <w:r w:rsidR="00831EF0" w:rsidRPr="006E666D">
        <w:rPr>
          <w:b/>
        </w:rPr>
        <w:t>,007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831EF0" w:rsidP="00831EF0" w:rsidR="00831EF0" w:rsidRPr="006E666D">
      <w:pPr>
        <w:pStyle w:val="Odlomakpopisa"/>
        <w:ind w:left="1068"/>
        <w:jc w:val="both"/>
      </w:pPr>
    </w:p>
    <w:p w:rsidRDefault="00831EF0" w:rsidP="00831EF0" w:rsidR="00831EF0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044246" w:rsidRPr="006E666D">
        <w:t>HAUSLER d.o.o. Viš</w:t>
      </w:r>
      <w:r w:rsidR="004D2221" w:rsidRPr="006E666D">
        <w:t>kovo, Viškovo 63B</w:t>
      </w:r>
      <w:r w:rsidRPr="006E666D">
        <w:t xml:space="preserve"> sa pravom glasa u visini od </w:t>
      </w:r>
      <w:r w:rsidR="00044246" w:rsidRPr="006E666D">
        <w:rPr>
          <w:b/>
        </w:rPr>
        <w:t>5</w:t>
      </w:r>
      <w:r w:rsidRPr="006E666D">
        <w:rPr>
          <w:b/>
        </w:rPr>
        <w:t>.000,00 kn</w:t>
      </w:r>
      <w:r w:rsidRPr="006E666D">
        <w:t xml:space="preserve"> odnosno </w:t>
      </w:r>
      <w:r w:rsidRPr="006E666D">
        <w:rPr>
          <w:b/>
        </w:rPr>
        <w:t>0,</w:t>
      </w:r>
      <w:r w:rsidR="00044246" w:rsidRPr="006E666D">
        <w:rPr>
          <w:b/>
        </w:rPr>
        <w:t>03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044246" w:rsidP="00044246" w:rsidR="00044246" w:rsidRPr="006E666D">
      <w:pPr>
        <w:pStyle w:val="Odlomakpopisa"/>
        <w:ind w:left="1068"/>
        <w:jc w:val="both"/>
      </w:pPr>
    </w:p>
    <w:p w:rsidRDefault="00044246" w:rsidP="00044246" w:rsidR="00044246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4D2221" w:rsidRPr="006E666D">
        <w:t>HIDRO.LAB d.o.o. Ičići, Kolavići 5</w:t>
      </w:r>
      <w:r w:rsidRPr="006E666D">
        <w:t xml:space="preserve"> sa pravom glasa u visini od </w:t>
      </w:r>
      <w:r w:rsidR="004D2221" w:rsidRPr="006E666D">
        <w:rPr>
          <w:b/>
        </w:rPr>
        <w:t>2.110,71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0,</w:t>
      </w:r>
      <w:r w:rsidR="004D2221" w:rsidRPr="006E666D">
        <w:rPr>
          <w:b/>
        </w:rPr>
        <w:t>012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4D2221" w:rsidP="004D2221" w:rsidR="004D2221" w:rsidRPr="006E666D">
      <w:pPr>
        <w:pStyle w:val="Odlomakpopisa"/>
        <w:ind w:left="1068"/>
        <w:jc w:val="both"/>
      </w:pPr>
    </w:p>
    <w:p w:rsidRDefault="004D2221" w:rsidP="004D2221" w:rsidR="004D2221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HRVATSKA UDRUGA POSLODAVACA Zagreb, Ulica Pavla Hatza 12 sa pravom glasa u visini od </w:t>
      </w:r>
      <w:r w:rsidRPr="006E666D">
        <w:rPr>
          <w:b/>
        </w:rPr>
        <w:t>24.346,40 kn</w:t>
      </w:r>
      <w:r w:rsidRPr="006E666D">
        <w:t xml:space="preserve"> odnosno </w:t>
      </w:r>
      <w:r w:rsidRPr="006E666D">
        <w:rPr>
          <w:b/>
        </w:rPr>
        <w:t>0,144 %</w:t>
      </w:r>
      <w:r w:rsidRPr="006E666D">
        <w:t xml:space="preserve"> </w:t>
      </w:r>
    </w:p>
    <w:p w:rsidRDefault="004D2221" w:rsidP="004D2221" w:rsidR="004D2221" w:rsidRPr="006E666D">
      <w:pPr>
        <w:pStyle w:val="Odlomakpopisa"/>
        <w:ind w:left="1068"/>
        <w:jc w:val="both"/>
      </w:pPr>
    </w:p>
    <w:p w:rsidRDefault="004D2221" w:rsidP="004D2221" w:rsidR="004D2221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IDE KLIMA d.o.o. Rijeka, V. Š. Paje 16 sa pravom glasa u visini od </w:t>
      </w:r>
      <w:r w:rsidRPr="006E666D">
        <w:rPr>
          <w:b/>
        </w:rPr>
        <w:t>250,00 kn</w:t>
      </w:r>
      <w:r w:rsidRPr="006E666D">
        <w:t xml:space="preserve"> odnosno </w:t>
      </w:r>
      <w:r w:rsidRPr="006E666D">
        <w:rPr>
          <w:b/>
        </w:rPr>
        <w:t>0,0014%</w:t>
      </w:r>
      <w:r w:rsidRPr="006E666D">
        <w:t xml:space="preserve"> </w:t>
      </w:r>
    </w:p>
    <w:p w:rsidRDefault="004D2221" w:rsidP="004D2221" w:rsidR="004D2221" w:rsidRPr="006E666D">
      <w:pPr>
        <w:pStyle w:val="Odlomakpopisa"/>
        <w:ind w:left="1068"/>
        <w:jc w:val="both"/>
      </w:pPr>
    </w:p>
    <w:p w:rsidRDefault="004D2221" w:rsidP="004D2221" w:rsidR="004D2221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AA369E" w:rsidRPr="006E666D">
        <w:t xml:space="preserve">ILI NET d.o.o. Zagreb, Nalješkovićeva 5 </w:t>
      </w:r>
      <w:r w:rsidRPr="006E666D">
        <w:t xml:space="preserve">sa pravom glasa u visini od </w:t>
      </w:r>
      <w:r w:rsidR="00AA369E" w:rsidRPr="006E666D">
        <w:rPr>
          <w:b/>
        </w:rPr>
        <w:t>4.988,58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0,</w:t>
      </w:r>
      <w:r w:rsidR="00AA369E" w:rsidRPr="006E666D">
        <w:rPr>
          <w:b/>
        </w:rPr>
        <w:t>03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AA369E" w:rsidP="00AA369E" w:rsidR="00AA369E" w:rsidRPr="006E666D">
      <w:pPr>
        <w:pStyle w:val="Odlomakpopisa"/>
        <w:ind w:left="1068"/>
        <w:jc w:val="both"/>
      </w:pPr>
    </w:p>
    <w:p w:rsidRDefault="00AA369E" w:rsidP="00AA369E" w:rsidR="00AA369E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INDUSTRIJAIMPORT d.o.o. Zagreb, Završje III, odvojak 12 sa pravom glasa u visini od </w:t>
      </w:r>
      <w:r w:rsidRPr="006E666D">
        <w:rPr>
          <w:b/>
        </w:rPr>
        <w:t>4.565,44 kn</w:t>
      </w:r>
      <w:r w:rsidRPr="006E666D">
        <w:t xml:space="preserve"> odnosno </w:t>
      </w:r>
      <w:r w:rsidRPr="006E666D">
        <w:rPr>
          <w:b/>
        </w:rPr>
        <w:t>0,027</w:t>
      </w:r>
      <w:r w:rsidRPr="006E666D">
        <w:t xml:space="preserve"> </w:t>
      </w:r>
      <w:r w:rsidRPr="006E666D">
        <w:rPr>
          <w:b/>
        </w:rPr>
        <w:t>%</w:t>
      </w:r>
      <w:r w:rsidRPr="006E666D">
        <w:t xml:space="preserve"> </w:t>
      </w:r>
    </w:p>
    <w:p w:rsidRDefault="00AA369E" w:rsidP="00AA369E" w:rsidR="00AA369E" w:rsidRPr="006E666D">
      <w:pPr>
        <w:pStyle w:val="Odlomakpopisa"/>
        <w:ind w:left="1068"/>
        <w:jc w:val="both"/>
      </w:pPr>
    </w:p>
    <w:p w:rsidRDefault="00AA369E" w:rsidP="00AA369E" w:rsidR="00AA369E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396059" w:rsidRPr="006E666D">
        <w:t>ISKRA ZELINA KEMIJSKA INDUSTRIJA d.o.o. Sveti Ivan Zelina, Fućkani 6</w:t>
      </w:r>
      <w:r w:rsidRPr="006E666D">
        <w:t xml:space="preserve"> sa pravom glasa u visini od </w:t>
      </w:r>
      <w:r w:rsidR="00396059" w:rsidRPr="006E666D">
        <w:rPr>
          <w:b/>
        </w:rPr>
        <w:t>680,40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0,0</w:t>
      </w:r>
      <w:r w:rsidR="00396059" w:rsidRPr="006E666D">
        <w:rPr>
          <w:b/>
        </w:rPr>
        <w:t>04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396059" w:rsidP="00396059" w:rsidR="00396059" w:rsidRPr="006E666D">
      <w:pPr>
        <w:pStyle w:val="Odlomakpopisa"/>
        <w:ind w:left="1068"/>
        <w:jc w:val="both"/>
      </w:pPr>
    </w:p>
    <w:p w:rsidRDefault="00396059" w:rsidP="00396059" w:rsidR="00396059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1F5B07" w:rsidRPr="006E666D">
        <w:t xml:space="preserve">ISTRAGRAFIKA d.d. Rovinj, V. Nazora 1 </w:t>
      </w:r>
      <w:r w:rsidRPr="006E666D">
        <w:t xml:space="preserve">sa pravom glasa u visini od </w:t>
      </w:r>
      <w:r w:rsidR="001F5B07" w:rsidRPr="006E666D">
        <w:rPr>
          <w:b/>
        </w:rPr>
        <w:t xml:space="preserve">317.486,59 </w:t>
      </w:r>
      <w:r w:rsidRPr="006E666D">
        <w:rPr>
          <w:b/>
        </w:rPr>
        <w:t>kn</w:t>
      </w:r>
      <w:r w:rsidRPr="006E666D">
        <w:t xml:space="preserve"> odnosno </w:t>
      </w:r>
      <w:r w:rsidR="001F5B07" w:rsidRPr="006E666D">
        <w:rPr>
          <w:b/>
        </w:rPr>
        <w:t>1,878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1F5B07" w:rsidP="001F5B07" w:rsidR="001F5B07" w:rsidRPr="006E666D">
      <w:pPr>
        <w:pStyle w:val="Odlomakpopisa"/>
        <w:ind w:left="1068"/>
        <w:jc w:val="both"/>
      </w:pPr>
    </w:p>
    <w:p w:rsidRDefault="001F5B07" w:rsidP="001F5B07" w:rsidR="001F5B07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0F1020" w:rsidRPr="006E666D">
        <w:t>JAMI OPREMA d.o.o. Rijeka, Dolac 8</w:t>
      </w:r>
      <w:r w:rsidRPr="006E666D">
        <w:t xml:space="preserve"> sa pravom glasa u visini od </w:t>
      </w:r>
      <w:r w:rsidR="00AD65A6" w:rsidRPr="006E666D">
        <w:rPr>
          <w:b/>
        </w:rPr>
        <w:t xml:space="preserve">8.706,38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</w:t>
      </w:r>
      <w:r w:rsidR="00AD65A6" w:rsidRPr="006E666D">
        <w:rPr>
          <w:b/>
        </w:rPr>
        <w:t>052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AD65A6" w:rsidP="00AD65A6" w:rsidR="00AD65A6" w:rsidRPr="006E666D">
      <w:pPr>
        <w:pStyle w:val="Odlomakpopisa"/>
        <w:ind w:left="1068"/>
        <w:jc w:val="both"/>
      </w:pPr>
    </w:p>
    <w:p w:rsidRDefault="00AD65A6" w:rsidP="00AD65A6" w:rsidR="00AD65A6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6D760F" w:rsidRPr="006E666D">
        <w:t>JASD</w:t>
      </w:r>
      <w:r w:rsidRPr="006E666D">
        <w:t xml:space="preserve"> d.o.o. </w:t>
      </w:r>
      <w:r w:rsidR="006D760F" w:rsidRPr="006E666D">
        <w:t>Sisak, Novopračno 111</w:t>
      </w:r>
      <w:r w:rsidRPr="006E666D">
        <w:t xml:space="preserve"> sa pravom glasa u visini od </w:t>
      </w:r>
      <w:r w:rsidR="006D760F" w:rsidRPr="006E666D">
        <w:rPr>
          <w:b/>
        </w:rPr>
        <w:t>6.500,00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0,0</w:t>
      </w:r>
      <w:r w:rsidR="006D760F" w:rsidRPr="006E666D">
        <w:rPr>
          <w:b/>
        </w:rPr>
        <w:t>38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1533D8" w:rsidP="001533D8" w:rsidR="001533D8" w:rsidRPr="006E666D">
      <w:pPr>
        <w:pStyle w:val="Odlomakpopisa"/>
        <w:ind w:left="1068"/>
        <w:jc w:val="both"/>
      </w:pPr>
    </w:p>
    <w:p w:rsidRDefault="001533D8" w:rsidP="001533D8" w:rsidR="001533D8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276A4E" w:rsidRPr="006E666D">
        <w:t xml:space="preserve">VESNA ŠEŠKAR, Čavle, Čavja 70 </w:t>
      </w:r>
      <w:r w:rsidRPr="006E666D">
        <w:t xml:space="preserve">sa pravom glasa u visini od </w:t>
      </w:r>
      <w:r w:rsidR="00276A4E" w:rsidRPr="006E666D">
        <w:rPr>
          <w:b/>
        </w:rPr>
        <w:t xml:space="preserve">1.037,50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</w:t>
      </w:r>
      <w:r w:rsidR="00276A4E" w:rsidRPr="006E666D">
        <w:rPr>
          <w:b/>
        </w:rPr>
        <w:t>006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276A4E" w:rsidP="00276A4E" w:rsidR="00276A4E" w:rsidRPr="006E666D">
      <w:pPr>
        <w:pStyle w:val="Odlomakpopisa"/>
      </w:pPr>
    </w:p>
    <w:p w:rsidRDefault="00B33B75" w:rsidP="00B33B75" w:rsidR="00B33B75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KD VODOVOD I KANALIZACIJA RIJEKA d.o.o. Rijeka, Dolac 14 sa pravom glasa u visini od </w:t>
      </w:r>
      <w:r w:rsidRPr="006E666D">
        <w:rPr>
          <w:b/>
        </w:rPr>
        <w:t>10.967,69 kn</w:t>
      </w:r>
      <w:r w:rsidRPr="006E666D">
        <w:t xml:space="preserve"> odnosno </w:t>
      </w:r>
      <w:r w:rsidR="00E00D13" w:rsidRPr="006E666D">
        <w:rPr>
          <w:b/>
        </w:rPr>
        <w:t xml:space="preserve">0,065 </w:t>
      </w:r>
      <w:r w:rsidRPr="006E666D">
        <w:rPr>
          <w:b/>
        </w:rPr>
        <w:t>%</w:t>
      </w:r>
      <w:r w:rsidRPr="006E666D">
        <w:t xml:space="preserve"> </w:t>
      </w:r>
    </w:p>
    <w:p w:rsidRDefault="00ED7F72" w:rsidP="00ED7F72" w:rsidR="00ED7F72" w:rsidRPr="006E666D">
      <w:pPr>
        <w:pStyle w:val="Odlomakpopisa"/>
        <w:ind w:left="1068"/>
        <w:jc w:val="both"/>
      </w:pPr>
    </w:p>
    <w:p w:rsidRDefault="00ED7F72" w:rsidP="00ED7F72" w:rsidR="00ED7F72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KIMAR d.o.o. Zagreb, Vrtlarska 39 sa pravom glasa u visini od </w:t>
      </w:r>
      <w:r w:rsidRPr="006E666D">
        <w:rPr>
          <w:b/>
        </w:rPr>
        <w:t>6.057,85 kn</w:t>
      </w:r>
      <w:r w:rsidRPr="006E666D">
        <w:t xml:space="preserve"> odnosno </w:t>
      </w:r>
      <w:r w:rsidRPr="006E666D">
        <w:rPr>
          <w:b/>
        </w:rPr>
        <w:t>0,</w:t>
      </w:r>
      <w:r w:rsidR="00E0355F">
        <w:rPr>
          <w:b/>
        </w:rPr>
        <w:t>036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ED7F72" w:rsidP="00ED7F72" w:rsidR="00ED7F72" w:rsidRPr="006E666D">
      <w:pPr>
        <w:pStyle w:val="Odlomakpopisa"/>
        <w:ind w:left="1068"/>
        <w:jc w:val="both"/>
      </w:pPr>
    </w:p>
    <w:p w:rsidRDefault="00ED7F72" w:rsidP="00ED7F72" w:rsidR="00ED7F72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8D3176" w:rsidRPr="006E666D">
        <w:t>TOMISLAV MAGLIĆ, vl. obrta KLIŠE KOP, Strmec, Obrtnička 19</w:t>
      </w:r>
      <w:r w:rsidRPr="006E666D">
        <w:t xml:space="preserve"> sa pravom glasa u visini od </w:t>
      </w:r>
      <w:r w:rsidR="008D3176" w:rsidRPr="006E666D">
        <w:rPr>
          <w:b/>
        </w:rPr>
        <w:t>1.220,63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</w:t>
      </w:r>
      <w:r w:rsidR="008D3176" w:rsidRPr="006E666D">
        <w:rPr>
          <w:b/>
        </w:rPr>
        <w:t>,007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1351FF" w:rsidP="001351FF" w:rsidR="001351FF" w:rsidRPr="006E666D">
      <w:pPr>
        <w:pStyle w:val="Odlomakpopisa"/>
        <w:ind w:left="1068"/>
        <w:jc w:val="both"/>
      </w:pPr>
    </w:p>
    <w:p w:rsidRDefault="001351FF" w:rsidP="001351FF" w:rsidR="001351FF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BF2CB9" w:rsidRPr="006E666D">
        <w:t>KOMUNALAC POŽEGA d.o.o. Požega, Vukovarska 8</w:t>
      </w:r>
      <w:r w:rsidRPr="006E666D">
        <w:t xml:space="preserve"> sa pravom glasa u visini od </w:t>
      </w:r>
      <w:r w:rsidR="00BF2CB9" w:rsidRPr="006E666D">
        <w:rPr>
          <w:b/>
        </w:rPr>
        <w:t>36,00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0,</w:t>
      </w:r>
      <w:r w:rsidR="00BF2CB9" w:rsidRPr="006E666D">
        <w:rPr>
          <w:b/>
        </w:rPr>
        <w:t>00021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BF2CB9" w:rsidP="00BF2CB9" w:rsidR="00BF2CB9" w:rsidRPr="006E666D">
      <w:pPr>
        <w:pStyle w:val="Odlomakpopisa"/>
        <w:ind w:left="1068"/>
        <w:jc w:val="both"/>
      </w:pPr>
    </w:p>
    <w:p w:rsidRDefault="00BF2CB9" w:rsidP="00BF2CB9" w:rsidR="00BF2CB9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D24310" w:rsidRPr="006E666D">
        <w:t>FRANE LAZANJA, vl.</w:t>
      </w:r>
      <w:r w:rsidRPr="006E666D">
        <w:t xml:space="preserve"> </w:t>
      </w:r>
      <w:r w:rsidR="00D24310" w:rsidRPr="006E666D">
        <w:t xml:space="preserve">kovinotokarske radionice Rijeka, Lužine 1-4 "Porin" </w:t>
      </w:r>
      <w:r w:rsidRPr="006E666D">
        <w:t xml:space="preserve">sa pravom glasa u visini od </w:t>
      </w:r>
      <w:r w:rsidR="002A5B29" w:rsidRPr="006E666D">
        <w:rPr>
          <w:b/>
        </w:rPr>
        <w:t>1.250,00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0,0</w:t>
      </w:r>
      <w:r w:rsidR="002A5B29" w:rsidRPr="006E666D">
        <w:rPr>
          <w:b/>
        </w:rPr>
        <w:t>07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2A5B29" w:rsidP="002A5B29" w:rsidR="002A5B29" w:rsidRPr="006E666D">
      <w:pPr>
        <w:pStyle w:val="Odlomakpopisa"/>
        <w:ind w:left="1068"/>
        <w:jc w:val="both"/>
      </w:pPr>
    </w:p>
    <w:p w:rsidRDefault="002A5B29" w:rsidP="0064080B" w:rsidR="0064080B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C028F9" w:rsidRPr="006E666D">
        <w:t xml:space="preserve">DAMIR OCVIREK, vl. obrta METALOPLAST, Nova Kapela, Batrina, Stjepana Radića 162 </w:t>
      </w:r>
      <w:r w:rsidRPr="006E666D">
        <w:t xml:space="preserve">sa pravom glasa u visini od </w:t>
      </w:r>
      <w:r w:rsidR="00C028F9" w:rsidRPr="006E666D">
        <w:rPr>
          <w:b/>
        </w:rPr>
        <w:t>5.878,69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0,</w:t>
      </w:r>
      <w:r w:rsidR="00C028F9" w:rsidRPr="006E666D">
        <w:rPr>
          <w:b/>
        </w:rPr>
        <w:t>035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64080B" w:rsidP="0064080B" w:rsidR="0064080B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MIKOM d.o.o. </w:t>
      </w:r>
      <w:r w:rsidR="000A4AA8" w:rsidRPr="006E666D">
        <w:t>Zlatar-</w:t>
      </w:r>
      <w:r w:rsidRPr="006E666D">
        <w:t xml:space="preserve">Bistrica, Stjepana Radića 1a, sa pravom glasa u visini od </w:t>
      </w:r>
      <w:r w:rsidRPr="006E666D">
        <w:rPr>
          <w:b/>
        </w:rPr>
        <w:t>9.703,53 kn</w:t>
      </w:r>
      <w:r w:rsidRPr="006E666D">
        <w:t xml:space="preserve"> odnosno </w:t>
      </w:r>
      <w:r w:rsidRPr="006E666D">
        <w:rPr>
          <w:b/>
        </w:rPr>
        <w:t>0,057 %</w:t>
      </w:r>
      <w:r w:rsidRPr="006E666D">
        <w:t xml:space="preserve"> </w:t>
      </w:r>
    </w:p>
    <w:p w:rsidRDefault="000A4AA8" w:rsidP="000A4AA8" w:rsidR="000A4AA8" w:rsidRPr="006E666D">
      <w:pPr>
        <w:pStyle w:val="Odlomakpopisa"/>
        <w:ind w:left="1068"/>
        <w:jc w:val="both"/>
      </w:pPr>
    </w:p>
    <w:p w:rsidRDefault="000A4AA8" w:rsidP="000A4AA8" w:rsidR="000A4AA8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NOVAGRAF grafičke usluge d.o.o. Zagreb, Ive Serdara 6 sa pravom glasa u visini od </w:t>
      </w:r>
      <w:r w:rsidRPr="006E666D">
        <w:rPr>
          <w:b/>
        </w:rPr>
        <w:t>1.081,88 kn</w:t>
      </w:r>
      <w:r w:rsidRPr="006E666D">
        <w:t xml:space="preserve"> odnosno </w:t>
      </w:r>
      <w:r w:rsidRPr="006E666D">
        <w:rPr>
          <w:b/>
        </w:rPr>
        <w:t>0,006 %</w:t>
      </w:r>
      <w:r w:rsidRPr="006E666D">
        <w:t xml:space="preserve"> </w:t>
      </w:r>
    </w:p>
    <w:p w:rsidRDefault="00D234DB" w:rsidP="00D234DB" w:rsidR="00D234DB" w:rsidRPr="006E666D">
      <w:pPr>
        <w:pStyle w:val="Odlomakpopisa"/>
        <w:ind w:left="1068"/>
        <w:jc w:val="both"/>
      </w:pPr>
    </w:p>
    <w:p w:rsidRDefault="00D234DB" w:rsidP="00D234DB" w:rsidR="00D234DB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B76A3E" w:rsidRPr="006E666D">
        <w:t xml:space="preserve">DRVENJAČA d.d. Fužine, Donje Selo 62 kao pravni slijednik vjerovnika PILANA MRKOPALJ d.o.o. Mrkopalj, Pilanska 6 </w:t>
      </w:r>
      <w:r w:rsidRPr="006E666D">
        <w:t xml:space="preserve">sa pravom glasa u visini od </w:t>
      </w:r>
      <w:r w:rsidR="00B76A3E" w:rsidRPr="006E666D">
        <w:rPr>
          <w:b/>
        </w:rPr>
        <w:t>187.467,42</w:t>
      </w:r>
      <w:r w:rsidRPr="006E666D">
        <w:rPr>
          <w:b/>
        </w:rPr>
        <w:t xml:space="preserve"> kn</w:t>
      </w:r>
      <w:r w:rsidRPr="006E666D">
        <w:t xml:space="preserve"> odnosno </w:t>
      </w:r>
      <w:r w:rsidR="00B76A3E" w:rsidRPr="006E666D">
        <w:rPr>
          <w:b/>
        </w:rPr>
        <w:t>1.109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38513A" w:rsidP="0038513A" w:rsidR="0038513A" w:rsidRPr="006E666D">
      <w:pPr>
        <w:pStyle w:val="Odlomakpopisa"/>
        <w:ind w:firstLine="784" w:left="284"/>
        <w:jc w:val="both"/>
      </w:pPr>
    </w:p>
    <w:p w:rsidRDefault="0038513A" w:rsidP="0038513A" w:rsidR="0038513A" w:rsidRPr="006E666D">
      <w:pPr>
        <w:pStyle w:val="Odlomakpopisa"/>
        <w:ind w:firstLine="784" w:left="284"/>
        <w:jc w:val="both"/>
      </w:pPr>
      <w:r w:rsidRPr="006E666D">
        <w:t>Trgovačkom društvu DRVENJAČA d.d. Fužine, pripojeno je društvo PILANA MRKOPALJ d.o.o. Mrkopalj, Pilanska 6 OOIB 22945189155 temeljem Ugovora o pripajanju od 20. rujna 2017., odluke jedinog člana pripojenog društva od 23. listopada 2017. i odluke skupštine društva preuzimatelja od 23. listopada 2017., rješenjem registarskog suda poslovni broj Tt-17/7166-2 od 3. studenog 2017.</w:t>
      </w:r>
    </w:p>
    <w:p w:rsidRDefault="0038513A" w:rsidP="0038513A" w:rsidR="0038513A" w:rsidRPr="006E666D">
      <w:pPr>
        <w:pStyle w:val="Odlomakpopisa"/>
        <w:ind w:firstLine="784" w:left="284"/>
        <w:jc w:val="both"/>
      </w:pPr>
    </w:p>
    <w:p w:rsidRDefault="00E14E13" w:rsidP="00E14E13" w:rsidR="00E14E13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RANKO MLADENIĆ, vl. obrta PLASTIKA Viškovo, Maldenići 91 sa pravom glasa u visini od </w:t>
      </w:r>
      <w:r w:rsidRPr="006E666D">
        <w:rPr>
          <w:b/>
        </w:rPr>
        <w:t>6.855,23 kn</w:t>
      </w:r>
      <w:r w:rsidRPr="006E666D">
        <w:t xml:space="preserve"> odnosno </w:t>
      </w:r>
      <w:r w:rsidRPr="006E666D">
        <w:rPr>
          <w:b/>
        </w:rPr>
        <w:t>0,041 %</w:t>
      </w:r>
      <w:r w:rsidRPr="006E666D">
        <w:t xml:space="preserve"> </w:t>
      </w:r>
    </w:p>
    <w:p w:rsidRDefault="00206584" w:rsidP="00206584" w:rsidR="00206584" w:rsidRPr="006E666D">
      <w:pPr>
        <w:pStyle w:val="Odlomakpopisa"/>
        <w:ind w:firstLine="784" w:left="284"/>
        <w:jc w:val="both"/>
      </w:pPr>
    </w:p>
    <w:p w:rsidRDefault="00206584" w:rsidP="00206584" w:rsidR="00206584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69021A" w:rsidRPr="006E666D">
        <w:t>POSLOVNI SISTEMI d.o.o. Rijeka, Mihovilići 17</w:t>
      </w:r>
      <w:r w:rsidRPr="006E666D">
        <w:t xml:space="preserve"> sa pravom glasa u visini od </w:t>
      </w:r>
      <w:r w:rsidR="0069021A" w:rsidRPr="006E666D">
        <w:rPr>
          <w:b/>
        </w:rPr>
        <w:t xml:space="preserve">19.932,31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</w:t>
      </w:r>
      <w:r w:rsidR="0069021A" w:rsidRPr="006E666D">
        <w:rPr>
          <w:b/>
        </w:rPr>
        <w:t>118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69021A" w:rsidP="0069021A" w:rsidR="0069021A" w:rsidRPr="006E666D">
      <w:pPr>
        <w:pStyle w:val="Odlomakpopisa"/>
        <w:ind w:firstLine="784" w:left="284"/>
        <w:jc w:val="both"/>
      </w:pPr>
    </w:p>
    <w:p w:rsidRDefault="0069021A" w:rsidP="0069021A" w:rsidR="0069021A" w:rsidRPr="006E666D">
      <w:pPr>
        <w:pStyle w:val="Odlomakpopisa"/>
        <w:numPr>
          <w:ilvl w:val="0"/>
          <w:numId w:val="18"/>
        </w:numPr>
        <w:jc w:val="both"/>
      </w:pPr>
      <w:r w:rsidRPr="006E666D">
        <w:lastRenderedPageBreak/>
        <w:t xml:space="preserve">vjerovnik </w:t>
      </w:r>
      <w:r w:rsidR="00522CB5" w:rsidRPr="006E666D">
        <w:t>POŽEŠKA DOLINA d.o.o. Požega, Dubrovačka 65a</w:t>
      </w:r>
      <w:r w:rsidRPr="006E666D">
        <w:t xml:space="preserve"> sa pravom glasa u visini od </w:t>
      </w:r>
      <w:r w:rsidR="00522CB5" w:rsidRPr="006E666D">
        <w:rPr>
          <w:b/>
        </w:rPr>
        <w:t xml:space="preserve">1.306,00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</w:t>
      </w:r>
      <w:r w:rsidR="00522CB5" w:rsidRPr="006E666D">
        <w:rPr>
          <w:b/>
        </w:rPr>
        <w:t>08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326DAD" w:rsidP="00326DAD" w:rsidR="00326DAD" w:rsidRPr="006E666D">
      <w:pPr>
        <w:pStyle w:val="Odlomakpopisa"/>
        <w:ind w:firstLine="784" w:left="284"/>
        <w:jc w:val="both"/>
      </w:pPr>
    </w:p>
    <w:p w:rsidRDefault="00326DAD" w:rsidP="00326DAD" w:rsidR="00326DAD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SUBMARINE d.o.o. Zagreb, Šišićeva 1 sa pravom glasa u visini od </w:t>
      </w:r>
      <w:r w:rsidRPr="006E666D">
        <w:rPr>
          <w:b/>
        </w:rPr>
        <w:t>9.065,00 kn</w:t>
      </w:r>
      <w:r w:rsidRPr="006E666D">
        <w:t xml:space="preserve"> odnosno </w:t>
      </w:r>
      <w:r w:rsidRPr="006E666D">
        <w:rPr>
          <w:b/>
        </w:rPr>
        <w:t>0,054 %</w:t>
      </w:r>
      <w:r w:rsidRPr="006E666D">
        <w:t xml:space="preserve"> </w:t>
      </w:r>
    </w:p>
    <w:p w:rsidRDefault="00A914F9" w:rsidP="00A914F9" w:rsidR="00A914F9" w:rsidRPr="006E666D">
      <w:pPr>
        <w:pStyle w:val="Odlomakpopisa"/>
        <w:ind w:firstLine="784" w:left="284"/>
        <w:jc w:val="both"/>
      </w:pPr>
    </w:p>
    <w:p w:rsidRDefault="00A914F9" w:rsidP="00A914F9" w:rsidR="00A914F9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JOSIP JELIĆ, vl. marketinške agencije "TOČKA" Požega, Pavla Radića 70 sa pravom glasa u visini od </w:t>
      </w:r>
      <w:r w:rsidRPr="006E666D">
        <w:rPr>
          <w:b/>
        </w:rPr>
        <w:t>1.625,00 kn</w:t>
      </w:r>
      <w:r w:rsidRPr="006E666D">
        <w:t xml:space="preserve"> odnosno </w:t>
      </w:r>
      <w:r w:rsidRPr="006E666D">
        <w:rPr>
          <w:b/>
        </w:rPr>
        <w:t>0,01 %</w:t>
      </w:r>
      <w:r w:rsidRPr="006E666D">
        <w:t xml:space="preserve"> </w:t>
      </w:r>
    </w:p>
    <w:p w:rsidRDefault="00A914F9" w:rsidP="00A914F9" w:rsidR="00A914F9" w:rsidRPr="006E666D">
      <w:pPr>
        <w:pStyle w:val="Odlomakpopisa"/>
        <w:ind w:firstLine="784" w:left="284"/>
        <w:jc w:val="both"/>
      </w:pPr>
    </w:p>
    <w:p w:rsidRDefault="00A914F9" w:rsidP="00A914F9" w:rsidR="00A914F9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CB1FD5" w:rsidRPr="006E666D">
        <w:t xml:space="preserve">TRANSAGENT d.o.o. Rijeka, Verdieva 6 </w:t>
      </w:r>
      <w:r w:rsidRPr="006E666D">
        <w:t xml:space="preserve">sa pravom glasa u visini od </w:t>
      </w:r>
      <w:r w:rsidR="00CB1FD5" w:rsidRPr="006E666D">
        <w:rPr>
          <w:b/>
        </w:rPr>
        <w:t>18.258,83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0,</w:t>
      </w:r>
      <w:r w:rsidR="00CB1FD5" w:rsidRPr="006E666D">
        <w:rPr>
          <w:b/>
        </w:rPr>
        <w:t>108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4F2A8F" w:rsidP="004F2A8F" w:rsidR="004F2A8F" w:rsidRPr="006E666D">
      <w:pPr>
        <w:pStyle w:val="Odlomakpopisa"/>
        <w:ind w:firstLine="784" w:left="284"/>
        <w:jc w:val="both"/>
      </w:pPr>
    </w:p>
    <w:p w:rsidRDefault="004F2A8F" w:rsidP="004F2A8F" w:rsidR="004F2A8F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2E51AD" w:rsidRPr="006E666D">
        <w:t>VEMAR d.o.o. Rijeka, Mirka Jengića 19</w:t>
      </w:r>
      <w:r w:rsidRPr="006E666D">
        <w:t xml:space="preserve"> sa pravom glasa u visini od </w:t>
      </w:r>
      <w:r w:rsidR="002E51AD" w:rsidRPr="006E666D">
        <w:rPr>
          <w:b/>
        </w:rPr>
        <w:t xml:space="preserve">13.825,00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</w:t>
      </w:r>
      <w:r w:rsidR="002E51AD" w:rsidRPr="006E666D">
        <w:rPr>
          <w:b/>
        </w:rPr>
        <w:t>082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5C0682" w:rsidP="005C0682" w:rsidR="005C0682" w:rsidRPr="006E666D">
      <w:pPr>
        <w:pStyle w:val="Odlomakpopisa"/>
        <w:ind w:firstLine="784" w:left="284"/>
        <w:jc w:val="both"/>
      </w:pPr>
    </w:p>
    <w:p w:rsidRDefault="005C0682" w:rsidP="005C0682" w:rsidR="005C0682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DB48D6" w:rsidRPr="006E666D">
        <w:t>VLADO KRAUTHAKER, vl. obrta VINOGRADARSTVO-PODRUMARSTVO "KRAUTHAKER" Kutjevo, I. Jambrovića 6</w:t>
      </w:r>
      <w:r w:rsidRPr="006E666D">
        <w:t xml:space="preserve"> sa pravom glasa u visini od </w:t>
      </w:r>
      <w:r w:rsidR="00DB48D6" w:rsidRPr="006E666D">
        <w:rPr>
          <w:b/>
        </w:rPr>
        <w:t>389,45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0,</w:t>
      </w:r>
      <w:r w:rsidR="00DB48D6" w:rsidRPr="006E666D">
        <w:rPr>
          <w:b/>
        </w:rPr>
        <w:t>002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DB48D6" w:rsidP="00DB48D6" w:rsidR="00DB48D6" w:rsidRPr="006E666D">
      <w:pPr>
        <w:pStyle w:val="Odlomakpopisa"/>
        <w:ind w:firstLine="784" w:left="284"/>
        <w:jc w:val="both"/>
      </w:pPr>
    </w:p>
    <w:p w:rsidRDefault="00BB5045" w:rsidP="00DB48D6" w:rsidR="00DB48D6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BB288A" w:rsidRPr="006E666D">
        <w:t>ACTEGA-RHENANIA G</w:t>
      </w:r>
      <w:r w:rsidRPr="006E666D">
        <w:t>mbh</w:t>
      </w:r>
      <w:r w:rsidR="00BB288A" w:rsidRPr="006E666D">
        <w:t xml:space="preserve"> Njemačka, Rhenaniastrasse 29-37 Grevenbroich </w:t>
      </w:r>
      <w:r w:rsidR="00DB48D6" w:rsidRPr="006E666D">
        <w:t xml:space="preserve">sa pravom glasa u visini od </w:t>
      </w:r>
      <w:r w:rsidR="00BB288A" w:rsidRPr="006E666D">
        <w:rPr>
          <w:b/>
        </w:rPr>
        <w:t>65.017,01</w:t>
      </w:r>
      <w:r w:rsidR="00DB48D6" w:rsidRPr="006E666D">
        <w:rPr>
          <w:b/>
        </w:rPr>
        <w:t xml:space="preserve"> kn</w:t>
      </w:r>
      <w:r w:rsidR="00DB48D6" w:rsidRPr="006E666D">
        <w:t xml:space="preserve"> odnosno </w:t>
      </w:r>
      <w:r w:rsidR="00BB288A" w:rsidRPr="006E666D">
        <w:rPr>
          <w:b/>
        </w:rPr>
        <w:t>0,385</w:t>
      </w:r>
      <w:r w:rsidR="00DB48D6" w:rsidRPr="006E666D">
        <w:rPr>
          <w:b/>
        </w:rPr>
        <w:t xml:space="preserve"> %</w:t>
      </w:r>
      <w:r w:rsidR="00DB48D6" w:rsidRPr="006E666D">
        <w:t xml:space="preserve"> </w:t>
      </w:r>
    </w:p>
    <w:p w:rsidRDefault="00BB288A" w:rsidP="00BB288A" w:rsidR="00BB288A" w:rsidRPr="006E666D">
      <w:pPr>
        <w:pStyle w:val="Odlomakpopisa"/>
        <w:ind w:firstLine="784" w:left="284"/>
        <w:jc w:val="both"/>
      </w:pPr>
    </w:p>
    <w:p w:rsidRDefault="00BB288A" w:rsidP="00BB288A" w:rsidR="00BB288A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BB5045" w:rsidRPr="006E666D">
        <w:t>CALTEK S.r.l., Italija, Chignolo via S. Mauro 3</w:t>
      </w:r>
      <w:r w:rsidRPr="006E666D">
        <w:t xml:space="preserve"> sa pravom glasa u visini od </w:t>
      </w:r>
      <w:r w:rsidR="00BB5045" w:rsidRPr="006E666D">
        <w:rPr>
          <w:b/>
        </w:rPr>
        <w:t xml:space="preserve">201.031,54 </w:t>
      </w:r>
      <w:r w:rsidRPr="006E666D">
        <w:rPr>
          <w:b/>
        </w:rPr>
        <w:t>kn</w:t>
      </w:r>
      <w:r w:rsidRPr="006E666D">
        <w:t xml:space="preserve"> odnosno </w:t>
      </w:r>
      <w:r w:rsidR="00BB5045" w:rsidRPr="006E666D">
        <w:rPr>
          <w:b/>
        </w:rPr>
        <w:t xml:space="preserve">1,189 </w:t>
      </w:r>
      <w:r w:rsidRPr="006E666D">
        <w:rPr>
          <w:b/>
        </w:rPr>
        <w:t>%</w:t>
      </w:r>
      <w:r w:rsidRPr="006E666D">
        <w:t xml:space="preserve"> </w:t>
      </w:r>
    </w:p>
    <w:p w:rsidRDefault="00BB5045" w:rsidP="00BB5045" w:rsidR="00BB5045" w:rsidRPr="006E666D">
      <w:pPr>
        <w:pStyle w:val="Odlomakpopisa"/>
        <w:ind w:firstLine="784" w:left="284"/>
        <w:jc w:val="both"/>
      </w:pPr>
    </w:p>
    <w:p w:rsidRDefault="00BB5045" w:rsidP="00BB5045" w:rsidR="00BB5045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COLORPRINT s.p.a. Italija, Coseano-Ud, Via dell Artigianato 5 sa pravom glasa u visini od </w:t>
      </w:r>
      <w:r w:rsidR="00721916" w:rsidRPr="006E666D">
        <w:rPr>
          <w:b/>
        </w:rPr>
        <w:t>14.047,99</w:t>
      </w:r>
      <w:r w:rsidRPr="006E666D">
        <w:rPr>
          <w:b/>
        </w:rPr>
        <w:t xml:space="preserve"> kn</w:t>
      </w:r>
      <w:r w:rsidRPr="006E666D">
        <w:t xml:space="preserve"> odnosno </w:t>
      </w:r>
      <w:r w:rsidRPr="006E666D">
        <w:rPr>
          <w:b/>
        </w:rPr>
        <w:t>0,</w:t>
      </w:r>
      <w:r w:rsidR="00721916" w:rsidRPr="006E666D">
        <w:rPr>
          <w:b/>
        </w:rPr>
        <w:t>083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721916" w:rsidP="00721916" w:rsidR="00721916" w:rsidRPr="006E666D">
      <w:pPr>
        <w:pStyle w:val="Odlomakpopisa"/>
        <w:ind w:firstLine="784" w:left="284"/>
        <w:jc w:val="both"/>
      </w:pPr>
    </w:p>
    <w:p w:rsidRDefault="00721916" w:rsidP="00721916" w:rsidR="00721916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1A0F5C" w:rsidRPr="006E666D">
        <w:t xml:space="preserve">CROWN IMBALLAGGI ITALIA s.r.l. Parma, Strada  Ugozzolo 100/a </w:t>
      </w:r>
      <w:r w:rsidRPr="006E666D">
        <w:t xml:space="preserve">sa pravom glasa u visini od </w:t>
      </w:r>
      <w:r w:rsidR="001A0F5C" w:rsidRPr="006E666D">
        <w:rPr>
          <w:b/>
        </w:rPr>
        <w:t>586.668,88</w:t>
      </w:r>
      <w:r w:rsidRPr="006E666D">
        <w:rPr>
          <w:b/>
        </w:rPr>
        <w:t xml:space="preserve"> kn</w:t>
      </w:r>
      <w:r w:rsidRPr="006E666D">
        <w:t xml:space="preserve"> odnosno </w:t>
      </w:r>
      <w:r w:rsidR="001A0F5C" w:rsidRPr="006E666D">
        <w:rPr>
          <w:b/>
        </w:rPr>
        <w:t>3,471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F64285" w:rsidP="00F64285" w:rsidR="00F64285" w:rsidRPr="006E666D">
      <w:pPr>
        <w:pStyle w:val="Odlomakpopisa"/>
        <w:ind w:firstLine="784" w:left="284"/>
        <w:jc w:val="both"/>
      </w:pPr>
    </w:p>
    <w:p w:rsidRDefault="00F64285" w:rsidP="00F64285" w:rsidR="00F64285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A96BC6" w:rsidRPr="006E666D">
        <w:t xml:space="preserve">IGM </w:t>
      </w:r>
      <w:r w:rsidRPr="006E666D">
        <w:t xml:space="preserve">EMBALLAGENTECHNIK Gmbh, Austrija, Beč Assmayerbasse 41-1 sa pravom glasa u visini od </w:t>
      </w:r>
      <w:r w:rsidRPr="006E666D">
        <w:rPr>
          <w:b/>
        </w:rPr>
        <w:t>38.447,00 kn</w:t>
      </w:r>
      <w:r w:rsidRPr="006E666D">
        <w:t xml:space="preserve"> odnosno </w:t>
      </w:r>
      <w:r w:rsidRPr="006E666D">
        <w:rPr>
          <w:b/>
        </w:rPr>
        <w:t>0,227 %</w:t>
      </w:r>
      <w:r w:rsidRPr="006E666D">
        <w:t xml:space="preserve"> </w:t>
      </w:r>
    </w:p>
    <w:p w:rsidRDefault="00F64285" w:rsidP="00F64285" w:rsidR="00F64285" w:rsidRPr="006E666D">
      <w:pPr>
        <w:pStyle w:val="Odlomakpopisa"/>
        <w:ind w:firstLine="784" w:left="284"/>
        <w:jc w:val="both"/>
      </w:pPr>
    </w:p>
    <w:p w:rsidRDefault="00F64285" w:rsidP="00F64285" w:rsidR="00F64285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A96BC6" w:rsidRPr="006E666D">
        <w:t xml:space="preserve">INTERSCAMBI s.r.l. Italija, Mercato San Severino, Via San Rocco 38 </w:t>
      </w:r>
      <w:r w:rsidRPr="006E666D">
        <w:t xml:space="preserve">sa pravom glasa u visini od </w:t>
      </w:r>
      <w:r w:rsidR="00265C3C" w:rsidRPr="006E666D">
        <w:rPr>
          <w:b/>
        </w:rPr>
        <w:t>209.535,84</w:t>
      </w:r>
      <w:r w:rsidR="00265C3C"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265C3C" w:rsidRPr="006E666D">
        <w:rPr>
          <w:b/>
        </w:rPr>
        <w:t xml:space="preserve">1.24 </w:t>
      </w:r>
      <w:r w:rsidRPr="006E666D">
        <w:rPr>
          <w:b/>
        </w:rPr>
        <w:t>%</w:t>
      </w:r>
      <w:r w:rsidRPr="006E666D">
        <w:t xml:space="preserve"> </w:t>
      </w:r>
    </w:p>
    <w:p w:rsidRDefault="00265C3C" w:rsidP="00265C3C" w:rsidR="00265C3C" w:rsidRPr="006E666D">
      <w:pPr>
        <w:pStyle w:val="Odlomakpopisa"/>
        <w:ind w:firstLine="784" w:left="284"/>
        <w:jc w:val="both"/>
      </w:pPr>
    </w:p>
    <w:p w:rsidRDefault="00265C3C" w:rsidP="00265C3C" w:rsidR="00265C3C" w:rsidRPr="006E666D">
      <w:pPr>
        <w:pStyle w:val="Odlomakpopisa"/>
        <w:numPr>
          <w:ilvl w:val="0"/>
          <w:numId w:val="18"/>
        </w:numPr>
        <w:jc w:val="both"/>
      </w:pPr>
      <w:r w:rsidRPr="006E666D">
        <w:t>vjerovnik M</w:t>
      </w:r>
      <w:r w:rsidR="005E77E5" w:rsidRPr="006E666D">
        <w:t>ETLAC s.p.a.</w:t>
      </w:r>
      <w:r w:rsidRPr="006E666D">
        <w:t xml:space="preserve"> Italija, Bosco Marengo s.s. 35 Bis Dei Giovi 53 sa pravom glasa u visini od </w:t>
      </w:r>
      <w:r w:rsidR="00B714DC" w:rsidRPr="006E666D">
        <w:rPr>
          <w:b/>
        </w:rPr>
        <w:t xml:space="preserve">694.984,82 </w:t>
      </w:r>
      <w:r w:rsidRPr="006E666D">
        <w:rPr>
          <w:b/>
        </w:rPr>
        <w:t>kn</w:t>
      </w:r>
      <w:r w:rsidRPr="006E666D">
        <w:t xml:space="preserve"> odnosno </w:t>
      </w:r>
      <w:r w:rsidR="00B714DC" w:rsidRPr="006E666D">
        <w:rPr>
          <w:b/>
        </w:rPr>
        <w:t xml:space="preserve">4,112 </w:t>
      </w:r>
      <w:r w:rsidRPr="006E666D">
        <w:rPr>
          <w:b/>
        </w:rPr>
        <w:t>%</w:t>
      </w:r>
      <w:r w:rsidRPr="006E666D">
        <w:t xml:space="preserve"> </w:t>
      </w:r>
    </w:p>
    <w:p w:rsidRDefault="005E77E5" w:rsidP="005E77E5" w:rsidR="005E77E5" w:rsidRPr="006E666D">
      <w:pPr>
        <w:pStyle w:val="Odlomakpopisa"/>
        <w:ind w:firstLine="784" w:left="284"/>
        <w:jc w:val="both"/>
      </w:pPr>
    </w:p>
    <w:p w:rsidRDefault="005E77E5" w:rsidP="005E77E5" w:rsidR="005E77E5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SLOGA d.o.o. Bosna i Hercegovina, Binjezevo bb, Hadžići, Sarajevo sa pravom glasa u visini od </w:t>
      </w:r>
      <w:r w:rsidRPr="006E666D">
        <w:rPr>
          <w:b/>
        </w:rPr>
        <w:t>338.978,79 kn</w:t>
      </w:r>
      <w:r w:rsidRPr="006E666D">
        <w:t xml:space="preserve"> odnosno </w:t>
      </w:r>
      <w:r w:rsidRPr="006E666D">
        <w:rPr>
          <w:b/>
        </w:rPr>
        <w:t>2,006 %</w:t>
      </w:r>
      <w:r w:rsidRPr="006E666D">
        <w:t xml:space="preserve"> </w:t>
      </w:r>
    </w:p>
    <w:p w:rsidRDefault="00EA6B86" w:rsidP="00EA6B86" w:rsidR="00EA6B86" w:rsidRPr="006E666D">
      <w:pPr>
        <w:pStyle w:val="Odlomakpopisa"/>
        <w:ind w:firstLine="784" w:left="284"/>
        <w:jc w:val="both"/>
      </w:pPr>
    </w:p>
    <w:p w:rsidRDefault="00EA6B86" w:rsidP="00EA6B86" w:rsidR="00EA6B86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8D1108" w:rsidRPr="006E666D">
        <w:t>THYSSENKRUPP RASSELSTEIN Gmbh,</w:t>
      </w:r>
      <w:r w:rsidRPr="006E666D">
        <w:t xml:space="preserve"> Njemačka, Andernach Koblenzerstrasse 141 sa pravom glasa u visini od </w:t>
      </w:r>
      <w:r w:rsidR="000A46B0" w:rsidRPr="006E666D">
        <w:rPr>
          <w:b/>
        </w:rPr>
        <w:t>3.725.175,82</w:t>
      </w:r>
      <w:r w:rsidR="000A46B0"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0A46B0" w:rsidRPr="006E666D">
        <w:rPr>
          <w:b/>
        </w:rPr>
        <w:t>22,04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456723" w:rsidP="00456723" w:rsidR="00456723" w:rsidRPr="006E666D">
      <w:pPr>
        <w:pStyle w:val="Odlomakpopisa"/>
        <w:ind w:firstLine="784" w:left="284"/>
        <w:jc w:val="both"/>
      </w:pPr>
    </w:p>
    <w:p w:rsidRDefault="00456723" w:rsidP="00456723" w:rsidR="00456723" w:rsidRPr="006E666D">
      <w:pPr>
        <w:pStyle w:val="Odlomakpopisa"/>
        <w:numPr>
          <w:ilvl w:val="0"/>
          <w:numId w:val="18"/>
        </w:numPr>
        <w:jc w:val="both"/>
      </w:pPr>
      <w:r w:rsidRPr="006E666D">
        <w:t>vjerovnik PRIMOTRONIC d.</w:t>
      </w:r>
      <w:r w:rsidR="008D0D51" w:rsidRPr="006E666D">
        <w:t>o.o. Zagreb, Karlovačka cesta 4I</w:t>
      </w:r>
      <w:r w:rsidRPr="006E666D">
        <w:t xml:space="preserve"> sa pravom glasa u visini od </w:t>
      </w:r>
      <w:r w:rsidRPr="006E666D">
        <w:rPr>
          <w:b/>
        </w:rPr>
        <w:t>3.182,23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Pr="006E666D">
        <w:rPr>
          <w:b/>
        </w:rPr>
        <w:t>0,019 %</w:t>
      </w:r>
      <w:r w:rsidRPr="006E666D">
        <w:t xml:space="preserve"> </w:t>
      </w:r>
    </w:p>
    <w:p w:rsidRDefault="00F77491" w:rsidP="00F77491" w:rsidR="00F77491" w:rsidRPr="006E666D">
      <w:pPr>
        <w:pStyle w:val="Odlomakpopisa"/>
        <w:ind w:firstLine="784" w:left="284"/>
        <w:jc w:val="both"/>
      </w:pPr>
    </w:p>
    <w:p w:rsidRDefault="00F77491" w:rsidP="00F77491" w:rsidR="00F77491" w:rsidRPr="006E666D">
      <w:pPr>
        <w:pStyle w:val="Odlomakpopisa"/>
        <w:numPr>
          <w:ilvl w:val="0"/>
          <w:numId w:val="18"/>
        </w:numPr>
        <w:jc w:val="both"/>
      </w:pPr>
      <w:r w:rsidRPr="006E666D">
        <w:lastRenderedPageBreak/>
        <w:t xml:space="preserve">vjerovnik GRUBIŠIĆ I PARTNERI d.o.o. Zagreb, Tartaglie 2/a sa pravom glasa u visini od </w:t>
      </w:r>
      <w:r w:rsidR="00943EA4" w:rsidRPr="006E666D">
        <w:rPr>
          <w:b/>
        </w:rPr>
        <w:t>6.000,00</w:t>
      </w:r>
      <w:r w:rsidRPr="006E666D">
        <w:t xml:space="preserve"> </w:t>
      </w:r>
      <w:r w:rsidRPr="006E666D">
        <w:rPr>
          <w:b/>
        </w:rPr>
        <w:t>kn</w:t>
      </w:r>
      <w:r w:rsidRPr="006E666D">
        <w:t xml:space="preserve"> odnosno </w:t>
      </w:r>
      <w:r w:rsidR="00943EA4" w:rsidRPr="006E666D">
        <w:rPr>
          <w:b/>
        </w:rPr>
        <w:t xml:space="preserve">0,035 </w:t>
      </w:r>
      <w:r w:rsidRPr="006E666D">
        <w:rPr>
          <w:b/>
        </w:rPr>
        <w:t>%</w:t>
      </w:r>
      <w:r w:rsidRPr="006E666D">
        <w:t xml:space="preserve"> </w:t>
      </w:r>
    </w:p>
    <w:p w:rsidRDefault="000D058B" w:rsidP="000D058B" w:rsidR="000D058B" w:rsidRPr="006E666D">
      <w:pPr>
        <w:pStyle w:val="Odlomakpopisa"/>
        <w:ind w:firstLine="784" w:left="284"/>
        <w:jc w:val="both"/>
      </w:pPr>
    </w:p>
    <w:p w:rsidRDefault="000D058B" w:rsidP="000D058B" w:rsidR="000D058B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960C49" w:rsidRPr="006E666D">
        <w:t>KSENIJA GALIĆ, Zagreb, Vinogradi 85</w:t>
      </w:r>
      <w:r w:rsidRPr="006E666D">
        <w:t xml:space="preserve"> sa pravom glasa u visini od </w:t>
      </w:r>
      <w:r w:rsidR="00960C49" w:rsidRPr="006E666D">
        <w:rPr>
          <w:b/>
        </w:rPr>
        <w:t xml:space="preserve">14.021,33 </w:t>
      </w:r>
      <w:r w:rsidRPr="006E666D">
        <w:rPr>
          <w:b/>
        </w:rPr>
        <w:t>kn</w:t>
      </w:r>
      <w:r w:rsidRPr="006E666D">
        <w:t xml:space="preserve"> odnosno </w:t>
      </w:r>
      <w:r w:rsidR="00960C49" w:rsidRPr="006E666D">
        <w:rPr>
          <w:b/>
        </w:rPr>
        <w:t>0,083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922A4E" w:rsidP="00922A4E" w:rsidR="00922A4E" w:rsidRPr="006E666D">
      <w:pPr>
        <w:pStyle w:val="Odlomakpopisa"/>
        <w:ind w:firstLine="784" w:left="284"/>
        <w:jc w:val="both"/>
      </w:pPr>
    </w:p>
    <w:p w:rsidRDefault="00922A4E" w:rsidP="00DB48D6" w:rsidR="00DB48D6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DC4568" w:rsidRPr="006E666D">
        <w:t>SMIT-COMMERCE d.o.o. Gornji Stupnik, Gornjostupnička 9B</w:t>
      </w:r>
      <w:r w:rsidRPr="006E666D">
        <w:t xml:space="preserve"> sa pravom glasa u visini od </w:t>
      </w:r>
      <w:r w:rsidR="00DC4568" w:rsidRPr="006E666D">
        <w:rPr>
          <w:b/>
        </w:rPr>
        <w:t xml:space="preserve">4.170,85 kn </w:t>
      </w:r>
      <w:r w:rsidR="00DC4568" w:rsidRPr="006E666D">
        <w:t>odnosno</w:t>
      </w:r>
      <w:r w:rsidR="00DC4568" w:rsidRPr="006E666D">
        <w:rPr>
          <w:b/>
        </w:rPr>
        <w:t xml:space="preserve"> 0,025 %</w:t>
      </w:r>
    </w:p>
    <w:p w:rsidRDefault="00DC4568" w:rsidP="00DC4568" w:rsidR="00DC4568" w:rsidRPr="006E666D">
      <w:pPr>
        <w:pStyle w:val="Odlomakpopisa"/>
        <w:ind w:firstLine="784" w:left="284"/>
        <w:jc w:val="both"/>
      </w:pPr>
    </w:p>
    <w:p w:rsidRDefault="00DC4568" w:rsidP="00DC4568" w:rsidR="00DC4568" w:rsidRPr="006E666D">
      <w:pPr>
        <w:pStyle w:val="Odlomakpopisa"/>
        <w:numPr>
          <w:ilvl w:val="0"/>
          <w:numId w:val="18"/>
        </w:numPr>
        <w:jc w:val="both"/>
      </w:pPr>
      <w:r w:rsidRPr="006E666D">
        <w:t xml:space="preserve">vjerovnik </w:t>
      </w:r>
      <w:r w:rsidR="00A128DA" w:rsidRPr="006E666D">
        <w:t xml:space="preserve">SALESIANER MIETTEX LOTOS d.o.o. Zagreb, Radnička cesta 169 </w:t>
      </w:r>
      <w:r w:rsidRPr="006E666D">
        <w:t xml:space="preserve">sa pravom glasa u visini od </w:t>
      </w:r>
      <w:r w:rsidR="001F60D7" w:rsidRPr="006E666D">
        <w:rPr>
          <w:b/>
        </w:rPr>
        <w:t xml:space="preserve">971,19 </w:t>
      </w:r>
      <w:r w:rsidRPr="006E666D">
        <w:rPr>
          <w:b/>
        </w:rPr>
        <w:t>kn</w:t>
      </w:r>
      <w:r w:rsidRPr="006E666D">
        <w:t xml:space="preserve"> odnosno </w:t>
      </w:r>
      <w:r w:rsidR="001F60D7" w:rsidRPr="006E666D">
        <w:rPr>
          <w:b/>
        </w:rPr>
        <w:t>0,006</w:t>
      </w:r>
      <w:r w:rsidRPr="006E666D">
        <w:rPr>
          <w:b/>
        </w:rPr>
        <w:t xml:space="preserve"> %</w:t>
      </w:r>
      <w:r w:rsidRPr="006E666D">
        <w:t xml:space="preserve"> </w:t>
      </w:r>
    </w:p>
    <w:p w:rsidRDefault="00597014" w:rsidP="00597014" w:rsidR="00597014" w:rsidRPr="006E666D">
      <w:pPr>
        <w:pStyle w:val="Odlomakpopisa"/>
      </w:pPr>
    </w:p>
    <w:p w:rsidRDefault="00597014" w:rsidP="00F52D35" w:rsidR="00F52D35" w:rsidRPr="006E666D">
      <w:pPr>
        <w:pStyle w:val="Odlomakpopisa"/>
        <w:numPr>
          <w:ilvl w:val="0"/>
          <w:numId w:val="18"/>
        </w:numPr>
        <w:rPr>
          <w:b/>
        </w:rPr>
      </w:pPr>
      <w:r w:rsidRPr="006E666D">
        <w:t xml:space="preserve">vjerovnik ASTRAPROM d.o.o. Štivar 3, Kastav sa pravom glasa u visini od </w:t>
      </w:r>
      <w:r w:rsidRPr="006E666D">
        <w:rPr>
          <w:b/>
        </w:rPr>
        <w:t>2.662,08 kn</w:t>
      </w:r>
      <w:r w:rsidRPr="006E666D">
        <w:t xml:space="preserve">  odnosno </w:t>
      </w:r>
      <w:r w:rsidRPr="006E666D">
        <w:rPr>
          <w:b/>
        </w:rPr>
        <w:t>0,016 %</w:t>
      </w:r>
    </w:p>
    <w:p w:rsidRDefault="00F52D35" w:rsidP="00F52D35" w:rsidR="00F52D35" w:rsidRPr="006E666D">
      <w:pPr>
        <w:pStyle w:val="Odlomakpopisa"/>
        <w:rPr>
          <w:color w:val="FF0000"/>
        </w:rPr>
      </w:pPr>
    </w:p>
    <w:p w:rsidRDefault="00F52D35" w:rsidP="00F52D35" w:rsidR="00F52D35" w:rsidRPr="006E666D">
      <w:pPr>
        <w:pStyle w:val="Odlomakpopisa"/>
        <w:numPr>
          <w:ilvl w:val="0"/>
          <w:numId w:val="18"/>
        </w:numPr>
      </w:pPr>
      <w:r w:rsidRPr="006E666D">
        <w:t xml:space="preserve">vjerovnik COMET, proizvodnja, trgovina i usluge d.o.o. Novi Marof , Varaždinska 40C, sa pravom glasa u visini od </w:t>
      </w:r>
      <w:r w:rsidRPr="008E7225">
        <w:rPr>
          <w:b/>
        </w:rPr>
        <w:t>2.351,25 kn</w:t>
      </w:r>
      <w:r w:rsidRPr="006E666D">
        <w:t xml:space="preserve">  odnosno </w:t>
      </w:r>
      <w:r w:rsidRPr="008E7225">
        <w:rPr>
          <w:b/>
        </w:rPr>
        <w:t>0,014 %</w:t>
      </w:r>
    </w:p>
    <w:p w:rsidRDefault="00F52D35" w:rsidP="00F52D35" w:rsidR="00F52D35" w:rsidRPr="006E666D">
      <w:pPr>
        <w:pStyle w:val="Odlomakpopisa"/>
      </w:pPr>
    </w:p>
    <w:p w:rsidRDefault="00F52D35" w:rsidP="00F52D35" w:rsidR="00F52D35" w:rsidRPr="006E666D">
      <w:pPr>
        <w:pStyle w:val="Odlomakpopisa"/>
        <w:numPr>
          <w:ilvl w:val="0"/>
          <w:numId w:val="18"/>
        </w:numPr>
      </w:pPr>
      <w:r w:rsidRPr="006E666D">
        <w:t xml:space="preserve">vjerovnik HANSA-FLEX Croatia d.o.o. Zagreb, III. Resnik 9, sa pravom glasa u visini od </w:t>
      </w:r>
      <w:r w:rsidRPr="008E7225">
        <w:rPr>
          <w:b/>
        </w:rPr>
        <w:t>1.124,85 kn</w:t>
      </w:r>
      <w:r w:rsidRPr="006E666D">
        <w:t xml:space="preserve"> odnosno </w:t>
      </w:r>
      <w:r w:rsidRPr="008E7225">
        <w:rPr>
          <w:b/>
        </w:rPr>
        <w:t>0,007 %</w:t>
      </w:r>
    </w:p>
    <w:p w:rsidRDefault="00E6414A" w:rsidP="00E6414A" w:rsidR="00E6414A" w:rsidRPr="006E666D">
      <w:pPr>
        <w:pStyle w:val="Odlomakpopisa"/>
        <w:ind w:left="1068"/>
      </w:pPr>
    </w:p>
    <w:p w:rsidRDefault="00E6414A" w:rsidP="00E6414A" w:rsidR="00E6414A" w:rsidRPr="008E7225">
      <w:pPr>
        <w:pStyle w:val="Odlomakpopisa"/>
        <w:numPr>
          <w:ilvl w:val="0"/>
          <w:numId w:val="18"/>
        </w:numPr>
        <w:rPr>
          <w:b/>
        </w:rPr>
      </w:pPr>
      <w:r w:rsidRPr="006E666D">
        <w:t xml:space="preserve">vjerovnik ANTE BREKALO, JAVNI BILJEŽNIK, Požega, SVETOG VIDA 3, sa pravom glasa u visini od </w:t>
      </w:r>
      <w:r w:rsidRPr="008E7225">
        <w:rPr>
          <w:b/>
        </w:rPr>
        <w:t>307,50 kn</w:t>
      </w:r>
      <w:r w:rsidRPr="006E666D">
        <w:t xml:space="preserve"> odnosno  </w:t>
      </w:r>
      <w:r w:rsidRPr="008E7225">
        <w:rPr>
          <w:b/>
        </w:rPr>
        <w:t>0,002 % </w:t>
      </w:r>
    </w:p>
    <w:p w:rsidRDefault="00E6414A" w:rsidP="00E6414A" w:rsidR="00E6414A" w:rsidRPr="006E666D">
      <w:pPr>
        <w:pStyle w:val="Odlomakpopisa"/>
        <w:ind w:left="1068"/>
      </w:pPr>
    </w:p>
    <w:p w:rsidRDefault="00E6414A" w:rsidP="00E6414A" w:rsidR="00E6414A" w:rsidRPr="008E7225">
      <w:pPr>
        <w:pStyle w:val="Odlomakpopisa"/>
        <w:numPr>
          <w:ilvl w:val="0"/>
          <w:numId w:val="18"/>
        </w:numPr>
        <w:rPr>
          <w:b/>
        </w:rPr>
      </w:pPr>
      <w:r w:rsidRPr="006E666D">
        <w:t xml:space="preserve">vjerovnik Klinički bolnički centar Rijeka, Rijeka, Krešimirova 42, sa pravom glasa u visini od </w:t>
      </w:r>
      <w:r w:rsidRPr="008E7225">
        <w:rPr>
          <w:b/>
        </w:rPr>
        <w:t>1.816,65 kn</w:t>
      </w:r>
      <w:r w:rsidRPr="006E666D">
        <w:t xml:space="preserve"> odnosno </w:t>
      </w:r>
      <w:r w:rsidRPr="008E7225">
        <w:rPr>
          <w:b/>
        </w:rPr>
        <w:t>0,011 %</w:t>
      </w:r>
    </w:p>
    <w:p w:rsidRDefault="00E73656" w:rsidP="00E73656" w:rsidR="00E73656" w:rsidRPr="006E666D">
      <w:pPr>
        <w:pStyle w:val="Odlomakpopisa"/>
      </w:pPr>
    </w:p>
    <w:p w:rsidRDefault="00E73656" w:rsidP="00E73656" w:rsidR="00E73656" w:rsidRPr="006E666D">
      <w:pPr>
        <w:pStyle w:val="Odlomakpopisa"/>
        <w:numPr>
          <w:ilvl w:val="0"/>
          <w:numId w:val="18"/>
        </w:numPr>
      </w:pPr>
      <w:r w:rsidRPr="006E666D">
        <w:t xml:space="preserve">vjerovnik LIM SAMOBOR d.o.o. Samobor, Nikole Šubića Zrinskog 16b, sa pravom glasa u visini od </w:t>
      </w:r>
      <w:r w:rsidRPr="008E7225">
        <w:rPr>
          <w:b/>
        </w:rPr>
        <w:t>3.500,00 kn</w:t>
      </w:r>
      <w:r w:rsidRPr="006E666D">
        <w:t xml:space="preserve"> odnosno </w:t>
      </w:r>
      <w:r w:rsidRPr="008E7225">
        <w:rPr>
          <w:b/>
        </w:rPr>
        <w:t>0,021 %</w:t>
      </w:r>
    </w:p>
    <w:p w:rsidRDefault="004F2C45" w:rsidP="004F2C45" w:rsidR="004F2C45" w:rsidRPr="006E666D">
      <w:pPr>
        <w:pStyle w:val="Odlomakpopisa"/>
      </w:pPr>
    </w:p>
    <w:p w:rsidRDefault="004F2C45" w:rsidP="004F2C45" w:rsidR="004F2C45" w:rsidRPr="006E666D">
      <w:pPr>
        <w:pStyle w:val="Odlomakpopisa"/>
        <w:numPr>
          <w:ilvl w:val="0"/>
          <w:numId w:val="18"/>
        </w:numPr>
      </w:pPr>
      <w:r w:rsidRPr="006E666D">
        <w:t xml:space="preserve">vjerovnik POWER SYSTEMS ENGINEERING SERVICES, d.o.o. Rijeka, Šojska 25d, sa pravom glasa u visini od </w:t>
      </w:r>
      <w:r w:rsidRPr="008E7225">
        <w:rPr>
          <w:b/>
        </w:rPr>
        <w:t>12.070,00 kn</w:t>
      </w:r>
      <w:r w:rsidRPr="006E666D">
        <w:t xml:space="preserve"> odnosno </w:t>
      </w:r>
      <w:r w:rsidRPr="008E7225">
        <w:rPr>
          <w:b/>
        </w:rPr>
        <w:t>0,071 %</w:t>
      </w:r>
    </w:p>
    <w:p w:rsidRDefault="00C56010" w:rsidP="00C56010" w:rsidR="00C56010" w:rsidRPr="006E666D">
      <w:pPr>
        <w:pStyle w:val="Odlomakpopisa"/>
      </w:pPr>
    </w:p>
    <w:p w:rsidRDefault="00C56010" w:rsidP="00C56010" w:rsidR="00C56010" w:rsidRPr="006E666D">
      <w:pPr>
        <w:pStyle w:val="Odlomakpopisa"/>
        <w:numPr>
          <w:ilvl w:val="0"/>
          <w:numId w:val="18"/>
        </w:numPr>
      </w:pPr>
      <w:r w:rsidRPr="006E666D">
        <w:t xml:space="preserve">vjerovnik PRO KOLEKT d.o.o. Zagreb, Strojarska cesta 20, sa pravom glasa u visini od </w:t>
      </w:r>
      <w:r w:rsidRPr="008E7225">
        <w:rPr>
          <w:b/>
        </w:rPr>
        <w:t>312,50 kn</w:t>
      </w:r>
      <w:r w:rsidRPr="006E666D">
        <w:t xml:space="preserve"> odnosno </w:t>
      </w:r>
      <w:r w:rsidRPr="008E7225">
        <w:rPr>
          <w:b/>
        </w:rPr>
        <w:t>0,002 %</w:t>
      </w:r>
    </w:p>
    <w:p w:rsidRDefault="00C56010" w:rsidP="00C56010" w:rsidR="00C56010" w:rsidRPr="006E666D">
      <w:pPr>
        <w:pStyle w:val="Odlomakpopisa"/>
      </w:pPr>
    </w:p>
    <w:p w:rsidRDefault="00C56010" w:rsidP="00C56010" w:rsidR="00C56010" w:rsidRPr="006E666D">
      <w:pPr>
        <w:pStyle w:val="Odlomakpopisa"/>
        <w:numPr>
          <w:ilvl w:val="0"/>
          <w:numId w:val="18"/>
        </w:numPr>
      </w:pPr>
      <w:r w:rsidRPr="006E666D">
        <w:t xml:space="preserve">vjerovnik Rail Cargo Logistics - Croatia, međunarodno otpremništvo, d.o.o. Zagreb, Radnička cesta 39, sa pravom glasa u visini od </w:t>
      </w:r>
      <w:r w:rsidRPr="008E7225">
        <w:rPr>
          <w:b/>
        </w:rPr>
        <w:t>24.618,21 kn</w:t>
      </w:r>
      <w:r w:rsidRPr="006E666D">
        <w:t xml:space="preserve">  odnosno </w:t>
      </w:r>
      <w:r w:rsidRPr="008E7225">
        <w:rPr>
          <w:b/>
        </w:rPr>
        <w:t>0,146 %</w:t>
      </w:r>
    </w:p>
    <w:p w:rsidRDefault="009A093D" w:rsidP="009A093D" w:rsidR="009A093D" w:rsidRPr="006E666D">
      <w:pPr>
        <w:pStyle w:val="Odlomakpopisa"/>
        <w:rPr>
          <w:color w:val="FF0000"/>
        </w:rPr>
      </w:pPr>
    </w:p>
    <w:p w:rsidRDefault="009A093D" w:rsidP="009A093D" w:rsidR="009A093D" w:rsidRPr="006E666D">
      <w:pPr>
        <w:pStyle w:val="Odlomakpopisa"/>
        <w:numPr>
          <w:ilvl w:val="0"/>
          <w:numId w:val="18"/>
        </w:numPr>
      </w:pPr>
      <w:r w:rsidRPr="006E666D">
        <w:t xml:space="preserve">vjerovnik Shin-I Machinery Works Co. Ltd., Kina, Taichung no.43, Chung Cheng street, sa pravom glasa u visini od </w:t>
      </w:r>
      <w:r w:rsidRPr="008E7225">
        <w:rPr>
          <w:b/>
        </w:rPr>
        <w:t>319.019,14 kn</w:t>
      </w:r>
      <w:r w:rsidRPr="006E666D">
        <w:t xml:space="preserve">  odnosno </w:t>
      </w:r>
      <w:r w:rsidRPr="008E7225">
        <w:rPr>
          <w:b/>
        </w:rPr>
        <w:t>1,887 %</w:t>
      </w:r>
    </w:p>
    <w:p w:rsidRDefault="00FE1AD4" w:rsidP="00FE1AD4" w:rsidR="00FE1AD4" w:rsidRPr="006E666D">
      <w:pPr>
        <w:pStyle w:val="Odlomakpopisa"/>
        <w:rPr>
          <w:color w:val="FF0000"/>
        </w:rPr>
      </w:pPr>
    </w:p>
    <w:p w:rsidRDefault="00FE1AD4" w:rsidP="00FE1AD4" w:rsidR="00FE1AD4" w:rsidRPr="006E666D">
      <w:pPr>
        <w:pStyle w:val="Odlomakpopisa"/>
        <w:numPr>
          <w:ilvl w:val="0"/>
          <w:numId w:val="18"/>
        </w:numPr>
      </w:pPr>
      <w:r w:rsidRPr="006E666D">
        <w:t xml:space="preserve">vjerovnik SOS - DJEČJE SELO HRVATSKA, Zagreb, Zavrtnica 5/III, sa pravom glasa u visini od </w:t>
      </w:r>
      <w:r w:rsidRPr="008E7225">
        <w:rPr>
          <w:b/>
        </w:rPr>
        <w:t>1.320,00 kn</w:t>
      </w:r>
      <w:r w:rsidRPr="006E666D">
        <w:t xml:space="preserve"> odnosno </w:t>
      </w:r>
      <w:r w:rsidRPr="008E7225">
        <w:rPr>
          <w:b/>
        </w:rPr>
        <w:t>0,008 %</w:t>
      </w:r>
    </w:p>
    <w:p w:rsidRDefault="00FE1AD4" w:rsidP="00FE1AD4" w:rsidR="00FE1AD4" w:rsidRPr="006E666D">
      <w:pPr>
        <w:pStyle w:val="Odlomakpopisa"/>
      </w:pPr>
    </w:p>
    <w:p w:rsidRDefault="00E254AC" w:rsidP="00E254AC" w:rsidR="00E254AC" w:rsidRPr="006E666D">
      <w:pPr>
        <w:pStyle w:val="Odlomakpopisa"/>
        <w:numPr>
          <w:ilvl w:val="0"/>
          <w:numId w:val="18"/>
        </w:numPr>
      </w:pPr>
      <w:r w:rsidRPr="006E666D">
        <w:t xml:space="preserve">vjerovnik RAJKO DAMIŠ, STAKLARSKI OBRT DAMIŠ, Čavle, Vrh Čavje 19, sa pravom glasa u visini od </w:t>
      </w:r>
      <w:r w:rsidRPr="008E7225">
        <w:rPr>
          <w:b/>
        </w:rPr>
        <w:t>520,00 kn</w:t>
      </w:r>
      <w:r w:rsidRPr="006E666D">
        <w:t xml:space="preserve">  odnosno </w:t>
      </w:r>
      <w:r w:rsidRPr="008E7225">
        <w:rPr>
          <w:b/>
        </w:rPr>
        <w:t>0,003 %</w:t>
      </w:r>
    </w:p>
    <w:p w:rsidRDefault="006B734D" w:rsidP="006B734D" w:rsidR="006B734D" w:rsidRPr="006E666D">
      <w:pPr>
        <w:pStyle w:val="Odlomakpopisa"/>
      </w:pPr>
    </w:p>
    <w:p w:rsidRDefault="006B734D" w:rsidP="006B734D" w:rsidR="006B734D" w:rsidRPr="006E666D">
      <w:pPr>
        <w:pStyle w:val="Odlomakpopisa"/>
        <w:numPr>
          <w:ilvl w:val="0"/>
          <w:numId w:val="18"/>
        </w:numPr>
      </w:pPr>
      <w:r w:rsidRPr="006E666D">
        <w:lastRenderedPageBreak/>
        <w:t xml:space="preserve">vjerovnik TEHNIČAR-COPYSERVIS d.o.o. Zagreb, Kranjčevićeva 25, sa pravom glasa u visini od </w:t>
      </w:r>
      <w:r w:rsidRPr="008E7225">
        <w:rPr>
          <w:b/>
        </w:rPr>
        <w:t xml:space="preserve">1.234,10 kn  </w:t>
      </w:r>
      <w:r w:rsidRPr="006E666D">
        <w:t xml:space="preserve">odnosno </w:t>
      </w:r>
      <w:r w:rsidRPr="008E7225">
        <w:rPr>
          <w:b/>
        </w:rPr>
        <w:t>0,007 %</w:t>
      </w:r>
    </w:p>
    <w:p w:rsidRDefault="006B734D" w:rsidP="006B734D" w:rsidR="006B734D" w:rsidRPr="006E666D">
      <w:pPr>
        <w:pStyle w:val="Odlomakpopisa"/>
      </w:pPr>
    </w:p>
    <w:p w:rsidRDefault="00671AA4" w:rsidP="00671AA4" w:rsidR="00671AA4" w:rsidRPr="006E666D">
      <w:pPr>
        <w:pStyle w:val="Odlomakpopisa"/>
        <w:numPr>
          <w:ilvl w:val="0"/>
          <w:numId w:val="18"/>
        </w:numPr>
      </w:pPr>
      <w:r w:rsidRPr="006E666D">
        <w:t>vjerovnik IGOR BLAŽIĆ, vl. tiskarskog obrta  "SUŠAK" , Rijeka</w:t>
      </w:r>
      <w:r w:rsidR="00CF765F" w:rsidRPr="006E666D">
        <w:t>, Milutina Barač</w:t>
      </w:r>
      <w:r w:rsidRPr="006E666D">
        <w:t xml:space="preserve">a 54, sa pravom glasa u visini od </w:t>
      </w:r>
      <w:r w:rsidRPr="008E7225">
        <w:rPr>
          <w:b/>
        </w:rPr>
        <w:t>2.218,75 kn</w:t>
      </w:r>
      <w:r w:rsidRPr="006E666D">
        <w:t xml:space="preserve">  odnosno </w:t>
      </w:r>
      <w:r w:rsidRPr="008E7225">
        <w:rPr>
          <w:b/>
        </w:rPr>
        <w:t>0,013 %</w:t>
      </w:r>
    </w:p>
    <w:p w:rsidRDefault="00671AA4" w:rsidP="00671AA4" w:rsidR="00671AA4" w:rsidRPr="006E666D">
      <w:pPr>
        <w:pStyle w:val="Odlomakpopisa"/>
      </w:pPr>
    </w:p>
    <w:p w:rsidRDefault="008109F0" w:rsidP="008109F0" w:rsidR="008109F0" w:rsidRPr="006E666D">
      <w:pPr>
        <w:pStyle w:val="Odlomakpopisa"/>
        <w:numPr>
          <w:ilvl w:val="0"/>
          <w:numId w:val="18"/>
        </w:numPr>
      </w:pPr>
      <w:r w:rsidRPr="006E666D">
        <w:t xml:space="preserve">vjerovnik TRIGLAV OSIGURANJE d. d. Zagreb, Antuna Heinza 4, sa pravom glasa u visini od </w:t>
      </w:r>
      <w:r w:rsidRPr="008E7225">
        <w:rPr>
          <w:b/>
        </w:rPr>
        <w:t xml:space="preserve">1.569,54 kn </w:t>
      </w:r>
      <w:r w:rsidRPr="006E666D">
        <w:t xml:space="preserve">odnosno </w:t>
      </w:r>
      <w:r w:rsidRPr="008E7225">
        <w:rPr>
          <w:b/>
        </w:rPr>
        <w:t>0,009 %</w:t>
      </w:r>
    </w:p>
    <w:p w:rsidRDefault="005048A2" w:rsidP="005048A2" w:rsidR="005048A2" w:rsidRPr="006E666D">
      <w:pPr>
        <w:pStyle w:val="Odlomakpopisa"/>
      </w:pPr>
    </w:p>
    <w:p w:rsidRDefault="005048A2" w:rsidP="005048A2" w:rsidR="005048A2" w:rsidRPr="006E666D">
      <w:pPr>
        <w:pStyle w:val="Odlomakpopisa"/>
        <w:numPr>
          <w:ilvl w:val="0"/>
          <w:numId w:val="18"/>
        </w:numPr>
      </w:pPr>
      <w:r w:rsidRPr="006E666D">
        <w:t xml:space="preserve">vjerovnik DENIS KLARIĆ, obrt CALYPSO, Zagreb, Selišće 24, sa pravom glasa u visini od </w:t>
      </w:r>
      <w:r w:rsidRPr="008E7225">
        <w:rPr>
          <w:b/>
        </w:rPr>
        <w:t>21.167,00 kn</w:t>
      </w:r>
      <w:r w:rsidRPr="006E666D">
        <w:t xml:space="preserve"> odnosno </w:t>
      </w:r>
      <w:r w:rsidRPr="008E7225">
        <w:rPr>
          <w:b/>
        </w:rPr>
        <w:t>0,125 %</w:t>
      </w:r>
    </w:p>
    <w:p w:rsidRDefault="005048A2" w:rsidP="005048A2" w:rsidR="005048A2" w:rsidRPr="006E666D">
      <w:pPr>
        <w:pStyle w:val="Odlomakpopisa"/>
      </w:pPr>
    </w:p>
    <w:p w:rsidRDefault="005048A2" w:rsidP="00700D63" w:rsidR="00700D63" w:rsidRPr="006E666D">
      <w:pPr>
        <w:pStyle w:val="Odlomakpopisa"/>
        <w:numPr>
          <w:ilvl w:val="0"/>
          <w:numId w:val="18"/>
        </w:numPr>
      </w:pPr>
      <w:r w:rsidRPr="006E666D">
        <w:t xml:space="preserve">vjerovnik ZO-INVEST d.o.o. Zagreb, Mirogojska cesta 16, sa pravom glasa u visini od </w:t>
      </w:r>
      <w:r w:rsidRPr="008E7225">
        <w:rPr>
          <w:b/>
        </w:rPr>
        <w:t>10.708,90 kn</w:t>
      </w:r>
      <w:r w:rsidRPr="006E666D">
        <w:t xml:space="preserve"> odnosno </w:t>
      </w:r>
      <w:r w:rsidRPr="008E7225">
        <w:rPr>
          <w:b/>
        </w:rPr>
        <w:t>0,063 %</w:t>
      </w:r>
    </w:p>
    <w:p w:rsidRDefault="00700D63" w:rsidP="00700D63" w:rsidR="00700D63" w:rsidRPr="006E666D">
      <w:pPr>
        <w:pStyle w:val="Odlomakpopisa"/>
        <w:ind w:left="1068"/>
      </w:pPr>
    </w:p>
    <w:p w:rsidRDefault="00700D63" w:rsidP="00700D63" w:rsidR="00700D63" w:rsidRPr="006E666D">
      <w:pPr>
        <w:pStyle w:val="Odlomakpopisa"/>
        <w:numPr>
          <w:ilvl w:val="0"/>
          <w:numId w:val="18"/>
        </w:numPr>
      </w:pPr>
      <w:r w:rsidRPr="006E666D">
        <w:t xml:space="preserve">vjerovnik FESTO d.o.o. Zagreb, Nova cesta 181 A, sa pravom glasa u visini od </w:t>
      </w:r>
      <w:r w:rsidRPr="008E7225">
        <w:rPr>
          <w:b/>
        </w:rPr>
        <w:t>3.012,59 kn</w:t>
      </w:r>
      <w:r w:rsidRPr="006E666D">
        <w:t xml:space="preserve">  odnosno </w:t>
      </w:r>
      <w:r w:rsidRPr="008E7225">
        <w:rPr>
          <w:b/>
        </w:rPr>
        <w:t>0,018 %</w:t>
      </w:r>
    </w:p>
    <w:p w:rsidRDefault="00700D63" w:rsidP="00700D63" w:rsidR="00700D63" w:rsidRPr="006E666D">
      <w:pPr>
        <w:pStyle w:val="Odlomakpopisa"/>
        <w:ind w:left="1068"/>
      </w:pPr>
    </w:p>
    <w:p w:rsidRDefault="009D6844" w:rsidP="009D6844" w:rsidR="009D6844" w:rsidRPr="006E666D">
      <w:pPr>
        <w:pStyle w:val="Odlomakpopisa"/>
        <w:numPr>
          <w:ilvl w:val="0"/>
          <w:numId w:val="18"/>
        </w:numPr>
      </w:pPr>
      <w:r w:rsidRPr="006E666D">
        <w:t xml:space="preserve">vjerovnik ARTEMIS LTD Industrialna str. 45, Shumen, Bugarska, sa pravom glasa u visini od </w:t>
      </w:r>
      <w:r w:rsidRPr="008E7225">
        <w:rPr>
          <w:b/>
        </w:rPr>
        <w:t xml:space="preserve">100.365,79 kn </w:t>
      </w:r>
      <w:r w:rsidRPr="006E666D">
        <w:t xml:space="preserve">odnosno </w:t>
      </w:r>
      <w:r w:rsidRPr="008E7225">
        <w:rPr>
          <w:b/>
        </w:rPr>
        <w:t>0,59 %</w:t>
      </w:r>
    </w:p>
    <w:p w:rsidRDefault="00700D63" w:rsidP="009D6844" w:rsidR="00700D63" w:rsidRPr="006E666D">
      <w:pPr>
        <w:pStyle w:val="Odlomakpopisa"/>
        <w:ind w:left="1068"/>
      </w:pPr>
    </w:p>
    <w:p w:rsidRDefault="00687307" w:rsidP="00687307" w:rsidR="00687307" w:rsidRPr="006E666D">
      <w:pPr>
        <w:pStyle w:val="Odlomakpopisa"/>
        <w:numPr>
          <w:ilvl w:val="0"/>
          <w:numId w:val="18"/>
        </w:numPr>
      </w:pPr>
      <w:r w:rsidRPr="006E666D">
        <w:t xml:space="preserve">vjerovnik DIDA d.o.o. Zagreb, Srebrnjak 73B, sa pravom glasa u visini od </w:t>
      </w:r>
      <w:r w:rsidRPr="008E7225">
        <w:rPr>
          <w:b/>
        </w:rPr>
        <w:t xml:space="preserve">802,50 kn </w:t>
      </w:r>
      <w:r w:rsidRPr="006E666D">
        <w:t xml:space="preserve">odnosno </w:t>
      </w:r>
      <w:r w:rsidRPr="008E7225">
        <w:rPr>
          <w:b/>
        </w:rPr>
        <w:t>0,005 %</w:t>
      </w:r>
    </w:p>
    <w:p w:rsidRDefault="00687307" w:rsidP="00687307" w:rsidR="00687307" w:rsidRPr="006E666D">
      <w:pPr>
        <w:pStyle w:val="Odlomakpopisa"/>
      </w:pPr>
    </w:p>
    <w:p w:rsidRDefault="00687307" w:rsidP="00687307" w:rsidR="00687307">
      <w:pPr>
        <w:pStyle w:val="Odlomakpopisa"/>
        <w:numPr>
          <w:ilvl w:val="0"/>
          <w:numId w:val="18"/>
        </w:numPr>
      </w:pPr>
      <w:r w:rsidRPr="006E666D">
        <w:t xml:space="preserve">vjerovnik UGOSTITELJSTVO ČULJAK d.o.o. Zagreb, Bosutska 38, sa pravom glasa u visini od </w:t>
      </w:r>
      <w:r w:rsidRPr="008E7225">
        <w:rPr>
          <w:b/>
        </w:rPr>
        <w:t>38</w:t>
      </w:r>
      <w:r w:rsidR="008E7225" w:rsidRPr="008E7225">
        <w:rPr>
          <w:b/>
        </w:rPr>
        <w:t>.</w:t>
      </w:r>
      <w:r w:rsidRPr="008E7225">
        <w:rPr>
          <w:b/>
        </w:rPr>
        <w:t xml:space="preserve"> 594,00 kn</w:t>
      </w:r>
      <w:r w:rsidRPr="006E666D">
        <w:t xml:space="preserve">  odnosno </w:t>
      </w:r>
      <w:r w:rsidRPr="008E7225">
        <w:rPr>
          <w:b/>
        </w:rPr>
        <w:t>0,004 %</w:t>
      </w:r>
    </w:p>
    <w:p w:rsidRDefault="00BB4626" w:rsidP="00BB4626" w:rsidR="00BB4626">
      <w:pPr>
        <w:pStyle w:val="Odlomakpopisa"/>
      </w:pPr>
    </w:p>
    <w:p w:rsidRDefault="00BB4626" w:rsidP="00BB4626" w:rsidR="00BB4626">
      <w:pPr>
        <w:pStyle w:val="Odlomakpopisa"/>
        <w:numPr>
          <w:ilvl w:val="0"/>
          <w:numId w:val="18"/>
        </w:numPr>
      </w:pPr>
      <w:r w:rsidRPr="006E666D">
        <w:t>vjerovnik ZAGORJE LIFT d.o.o. Budinšćina, Budinšćina 78</w:t>
      </w:r>
      <w:r>
        <w:t>/</w:t>
      </w:r>
      <w:r w:rsidRPr="006E666D">
        <w:t xml:space="preserve">A, sa pravom glasa u visini od </w:t>
      </w:r>
      <w:r w:rsidRPr="008E7225">
        <w:rPr>
          <w:b/>
        </w:rPr>
        <w:t>1.325,00 kn</w:t>
      </w:r>
      <w:r w:rsidRPr="006E666D">
        <w:t xml:space="preserve">  odnosno </w:t>
      </w:r>
      <w:r w:rsidRPr="008E7225">
        <w:rPr>
          <w:b/>
        </w:rPr>
        <w:t>0,008 %</w:t>
      </w:r>
    </w:p>
    <w:p w:rsidRDefault="00746129" w:rsidP="00746129" w:rsidR="00746129">
      <w:pPr>
        <w:pStyle w:val="Odlomakpopisa"/>
      </w:pPr>
    </w:p>
    <w:p w:rsidRDefault="00746129" w:rsidP="00746129" w:rsidR="00746129">
      <w:pPr>
        <w:pStyle w:val="Odlomakpopisa"/>
        <w:numPr>
          <w:ilvl w:val="0"/>
          <w:numId w:val="18"/>
        </w:numPr>
      </w:pPr>
      <w:r w:rsidRPr="006E666D">
        <w:t xml:space="preserve">vjerovnik GENERALI OSIGURANJE d.d. Zagreb, Ulica grada Vukovara 284, sa pravom glasa u visini od </w:t>
      </w:r>
      <w:r w:rsidRPr="008E7225">
        <w:rPr>
          <w:b/>
        </w:rPr>
        <w:t>5.245,70 kn</w:t>
      </w:r>
      <w:r w:rsidRPr="006E666D">
        <w:t xml:space="preserve"> odnosno </w:t>
      </w:r>
      <w:r w:rsidRPr="008E7225">
        <w:rPr>
          <w:b/>
        </w:rPr>
        <w:t>0,031 %</w:t>
      </w:r>
    </w:p>
    <w:p w:rsidRDefault="00477E59" w:rsidP="00477E59" w:rsidR="00477E59">
      <w:pPr>
        <w:pStyle w:val="Odlomakpopisa"/>
      </w:pPr>
    </w:p>
    <w:p w:rsidRDefault="00477E59" w:rsidP="00477E59" w:rsidR="00477E59">
      <w:pPr>
        <w:pStyle w:val="Odlomakpopisa"/>
        <w:numPr>
          <w:ilvl w:val="0"/>
          <w:numId w:val="18"/>
        </w:numPr>
      </w:pPr>
      <w:r w:rsidRPr="006E666D">
        <w:t xml:space="preserve">vjerovnik Hrvatsko kreditno osiguranje d.d. Zagreb, Bednjanska 14, sa pravom glasa u visini od </w:t>
      </w:r>
      <w:r w:rsidRPr="008E7225">
        <w:rPr>
          <w:b/>
        </w:rPr>
        <w:t>20.500,00 kn</w:t>
      </w:r>
      <w:r w:rsidRPr="006E666D">
        <w:t xml:space="preserve"> odnosno </w:t>
      </w:r>
      <w:r w:rsidRPr="008E7225">
        <w:rPr>
          <w:b/>
        </w:rPr>
        <w:t>0,121 %</w:t>
      </w:r>
    </w:p>
    <w:p w:rsidRDefault="00717134" w:rsidP="00717134" w:rsidR="00717134">
      <w:pPr>
        <w:pStyle w:val="Odlomakpopisa"/>
      </w:pPr>
    </w:p>
    <w:p w:rsidRDefault="00717134" w:rsidP="00717134" w:rsidR="00717134" w:rsidRPr="008917EB">
      <w:pPr>
        <w:pStyle w:val="Odlomakpopisa"/>
        <w:numPr>
          <w:ilvl w:val="0"/>
          <w:numId w:val="18"/>
        </w:numPr>
      </w:pPr>
      <w:r w:rsidRPr="006850DA">
        <w:t xml:space="preserve">vjerovnik WIENER OSIGURANJE VIENNA INSURANCE GROUP d.d. Zagreb, Slovenska ulica 24 sa pravom glasa u visini od </w:t>
      </w:r>
      <w:r w:rsidRPr="008E7225">
        <w:rPr>
          <w:b/>
        </w:rPr>
        <w:t>63.982,42 kn</w:t>
      </w:r>
      <w:r w:rsidRPr="006850DA">
        <w:t xml:space="preserve"> odnosno </w:t>
      </w:r>
      <w:r w:rsidRPr="008E7225">
        <w:rPr>
          <w:b/>
        </w:rPr>
        <w:t>0,379</w:t>
      </w:r>
      <w:r w:rsidR="00C25E96" w:rsidRPr="008E7225">
        <w:rPr>
          <w:b/>
        </w:rPr>
        <w:t xml:space="preserve"> %</w:t>
      </w:r>
    </w:p>
    <w:p w:rsidRDefault="008917EB" w:rsidP="008917EB" w:rsidR="008917EB">
      <w:pPr>
        <w:pStyle w:val="Odlomakpopisa"/>
      </w:pPr>
    </w:p>
    <w:p w:rsidRDefault="008917EB" w:rsidP="008917EB" w:rsidR="008917EB">
      <w:pPr>
        <w:pStyle w:val="Odlomakpopisa"/>
        <w:ind w:firstLine="1068" w:left="0"/>
      </w:pPr>
      <w:r>
        <w:t>Utvrđuje se da je vjerovnik METAL ONE UK LTD</w:t>
      </w:r>
      <w:r w:rsidR="00685694">
        <w:t xml:space="preserve">, </w:t>
      </w:r>
      <w:r w:rsidR="00685694" w:rsidRPr="006E666D">
        <w:t>Engleska</w:t>
      </w:r>
      <w:r>
        <w:t xml:space="preserve"> glasovao ZA plan restrukturiranja dužnika na ročištu i predao u spis popunjeni obrazac za glasovanje.</w:t>
      </w:r>
    </w:p>
    <w:p w:rsidRDefault="008917EB" w:rsidP="008917EB" w:rsidR="008917EB">
      <w:pPr>
        <w:pStyle w:val="Odlomakpopisa"/>
        <w:ind w:left="1068"/>
      </w:pPr>
    </w:p>
    <w:p w:rsidRDefault="008917EB" w:rsidP="008917EB" w:rsidR="008917EB">
      <w:pPr>
        <w:pStyle w:val="Odlomakpopisa"/>
        <w:numPr>
          <w:ilvl w:val="0"/>
          <w:numId w:val="19"/>
        </w:numPr>
      </w:pPr>
      <w:r w:rsidRPr="006E666D">
        <w:t xml:space="preserve">vjerovnik METAL ONE UK LTD, Engleska, High Colborn London, Mid City Place 71, sa pravom glasa u visini od </w:t>
      </w:r>
      <w:r w:rsidRPr="008E7225">
        <w:rPr>
          <w:b/>
        </w:rPr>
        <w:t>167.915,00 kn</w:t>
      </w:r>
      <w:r w:rsidRPr="006E666D">
        <w:t xml:space="preserve"> odnosno </w:t>
      </w:r>
      <w:r w:rsidRPr="008E7225">
        <w:rPr>
          <w:b/>
        </w:rPr>
        <w:t>0,993 %</w:t>
      </w:r>
    </w:p>
    <w:p w:rsidRDefault="008917EB" w:rsidP="008917EB" w:rsidR="008917EB">
      <w:pPr>
        <w:pStyle w:val="Odlomakpopisa"/>
      </w:pPr>
    </w:p>
    <w:p w:rsidRDefault="008917EB" w:rsidP="008917EB" w:rsidR="008917EB">
      <w:pPr>
        <w:pStyle w:val="Odlomakpopisa"/>
        <w:ind w:left="0"/>
      </w:pPr>
      <w:r>
        <w:tab/>
        <w:t xml:space="preserve">Utvrđuje se da je vjerovnik </w:t>
      </w:r>
      <w:r w:rsidR="00685694" w:rsidRPr="006E666D">
        <w:t>INA-INDUSTRIJA NAFTE d.d. Zagreb</w:t>
      </w:r>
      <w:r w:rsidR="00685694">
        <w:t xml:space="preserve"> </w:t>
      </w:r>
      <w:r>
        <w:t>glasovao ZA plan restrukturiranja dužnika na ročištu i predao u spis popunjeni obrazac za glasovanje.</w:t>
      </w:r>
    </w:p>
    <w:p w:rsidRDefault="008917EB" w:rsidP="008917EB" w:rsidR="008917EB">
      <w:pPr>
        <w:pStyle w:val="Odlomakpopisa"/>
        <w:ind w:left="1068"/>
      </w:pPr>
    </w:p>
    <w:p w:rsidRDefault="008917EB" w:rsidP="008917EB" w:rsidR="0030159D">
      <w:pPr>
        <w:pStyle w:val="Odlomakpopisa"/>
        <w:numPr>
          <w:ilvl w:val="0"/>
          <w:numId w:val="19"/>
        </w:numPr>
      </w:pPr>
      <w:r w:rsidRPr="006E666D">
        <w:t xml:space="preserve">vjerovnik INA-INDUSTRIJA NAFTE d.d. Zagreb, Avenija V. Holjevca 10, sa pravom glasa u visini od </w:t>
      </w:r>
      <w:r w:rsidRPr="008E7225">
        <w:rPr>
          <w:b/>
        </w:rPr>
        <w:t>29.173,95 kn</w:t>
      </w:r>
      <w:r w:rsidRPr="006E666D">
        <w:t xml:space="preserve"> odnosno </w:t>
      </w:r>
      <w:r w:rsidRPr="008E7225">
        <w:rPr>
          <w:b/>
        </w:rPr>
        <w:t>0,173 %</w:t>
      </w:r>
    </w:p>
    <w:p w:rsidRDefault="008917EB" w:rsidP="008917EB" w:rsidR="008917EB">
      <w:pPr>
        <w:pStyle w:val="Odlomakpopisa"/>
        <w:ind w:left="0"/>
      </w:pPr>
      <w:r>
        <w:lastRenderedPageBreak/>
        <w:tab/>
        <w:t>Utvrđuje se da je zaprimljen podnesak vjerovnika KREŠIMIRA PENCINGER uz popunjeni obrazac za glasovanje kojim isti glasuje ZA plan restrukturiranja dužnika.</w:t>
      </w:r>
    </w:p>
    <w:p w:rsidRDefault="008917EB" w:rsidP="008917EB" w:rsidR="008917EB">
      <w:pPr>
        <w:pStyle w:val="Odlomakpopisa"/>
      </w:pPr>
    </w:p>
    <w:p w:rsidRDefault="008917EB" w:rsidP="008917EB" w:rsidR="008917EB">
      <w:pPr>
        <w:pStyle w:val="Odlomakpopisa"/>
        <w:numPr>
          <w:ilvl w:val="0"/>
          <w:numId w:val="19"/>
        </w:numPr>
      </w:pPr>
      <w:r w:rsidRPr="006E666D">
        <w:t xml:space="preserve">vjerovnik KREŠIMIR PENCINGER, Slavonski Brod, Vukovarska 8, sa pravom glasa u visini od </w:t>
      </w:r>
      <w:r w:rsidRPr="008E7225">
        <w:rPr>
          <w:b/>
        </w:rPr>
        <w:t>937,50 kn</w:t>
      </w:r>
      <w:r w:rsidRPr="006E666D">
        <w:t xml:space="preserve"> odnosno </w:t>
      </w:r>
      <w:r w:rsidRPr="008E7225">
        <w:rPr>
          <w:b/>
        </w:rPr>
        <w:t>0,006 %</w:t>
      </w:r>
    </w:p>
    <w:p w:rsidRDefault="008917EB" w:rsidP="008917EB" w:rsidR="008917EB">
      <w:pPr>
        <w:pStyle w:val="Odlomakpopisa"/>
      </w:pPr>
    </w:p>
    <w:p w:rsidRDefault="00915E6C" w:rsidP="008917EB" w:rsidR="00915E6C" w:rsidRPr="006E666D">
      <w:pPr>
        <w:pStyle w:val="Odlomakpopisa"/>
      </w:pPr>
    </w:p>
    <w:p w:rsidRDefault="00717FF3" w:rsidP="00717FF3" w:rsidR="00717FF3" w:rsidRPr="006E666D">
      <w:pPr>
        <w:ind w:firstLine="708"/>
        <w:jc w:val="both"/>
      </w:pPr>
      <w:r w:rsidRPr="006E666D">
        <w:t>Utvrđuje se da u spisu prileže popunjeni obrasci za glasovanje o planu restrukturiranja objavljenog na mrežnoj stranici e-Oglasnoj ploči sudova dana 1. ožujka 2018. kako slijedi:</w:t>
      </w:r>
    </w:p>
    <w:p w:rsidRDefault="001E6EEB" w:rsidP="00717FF3" w:rsidR="001E6EEB">
      <w:pPr>
        <w:ind w:firstLine="708"/>
        <w:jc w:val="both"/>
      </w:pPr>
    </w:p>
    <w:p w:rsidRDefault="001E6EEB" w:rsidP="00717FF3" w:rsidR="00717FF3" w:rsidRPr="006E666D">
      <w:pPr>
        <w:ind w:firstLine="708"/>
        <w:jc w:val="both"/>
      </w:pPr>
      <w:r>
        <w:t>Utvrđuje se da je vjerovnik Republika Hrvatska na ročištu predala popunjeni obrazac za glasovanje i glasovala Protiv Plana restrukturiranja dužnika.</w:t>
      </w:r>
    </w:p>
    <w:p w:rsidRDefault="001E6EEB" w:rsidP="00717FF3" w:rsidR="001E6EEB">
      <w:pPr>
        <w:ind w:firstLine="708"/>
        <w:jc w:val="both"/>
      </w:pPr>
    </w:p>
    <w:p w:rsidRDefault="00717FF3" w:rsidP="00717FF3" w:rsidR="00717FF3" w:rsidRPr="006E666D">
      <w:pPr>
        <w:ind w:firstLine="708"/>
        <w:jc w:val="both"/>
      </w:pPr>
      <w:r w:rsidRPr="006E666D">
        <w:t xml:space="preserve">Vjerovnici koji su glasovali </w:t>
      </w:r>
      <w:r w:rsidRPr="006E666D">
        <w:rPr>
          <w:b/>
        </w:rPr>
        <w:t>PROTIV</w:t>
      </w:r>
      <w:r w:rsidRPr="006E666D">
        <w:t xml:space="preserve"> plana restrukturiranja dužnika:</w:t>
      </w:r>
    </w:p>
    <w:p w:rsidRDefault="00717FF3" w:rsidP="0004498C" w:rsidR="00717FF3" w:rsidRPr="006E666D">
      <w:pPr>
        <w:pStyle w:val="Odlomakpopisa"/>
        <w:ind w:left="1068"/>
        <w:jc w:val="both"/>
      </w:pPr>
    </w:p>
    <w:p w:rsidRDefault="00717FF3" w:rsidP="00717FF3" w:rsidR="00717FF3">
      <w:pPr>
        <w:pStyle w:val="Odlomakpopisa"/>
        <w:numPr>
          <w:ilvl w:val="0"/>
          <w:numId w:val="18"/>
        </w:numPr>
        <w:jc w:val="both"/>
      </w:pPr>
      <w:r w:rsidRPr="006E666D">
        <w:t xml:space="preserve">vjerovnik CROATIA OSIGURANJE d.d. Zagreb, Vatroslava Jagića 33 sa pravom glasa u visini od </w:t>
      </w:r>
      <w:r w:rsidRPr="008E7225">
        <w:rPr>
          <w:b/>
        </w:rPr>
        <w:t>173.216,03 kn</w:t>
      </w:r>
      <w:r w:rsidRPr="006E666D">
        <w:t xml:space="preserve"> odnosno </w:t>
      </w:r>
      <w:r w:rsidRPr="008E7225">
        <w:rPr>
          <w:b/>
        </w:rPr>
        <w:t>1,025 %</w:t>
      </w:r>
      <w:r w:rsidRPr="006E666D">
        <w:t xml:space="preserve"> </w:t>
      </w:r>
    </w:p>
    <w:p w:rsidRDefault="00C25E96" w:rsidP="00C25E96" w:rsidR="00C25E96">
      <w:pPr>
        <w:pStyle w:val="Odlomakpopisa"/>
        <w:ind w:left="1068"/>
        <w:jc w:val="both"/>
      </w:pPr>
    </w:p>
    <w:p w:rsidRDefault="001E6EEB" w:rsidP="001E6EEB" w:rsidR="001E6EEB" w:rsidRPr="006E666D">
      <w:pPr>
        <w:pStyle w:val="Odlomakpopisa"/>
        <w:numPr>
          <w:ilvl w:val="0"/>
          <w:numId w:val="18"/>
        </w:numPr>
      </w:pPr>
      <w:r w:rsidRPr="006E666D">
        <w:t xml:space="preserve">vjerovnik REPUBLIKA HRVATSKA MINISTARSTVO FINANCIJA, Zagreb, Katančićeva 5, sa pravom glasa u visini od </w:t>
      </w:r>
      <w:r w:rsidRPr="008E7225">
        <w:rPr>
          <w:b/>
        </w:rPr>
        <w:t>910.445,93 kn</w:t>
      </w:r>
      <w:r w:rsidRPr="006E666D">
        <w:t xml:space="preserve"> odnosno </w:t>
      </w:r>
      <w:r w:rsidRPr="008E7225">
        <w:rPr>
          <w:b/>
        </w:rPr>
        <w:t>5,387 %</w:t>
      </w:r>
    </w:p>
    <w:p w:rsidRDefault="001E6EEB" w:rsidP="001E6EEB" w:rsidR="001E6EEB" w:rsidRPr="006E666D">
      <w:pPr>
        <w:pStyle w:val="Odlomakpopisa"/>
        <w:ind w:left="1068"/>
        <w:jc w:val="both"/>
      </w:pPr>
    </w:p>
    <w:p w:rsidRDefault="008F3DD1" w:rsidP="00717FF3" w:rsidR="008F3DD1" w:rsidRPr="006E666D">
      <w:pPr>
        <w:pStyle w:val="Odlomakpopisa"/>
        <w:ind w:left="1068"/>
        <w:jc w:val="both"/>
      </w:pPr>
    </w:p>
    <w:p w:rsidRDefault="00717FF3" w:rsidP="005A6F47" w:rsidR="00717FF3" w:rsidRPr="006E666D">
      <w:pPr>
        <w:pStyle w:val="Odlomakpopisa"/>
        <w:ind w:firstLine="709" w:left="0"/>
        <w:jc w:val="both"/>
      </w:pPr>
      <w:r w:rsidRPr="006E666D">
        <w:t xml:space="preserve">Utvrđuje se da </w:t>
      </w:r>
      <w:r w:rsidR="0066397C" w:rsidRPr="006E666D">
        <w:t xml:space="preserve">slijedeći </w:t>
      </w:r>
      <w:r w:rsidRPr="006E666D">
        <w:t xml:space="preserve">vjerovnici s pravom glasa </w:t>
      </w:r>
      <w:r w:rsidR="0066397C" w:rsidRPr="006E666D">
        <w:t>nisu glasovali o planu restrukturiranja zbog čega se temeljem čl. 58. st. 2. Stečajnog zakona smatra da su glasovali protiv plana</w:t>
      </w:r>
      <w:r w:rsidR="00E26612" w:rsidRPr="006E666D">
        <w:t xml:space="preserve"> restrukturiranja:</w:t>
      </w:r>
    </w:p>
    <w:p w:rsidRDefault="00E26612" w:rsidP="0066397C" w:rsidR="00E26612" w:rsidRPr="006E666D">
      <w:pPr>
        <w:pStyle w:val="Odlomakpopisa"/>
        <w:ind w:firstLine="1068" w:left="0"/>
        <w:jc w:val="both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ADRIA GRUPA d.o.o. Zagreb, Heinzelova 53a, sa pravom glasa u visini od </w:t>
      </w:r>
      <w:r w:rsidRPr="008E7225">
        <w:rPr>
          <w:b/>
        </w:rPr>
        <w:t>1.250,00 kn</w:t>
      </w:r>
      <w:r w:rsidRPr="006E666D">
        <w:t xml:space="preserve"> odnosno </w:t>
      </w:r>
      <w:r w:rsidRPr="008E7225">
        <w:rPr>
          <w:b/>
        </w:rPr>
        <w:t>0,007 %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ALFONS HAAR MASCHINENBAU GmbH  Njemačka, Hamburg, Fandiechstr strasse 67, sa pravom glasa u visini od </w:t>
      </w:r>
      <w:r w:rsidRPr="008E7225">
        <w:rPr>
          <w:b/>
        </w:rPr>
        <w:t>15.722,99 kn</w:t>
      </w:r>
      <w:r w:rsidRPr="006E666D">
        <w:t xml:space="preserve"> odnosno </w:t>
      </w:r>
      <w:r w:rsidRPr="008E7225">
        <w:rPr>
          <w:b/>
        </w:rPr>
        <w:t>0,093 %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BILCARE STAUFEN GmbH Stalfen Postfach 1253, Njemačka sa pravom glasa u visini od </w:t>
      </w:r>
      <w:r w:rsidRPr="008E7225">
        <w:rPr>
          <w:b/>
        </w:rPr>
        <w:t>121.498,09 kn</w:t>
      </w:r>
      <w:r w:rsidRPr="006E666D">
        <w:t xml:space="preserve"> odnosno  </w:t>
      </w:r>
      <w:r w:rsidRPr="008E7225">
        <w:rPr>
          <w:b/>
        </w:rPr>
        <w:t>0,72 %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ZLATKO BRUSIĆ, AUTOPREVOZNIK, Umag  ŽRTAVA FAŠIZMA 3, sa pravom glasa u visini od </w:t>
      </w:r>
      <w:r w:rsidRPr="008E7225">
        <w:rPr>
          <w:b/>
        </w:rPr>
        <w:t>1.750,00 kn</w:t>
      </w:r>
      <w:r w:rsidRPr="006E666D">
        <w:t xml:space="preserve"> odnosno </w:t>
      </w:r>
      <w:r w:rsidRPr="008E7225">
        <w:rPr>
          <w:b/>
        </w:rPr>
        <w:t>0,01 %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>
      <w:pPr>
        <w:pStyle w:val="Odlomakpopisa"/>
        <w:numPr>
          <w:ilvl w:val="0"/>
          <w:numId w:val="19"/>
        </w:numPr>
      </w:pPr>
      <w:r w:rsidRPr="006E666D">
        <w:t xml:space="preserve">vjerovnik BTR - KOMPRESOR servis kompresora, trgovina i usluge d.o.o. Donji Stupnik, Štefanjska 13, sa pravom glasa u visini od </w:t>
      </w:r>
      <w:r w:rsidRPr="008E7225">
        <w:rPr>
          <w:b/>
        </w:rPr>
        <w:t>20.421,38 kn</w:t>
      </w:r>
      <w:r w:rsidRPr="006E666D">
        <w:t xml:space="preserve"> odnosno </w:t>
      </w:r>
      <w:r w:rsidRPr="008E7225">
        <w:rPr>
          <w:b/>
        </w:rPr>
        <w:t>0,121 %</w:t>
      </w:r>
    </w:p>
    <w:p w:rsidRDefault="00142C7B" w:rsidP="00142C7B" w:rsidR="00142C7B">
      <w:pPr>
        <w:pStyle w:val="Odlomakpopisa"/>
      </w:pPr>
    </w:p>
    <w:p w:rsidRDefault="00142C7B" w:rsidP="00142C7B" w:rsidR="00142C7B" w:rsidRPr="00142C7B">
      <w:pPr>
        <w:pStyle w:val="Odlomakpopisa"/>
        <w:numPr>
          <w:ilvl w:val="0"/>
          <w:numId w:val="19"/>
        </w:numPr>
      </w:pPr>
      <w:r w:rsidRPr="00142C7B">
        <w:t xml:space="preserve">vjerovnik BÖHLER-UDDEHOLM ZAGREB d.o.o. Zagreb, Slavonska avenija 22d, sa pravom glasa u visini od </w:t>
      </w:r>
      <w:r w:rsidRPr="008E7225">
        <w:rPr>
          <w:b/>
        </w:rPr>
        <w:t>9.586,13 kn</w:t>
      </w:r>
      <w:r w:rsidRPr="00142C7B">
        <w:t xml:space="preserve">  odnosno </w:t>
      </w:r>
      <w:r w:rsidRPr="008E7225">
        <w:rPr>
          <w:b/>
        </w:rPr>
        <w:t>0,057 %</w:t>
      </w:r>
      <w:r w:rsidRPr="00142C7B">
        <w:t xml:space="preserve"> 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TOMISLAV CAPIĆ, KONOBA RIVA, Crikvenica,  Zidarska 89, sa pravom glasa u visini od </w:t>
      </w:r>
      <w:r w:rsidRPr="008E7225">
        <w:rPr>
          <w:b/>
        </w:rPr>
        <w:t>1.201,00 kn</w:t>
      </w:r>
      <w:r w:rsidRPr="006E666D">
        <w:t xml:space="preserve"> odnosno </w:t>
      </w:r>
      <w:r w:rsidRPr="008E7225">
        <w:rPr>
          <w:b/>
        </w:rPr>
        <w:t>0,007 %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CT INTEC d.o.o. Marčelji, Pogled 15, Viškovo sa pravom glasa u visini od </w:t>
      </w:r>
      <w:r w:rsidRPr="008E7225">
        <w:rPr>
          <w:b/>
        </w:rPr>
        <w:t>4.375,00 kn</w:t>
      </w:r>
      <w:r w:rsidRPr="006E666D">
        <w:t xml:space="preserve">  odnosno </w:t>
      </w:r>
      <w:r w:rsidRPr="008E7225">
        <w:rPr>
          <w:b/>
        </w:rPr>
        <w:t>0,026 %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lastRenderedPageBreak/>
        <w:t xml:space="preserve">vjerovnik DIGITALNI TAHOGRAF d.o.o. Lučko, Ventilatorska 8A, sa pravom glasa u visini od </w:t>
      </w:r>
      <w:r w:rsidRPr="00980944">
        <w:rPr>
          <w:b/>
        </w:rPr>
        <w:t>262,50 kn</w:t>
      </w:r>
      <w:r w:rsidRPr="006E666D">
        <w:t xml:space="preserve"> </w:t>
      </w:r>
      <w:r w:rsidR="001647AF" w:rsidRPr="006E666D">
        <w:t xml:space="preserve">odnosno </w:t>
      </w:r>
      <w:r w:rsidRPr="00980944">
        <w:rPr>
          <w:b/>
        </w:rPr>
        <w:t>0,002 %</w:t>
      </w:r>
      <w:r w:rsidRPr="006E666D">
        <w:t> 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EKO - TONERI, d.o.o. Rijeka, Omladinska 9, sa pravom glasa u visini od </w:t>
      </w:r>
      <w:r w:rsidRPr="00980944">
        <w:rPr>
          <w:b/>
        </w:rPr>
        <w:t>21,90 kn</w:t>
      </w:r>
      <w:r w:rsidRPr="006E666D">
        <w:t xml:space="preserve">  odnosno </w:t>
      </w:r>
      <w:r w:rsidRPr="00980944">
        <w:rPr>
          <w:b/>
        </w:rPr>
        <w:t>0,00012 %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EKOTEX, d.o.o. Zagreb, Remete 99, sa pravom glasa u visini od </w:t>
      </w:r>
      <w:r w:rsidRPr="00980944">
        <w:rPr>
          <w:b/>
        </w:rPr>
        <w:t>14.559,42 kn</w:t>
      </w:r>
      <w:r w:rsidRPr="006E666D">
        <w:t xml:space="preserve"> odnosno </w:t>
      </w:r>
      <w:r w:rsidRPr="00980944">
        <w:rPr>
          <w:b/>
        </w:rPr>
        <w:t>0,086 %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ELEKTROMAX d.o.o. Viškovo, Marinići 172, sa pravom glasa u visini od </w:t>
      </w:r>
      <w:r w:rsidRPr="00980944">
        <w:rPr>
          <w:b/>
        </w:rPr>
        <w:t>5.945,08 kn</w:t>
      </w:r>
      <w:r w:rsidRPr="006E666D">
        <w:t xml:space="preserve"> odnosno </w:t>
      </w:r>
      <w:r w:rsidRPr="00980944">
        <w:rPr>
          <w:b/>
        </w:rPr>
        <w:t>0,035 %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ENESI-07 SH.P.K. Albanija, Tirana, Peraballe Mistomames sa pravom glasa u visini od </w:t>
      </w:r>
      <w:r w:rsidRPr="00980944">
        <w:rPr>
          <w:b/>
        </w:rPr>
        <w:t>459,51 kn</w:t>
      </w:r>
      <w:r w:rsidRPr="006E666D">
        <w:t xml:space="preserve">  odnosno </w:t>
      </w:r>
      <w:r w:rsidRPr="00980944">
        <w:rPr>
          <w:b/>
        </w:rPr>
        <w:t>0,003 %</w:t>
      </w:r>
    </w:p>
    <w:p w:rsidRDefault="008954BC" w:rsidP="008954BC" w:rsidR="008954BC" w:rsidRPr="006E666D"/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EPIC PRODUCTS INTERNATIONAL CO Texas, Arlington, E. Randol Mill Rd. sa pravom glasa u visini od </w:t>
      </w:r>
      <w:r w:rsidRPr="00980944">
        <w:rPr>
          <w:b/>
        </w:rPr>
        <w:t>11.668,87 kn</w:t>
      </w:r>
      <w:r w:rsidRPr="006E666D">
        <w:t xml:space="preserve">  odnosno </w:t>
      </w:r>
      <w:r w:rsidRPr="00980944">
        <w:rPr>
          <w:b/>
        </w:rPr>
        <w:t>0,069 %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Financijska agencija, Zagreb, Ulica grada Vukovara 70,  sa pravom glasa u visini od </w:t>
      </w:r>
      <w:r w:rsidRPr="00980944">
        <w:rPr>
          <w:b/>
        </w:rPr>
        <w:t>1.013,36 kn</w:t>
      </w:r>
      <w:r w:rsidRPr="006E666D">
        <w:t xml:space="preserve">  odnosno </w:t>
      </w:r>
      <w:r w:rsidRPr="00980944">
        <w:rPr>
          <w:b/>
        </w:rPr>
        <w:t>0,006 %</w:t>
      </w:r>
      <w:r w:rsidRPr="006E666D">
        <w:t> 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FINANS d.o.o. Ruma, Srbija, Ulica dr. P. Vulete sa pravom glasa u visini od </w:t>
      </w:r>
      <w:r w:rsidRPr="00980944">
        <w:rPr>
          <w:b/>
        </w:rPr>
        <w:t>14 377,89 kn</w:t>
      </w:r>
      <w:r w:rsidRPr="006E666D">
        <w:t xml:space="preserve">  odnosno </w:t>
      </w:r>
      <w:r w:rsidRPr="00980944">
        <w:rPr>
          <w:b/>
        </w:rPr>
        <w:t>0,002 %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FORAS MREŽA j.d.o.o. za trgovinu i usluge u stečaju, Sesvete, Kralji 27, sa pravom glasa u visini od </w:t>
      </w:r>
      <w:r w:rsidRPr="00980944">
        <w:rPr>
          <w:b/>
        </w:rPr>
        <w:t>1.745,08 kn</w:t>
      </w:r>
      <w:r w:rsidRPr="006E666D">
        <w:t xml:space="preserve"> odnosno </w:t>
      </w:r>
      <w:r w:rsidRPr="00980944">
        <w:rPr>
          <w:b/>
        </w:rPr>
        <w:t>0,01 %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GENIJE d.o.o. Josipdol, Munjava Modruška 32, sa pravom glasa u visini od </w:t>
      </w:r>
      <w:r w:rsidRPr="00980944">
        <w:rPr>
          <w:b/>
        </w:rPr>
        <w:t>62,50 kn</w:t>
      </w:r>
      <w:r w:rsidRPr="006E666D">
        <w:t xml:space="preserve">  odnosno </w:t>
      </w:r>
      <w:r w:rsidRPr="00980944">
        <w:rPr>
          <w:b/>
        </w:rPr>
        <w:t>0,00036 %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GRAD BAKAR, Bakar,  Primorje 39, sa pravom glasa u visini od </w:t>
      </w:r>
      <w:r w:rsidRPr="00980944">
        <w:rPr>
          <w:b/>
        </w:rPr>
        <w:t>160.457,25 kn</w:t>
      </w:r>
      <w:r w:rsidRPr="006E666D">
        <w:t xml:space="preserve"> odnosno </w:t>
      </w:r>
      <w:r w:rsidRPr="00980944">
        <w:rPr>
          <w:b/>
        </w:rPr>
        <w:t>0,949 % 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GRAD ČABAR, Čabar, Narodnog oslobođenja 2, sa pravom glasa u visini od </w:t>
      </w:r>
      <w:r w:rsidRPr="00980944">
        <w:rPr>
          <w:b/>
        </w:rPr>
        <w:t>10.318,95 kn</w:t>
      </w:r>
      <w:r w:rsidRPr="006E666D">
        <w:t xml:space="preserve"> odnosno </w:t>
      </w:r>
      <w:r w:rsidRPr="00980944">
        <w:rPr>
          <w:b/>
        </w:rPr>
        <w:t>0,061 %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GRAD ZAGREB, Zagreb, Trg Stjepana Radića 1, sa pravom glasa u visini od </w:t>
      </w:r>
      <w:r w:rsidRPr="00980944">
        <w:rPr>
          <w:b/>
        </w:rPr>
        <w:t>64.866,90 kn</w:t>
      </w:r>
      <w:r w:rsidRPr="006E666D">
        <w:t xml:space="preserve"> odnosno </w:t>
      </w:r>
      <w:r w:rsidRPr="00980944">
        <w:rPr>
          <w:b/>
        </w:rPr>
        <w:t>0,384 %</w:t>
      </w:r>
      <w:r w:rsidRPr="006E666D">
        <w:t> 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HEBENSTREIT METAL DEC.TECH.GM Daimler Str. 15/2, Pleidelsheim, sa pravom glasa u visini od </w:t>
      </w:r>
      <w:r w:rsidRPr="00980944">
        <w:rPr>
          <w:b/>
        </w:rPr>
        <w:t>38,97 kn</w:t>
      </w:r>
      <w:r w:rsidRPr="006E666D">
        <w:t xml:space="preserve">  odnosno </w:t>
      </w:r>
      <w:r w:rsidRPr="00980944">
        <w:rPr>
          <w:b/>
        </w:rPr>
        <w:t>0,00023 %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HELIOS HRVATSKA d.o.o. Zagreb, Radnička cesta 173d,  sa pravom glasa u visini od </w:t>
      </w:r>
      <w:r w:rsidRPr="00980944">
        <w:rPr>
          <w:b/>
        </w:rPr>
        <w:t>47.319,38 kn</w:t>
      </w:r>
      <w:r w:rsidRPr="006E666D">
        <w:t xml:space="preserve"> odnosno </w:t>
      </w:r>
      <w:r w:rsidRPr="00980944">
        <w:rPr>
          <w:b/>
        </w:rPr>
        <w:t>0,28 %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>vjerovnik HEP-Operator distribucijskog sustava d.o.o. Zagreb, Ulica grada Vukovar</w:t>
      </w:r>
      <w:r w:rsidR="00E0355F">
        <w:t>a sa pravom glasa u visini od</w:t>
      </w:r>
      <w:r w:rsidRPr="006E666D">
        <w:t xml:space="preserve"> </w:t>
      </w:r>
      <w:r w:rsidRPr="00980944">
        <w:rPr>
          <w:b/>
        </w:rPr>
        <w:t>140.427,18 kn</w:t>
      </w:r>
      <w:r w:rsidRPr="006E666D">
        <w:t xml:space="preserve"> odnosno </w:t>
      </w:r>
      <w:r w:rsidRPr="00980944">
        <w:rPr>
          <w:b/>
        </w:rPr>
        <w:t>0,831 %</w:t>
      </w:r>
      <w:r w:rsidRPr="006E666D">
        <w:t> 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HP - Hrvatska pošta d.d. Zagreb, Jurišićeva 13, sa pravom glasa u visini od </w:t>
      </w:r>
      <w:r w:rsidRPr="00980944">
        <w:rPr>
          <w:b/>
        </w:rPr>
        <w:t>4.139,47 kn</w:t>
      </w:r>
      <w:r w:rsidRPr="006E666D">
        <w:t xml:space="preserve"> odnosno </w:t>
      </w:r>
      <w:r w:rsidRPr="00980944">
        <w:rPr>
          <w:b/>
        </w:rPr>
        <w:t>0,024 %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Hrvatska radiotelevizija,  Prisavlje 3, sa pravom glasa u visini od </w:t>
      </w:r>
      <w:r w:rsidRPr="00980944">
        <w:rPr>
          <w:b/>
        </w:rPr>
        <w:t>1.461,05 kn</w:t>
      </w:r>
      <w:r w:rsidRPr="006E666D">
        <w:t xml:space="preserve"> odnosno </w:t>
      </w:r>
      <w:r w:rsidRPr="00980944">
        <w:rPr>
          <w:b/>
        </w:rPr>
        <w:t>0,009 %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Hrvatski Telekom d.d. Zagreb, Roberta Frangeša Mihanovića 9, sa pravom glasa u visini od </w:t>
      </w:r>
      <w:r w:rsidRPr="00980944">
        <w:rPr>
          <w:b/>
        </w:rPr>
        <w:t>15.178,77 kn</w:t>
      </w:r>
      <w:r w:rsidRPr="006E666D">
        <w:t xml:space="preserve"> odnosno </w:t>
      </w:r>
      <w:r w:rsidRPr="00980944">
        <w:rPr>
          <w:b/>
        </w:rPr>
        <w:t>0,09 %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HRVATSKA GOSPODARSKA KOMORA, Zagreb,  ROOSEVELTOV TRG 2, sa pravom glasa u visini od </w:t>
      </w:r>
      <w:r w:rsidRPr="00980944">
        <w:rPr>
          <w:b/>
        </w:rPr>
        <w:t>2.189,54 kn</w:t>
      </w:r>
      <w:r w:rsidRPr="006E666D">
        <w:t xml:space="preserve">  odnosno </w:t>
      </w:r>
      <w:r w:rsidRPr="00980944">
        <w:rPr>
          <w:b/>
        </w:rPr>
        <w:t>0,013 %</w:t>
      </w:r>
    </w:p>
    <w:p w:rsidRDefault="008954BC" w:rsidP="008954BC" w:rsidR="008954BC">
      <w:pPr>
        <w:pStyle w:val="Odlomakpopisa"/>
      </w:pPr>
    </w:p>
    <w:p w:rsidRDefault="00746129" w:rsidP="00746129" w:rsidR="00746129" w:rsidRPr="00746129">
      <w:pPr>
        <w:pStyle w:val="Odlomakpopisa"/>
        <w:numPr>
          <w:ilvl w:val="0"/>
          <w:numId w:val="19"/>
        </w:numPr>
        <w:jc w:val="both"/>
      </w:pPr>
      <w:r w:rsidRPr="00746129">
        <w:t xml:space="preserve">vjerovnik HRVATSKE VODE, Zagreb, Ulica grada Vukovara 20 sa pravom glasa u visini od </w:t>
      </w:r>
      <w:r w:rsidRPr="00980944">
        <w:rPr>
          <w:b/>
        </w:rPr>
        <w:t>43.140,92 kn</w:t>
      </w:r>
      <w:r w:rsidRPr="00746129">
        <w:t xml:space="preserve"> odnosno </w:t>
      </w:r>
      <w:r w:rsidRPr="00980944">
        <w:rPr>
          <w:b/>
        </w:rPr>
        <w:t>0,255 %</w:t>
      </w:r>
      <w:r w:rsidRPr="00746129">
        <w:t xml:space="preserve"> 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INOVATIVNI SUSTAVI d.o.o. Zagreb, Velikopoljska 9 E, sa pravom glasa u visini od </w:t>
      </w:r>
      <w:r w:rsidRPr="00980944">
        <w:rPr>
          <w:b/>
        </w:rPr>
        <w:t>5.347,50 kn</w:t>
      </w:r>
      <w:r w:rsidRPr="006E666D">
        <w:t xml:space="preserve"> odnosno </w:t>
      </w:r>
      <w:r w:rsidRPr="00980944">
        <w:rPr>
          <w:b/>
        </w:rPr>
        <w:t>0,032%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INTEREUROPA KOSOVO L.L.C. Kosovo, Priština, Zona Industriale, sa pravom glasa u visini od </w:t>
      </w:r>
      <w:r w:rsidRPr="00980944">
        <w:rPr>
          <w:b/>
        </w:rPr>
        <w:t>6.490,74 kn</w:t>
      </w:r>
      <w:r w:rsidRPr="006E666D">
        <w:t xml:space="preserve"> odnosno </w:t>
      </w:r>
      <w:r w:rsidRPr="00980944">
        <w:rPr>
          <w:b/>
        </w:rPr>
        <w:t>0,038 %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ISTRA - AUTO d.d. Umag, Novigradska Ulica 30, sa pravom glasa u visini od </w:t>
      </w:r>
      <w:r w:rsidRPr="00980944">
        <w:rPr>
          <w:b/>
        </w:rPr>
        <w:t>9.288,95 kn</w:t>
      </w:r>
      <w:r w:rsidRPr="006E666D">
        <w:t xml:space="preserve"> odnosno </w:t>
      </w:r>
      <w:r w:rsidRPr="00980944">
        <w:rPr>
          <w:b/>
        </w:rPr>
        <w:t>0,055 %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>vjerovnik STJEPAN KAŠNAR, KAŠNAR OPEL SERVIS, Adamovec,  M</w:t>
      </w:r>
      <w:r w:rsidR="001F3E28" w:rsidRPr="006E666D">
        <w:t xml:space="preserve">atije </w:t>
      </w:r>
      <w:r w:rsidRPr="006E666D">
        <w:t>G</w:t>
      </w:r>
      <w:r w:rsidR="001F3E28" w:rsidRPr="006E666D">
        <w:t>upca</w:t>
      </w:r>
      <w:r w:rsidRPr="006E666D">
        <w:t xml:space="preserve"> 9, sa pravom glasa u visini od </w:t>
      </w:r>
      <w:r w:rsidRPr="00980944">
        <w:rPr>
          <w:b/>
        </w:rPr>
        <w:t>187,50 kn</w:t>
      </w:r>
      <w:r w:rsidRPr="006E666D">
        <w:t xml:space="preserve"> </w:t>
      </w:r>
      <w:r w:rsidR="00E0355F">
        <w:t xml:space="preserve">odnosno </w:t>
      </w:r>
      <w:r w:rsidR="00E0355F" w:rsidRPr="00980944">
        <w:rPr>
          <w:b/>
        </w:rPr>
        <w:t>0,001</w:t>
      </w:r>
      <w:r w:rsidRPr="00980944">
        <w:rPr>
          <w:b/>
        </w:rPr>
        <w:t xml:space="preserve">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MENSIS AV d.o.o. Zagreb, Markuševečka cesta 20 C, sa pravom glasa u visini od </w:t>
      </w:r>
      <w:r w:rsidRPr="00980944">
        <w:rPr>
          <w:b/>
        </w:rPr>
        <w:t>399,00 kn</w:t>
      </w:r>
      <w:r w:rsidRPr="006E666D">
        <w:t xml:space="preserve"> odnosno </w:t>
      </w:r>
      <w:r w:rsidRPr="00980944">
        <w:rPr>
          <w:b/>
        </w:rPr>
        <w:t>0,002 %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METALPRINT SPA Italija, Valmadrera Via Santa Vecchia 69/a, sa pravom glasa u visini od </w:t>
      </w:r>
      <w:r w:rsidRPr="00980944">
        <w:rPr>
          <w:b/>
        </w:rPr>
        <w:t>72.983,71 kn</w:t>
      </w:r>
      <w:r w:rsidRPr="006E666D">
        <w:t xml:space="preserve">  odnosno </w:t>
      </w:r>
      <w:r w:rsidRPr="00980944">
        <w:rPr>
          <w:b/>
        </w:rPr>
        <w:t>0,432 %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980944">
      <w:pPr>
        <w:pStyle w:val="Odlomakpopisa"/>
        <w:numPr>
          <w:ilvl w:val="0"/>
          <w:numId w:val="19"/>
        </w:numPr>
        <w:rPr>
          <w:b/>
        </w:rPr>
      </w:pPr>
      <w:r w:rsidRPr="006E666D">
        <w:t xml:space="preserve">vjerovnik REPUBLIKA HRVATSKA MINISTARSTVO POLJOPRIVREDE, Zagreb, Ulica grada Vukovara 78, sa pravom glasa u visini od </w:t>
      </w:r>
      <w:r w:rsidRPr="00980944">
        <w:rPr>
          <w:b/>
        </w:rPr>
        <w:t>26.383,83 kn</w:t>
      </w:r>
      <w:r w:rsidRPr="006E666D">
        <w:t xml:space="preserve"> odnosno </w:t>
      </w:r>
      <w:r w:rsidRPr="00980944">
        <w:rPr>
          <w:b/>
        </w:rPr>
        <w:t>0,156%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MTC-SL MURSKA SOBOTA </w:t>
      </w:r>
      <w:r w:rsidR="001F3E28" w:rsidRPr="006E666D">
        <w:t xml:space="preserve">d.o.o. </w:t>
      </w:r>
      <w:r w:rsidRPr="006E666D">
        <w:t xml:space="preserve">Slovenija, Murska Sobota, Slovenska ulica 25 sa pravom glasa u visini od </w:t>
      </w:r>
      <w:r w:rsidRPr="00980944">
        <w:rPr>
          <w:b/>
        </w:rPr>
        <w:t>4.334,92 kn</w:t>
      </w:r>
      <w:r w:rsidRPr="006E666D">
        <w:t xml:space="preserve"> odnosno </w:t>
      </w:r>
      <w:r w:rsidRPr="00980944">
        <w:rPr>
          <w:b/>
        </w:rPr>
        <w:t>0,026 %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MLADEN MUSTAČ, DIMNJAČARSKI OBRT VEDIKO, Graberje Ivanićko, BRDSKA 93, sa pravom glasa u visini od </w:t>
      </w:r>
      <w:r w:rsidRPr="00980944">
        <w:rPr>
          <w:b/>
        </w:rPr>
        <w:t>1.297,50 kn</w:t>
      </w:r>
      <w:r w:rsidRPr="006E666D">
        <w:t xml:space="preserve">  odnosno </w:t>
      </w:r>
      <w:r w:rsidRPr="00980944">
        <w:rPr>
          <w:b/>
        </w:rPr>
        <w:t>0,008 %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AKZO NOBEL HILDEN GmbH, Njemačka, Hilden, Dusseldorf, Dofen Strasse 96-100, sa pravom glasa u visini od </w:t>
      </w:r>
      <w:r w:rsidRPr="00980944">
        <w:rPr>
          <w:b/>
        </w:rPr>
        <w:t>30.999,59 kn</w:t>
      </w:r>
      <w:r w:rsidRPr="006E666D">
        <w:t xml:space="preserve"> odnosno </w:t>
      </w:r>
      <w:r w:rsidRPr="00980944">
        <w:rPr>
          <w:b/>
        </w:rPr>
        <w:t>0,183%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OT-OPTIMA TELEKOM d.d. Zagreb, Bani 75a, sa pravom glasa u visini od </w:t>
      </w:r>
      <w:r w:rsidRPr="00980944">
        <w:rPr>
          <w:b/>
        </w:rPr>
        <w:t>48.942,26 kn</w:t>
      </w:r>
      <w:r w:rsidRPr="006E666D">
        <w:t xml:space="preserve"> odnosno </w:t>
      </w:r>
      <w:r w:rsidRPr="00980944">
        <w:rPr>
          <w:b/>
        </w:rPr>
        <w:t>0,29%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Salchi Metalcost S.r.l., Italija, Burago di Molgora, Viale dell industria 3a-3b, sa pravom glasa u visini od </w:t>
      </w:r>
      <w:r w:rsidRPr="00980944">
        <w:rPr>
          <w:b/>
        </w:rPr>
        <w:t>112.662,33 kn</w:t>
      </w:r>
      <w:r w:rsidRPr="006E666D">
        <w:t xml:space="preserve"> odnosno </w:t>
      </w:r>
      <w:r w:rsidRPr="00980944">
        <w:rPr>
          <w:b/>
        </w:rPr>
        <w:t>0,667 %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lastRenderedPageBreak/>
        <w:t xml:space="preserve">vjerovnik SCHEKOLIN AG, Njemačka, Gamprin-Bendern, Industrie Strasse 3, sa pravom glasa u visini od </w:t>
      </w:r>
      <w:r w:rsidRPr="00AE1B31">
        <w:rPr>
          <w:b/>
        </w:rPr>
        <w:t>130.851,75 kn</w:t>
      </w:r>
      <w:r w:rsidRPr="006E666D">
        <w:t xml:space="preserve"> odnosno </w:t>
      </w:r>
      <w:r w:rsidRPr="00AE1B31">
        <w:rPr>
          <w:b/>
        </w:rPr>
        <w:t>0,774 %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SCHRACK TECHNIK d.o.o. Zagreb, Zavrtnica 17, sa pravom glasa u visini od </w:t>
      </w:r>
      <w:r w:rsidRPr="00AE1B31">
        <w:rPr>
          <w:b/>
        </w:rPr>
        <w:t>174,52 kn</w:t>
      </w:r>
      <w:r w:rsidRPr="006E666D">
        <w:t xml:space="preserve"> odnosno </w:t>
      </w:r>
      <w:r w:rsidRPr="00AE1B31">
        <w:rPr>
          <w:b/>
        </w:rPr>
        <w:t>0,001%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SIDERMEC S.P.A., Italija, Gatteo, Via Pirandelo 23, sa pravom glasa u visini od </w:t>
      </w:r>
      <w:r w:rsidRPr="00AE1B31">
        <w:rPr>
          <w:b/>
        </w:rPr>
        <w:t>1.229,68 kn</w:t>
      </w:r>
      <w:r w:rsidRPr="006E666D">
        <w:t xml:space="preserve">  odnosno </w:t>
      </w:r>
      <w:r w:rsidRPr="00AE1B31">
        <w:rPr>
          <w:b/>
        </w:rPr>
        <w:t>0,007 %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SINTOMA d.o.o. Zagreb, Vojakovačka 21, sa pravom glasa u visini od </w:t>
      </w:r>
      <w:r w:rsidRPr="008D660C">
        <w:rPr>
          <w:b/>
        </w:rPr>
        <w:t>525,00 kn</w:t>
      </w:r>
      <w:r w:rsidRPr="006E666D">
        <w:t xml:space="preserve">  odnosno </w:t>
      </w:r>
      <w:r w:rsidRPr="008D660C">
        <w:rPr>
          <w:b/>
        </w:rPr>
        <w:t>0,003 %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SREDIŠNJE KLIRINŠKO DEPOZITARNO DRUŠTVO, d.d. Zagreb, Heinzelova 62a, sa pravom glasa u visini od </w:t>
      </w:r>
      <w:r w:rsidRPr="008D660C">
        <w:rPr>
          <w:b/>
        </w:rPr>
        <w:t>9.302,30 kn</w:t>
      </w:r>
      <w:r w:rsidRPr="006E666D">
        <w:t xml:space="preserve">  odnosno </w:t>
      </w:r>
      <w:r w:rsidRPr="008D660C">
        <w:rPr>
          <w:b/>
        </w:rPr>
        <w:t>0,055 %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STEELFORCE NV, Belgija, Antwerpen, Lange Klaren Straat 16-20, sa pravom glasa u visini od </w:t>
      </w:r>
      <w:r w:rsidRPr="008D660C">
        <w:rPr>
          <w:b/>
        </w:rPr>
        <w:t>57.437,33 kn</w:t>
      </w:r>
      <w:r w:rsidRPr="006E666D">
        <w:t xml:space="preserve">  odnosno </w:t>
      </w:r>
      <w:r w:rsidRPr="008D660C">
        <w:rPr>
          <w:b/>
        </w:rPr>
        <w:t>0,34 %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Sveučilište u Zagrebu - Studentski centar u Zagrebu, Zagreb, Savska cesta 25, sa pravom glasa u visini od </w:t>
      </w:r>
      <w:r w:rsidRPr="008D660C">
        <w:rPr>
          <w:b/>
        </w:rPr>
        <w:t>433,56 kn</w:t>
      </w:r>
      <w:r w:rsidRPr="006E666D">
        <w:t xml:space="preserve">  odnosno </w:t>
      </w:r>
      <w:r w:rsidRPr="008D660C">
        <w:rPr>
          <w:b/>
        </w:rPr>
        <w:t>0,003 %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ŠPED STRELA, Srbija, Čepure-Paračin, sa pravom glasa u visini od </w:t>
      </w:r>
      <w:r w:rsidRPr="008D660C">
        <w:rPr>
          <w:b/>
        </w:rPr>
        <w:t>1.869,67 kn</w:t>
      </w:r>
      <w:r w:rsidRPr="006E666D">
        <w:t xml:space="preserve">  odnosno </w:t>
      </w:r>
      <w:r w:rsidRPr="008D660C">
        <w:rPr>
          <w:b/>
        </w:rPr>
        <w:t>0,011%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TAU ON-LINE d.o.o. Zagreb, Strojarska cesta 20, sa pravom glasa u visini od </w:t>
      </w:r>
      <w:r w:rsidRPr="008D660C">
        <w:rPr>
          <w:b/>
        </w:rPr>
        <w:t>487,50 kn</w:t>
      </w:r>
      <w:r w:rsidRPr="006E666D">
        <w:t xml:space="preserve">  odnosno </w:t>
      </w:r>
      <w:r w:rsidRPr="008D660C">
        <w:rPr>
          <w:b/>
        </w:rPr>
        <w:t>0,003%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THE VALSPAR( NANTES) CORPORATI, Francuska, 25 bd. marchal a. juin, Nantes sa pravom glasa u visini od  </w:t>
      </w:r>
      <w:r w:rsidRPr="008D660C">
        <w:rPr>
          <w:b/>
        </w:rPr>
        <w:t>49.062,09 kn</w:t>
      </w:r>
      <w:r w:rsidRPr="006E666D">
        <w:t xml:space="preserve"> odnosno </w:t>
      </w:r>
      <w:r w:rsidRPr="008D660C">
        <w:rPr>
          <w:b/>
        </w:rPr>
        <w:t>0,29 %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TRAST NEKRETNINE d.d., Zagreb, Prisavlje 2, sa pravom glasa u visini od </w:t>
      </w:r>
      <w:r w:rsidRPr="008D660C">
        <w:rPr>
          <w:b/>
        </w:rPr>
        <w:t>180,00 kn</w:t>
      </w:r>
      <w:r w:rsidRPr="006E666D">
        <w:t xml:space="preserve"> odnosno </w:t>
      </w:r>
      <w:r w:rsidRPr="008D660C">
        <w:rPr>
          <w:b/>
        </w:rPr>
        <w:t>0,001%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TRAST OTPREMNIŠTVO d.o.o. Novaki, Vojvodići 11, sa pravom glasa u visini od </w:t>
      </w:r>
      <w:r w:rsidRPr="008D660C">
        <w:rPr>
          <w:b/>
        </w:rPr>
        <w:t>3.730,00 kn</w:t>
      </w:r>
      <w:r w:rsidRPr="006E666D">
        <w:t xml:space="preserve"> odnosno </w:t>
      </w:r>
      <w:r w:rsidRPr="008D660C">
        <w:rPr>
          <w:b/>
        </w:rPr>
        <w:t>0,022%</w:t>
      </w:r>
    </w:p>
    <w:p w:rsidRDefault="005048A2" w:rsidP="005048A2" w:rsidR="005048A2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UniCredit Leasing Croatia d.o.o. Zagreb, Heinzelova 33, sa pravom glasa u visini od </w:t>
      </w:r>
      <w:r w:rsidRPr="008D660C">
        <w:rPr>
          <w:b/>
        </w:rPr>
        <w:t>5.164,38 kn</w:t>
      </w:r>
      <w:r w:rsidRPr="006E666D">
        <w:t xml:space="preserve"> odnosno </w:t>
      </w:r>
      <w:r w:rsidRPr="008D660C">
        <w:rPr>
          <w:b/>
        </w:rPr>
        <w:t>0,031 %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VB LEASING d.o.o. Zagreb, Horvatova 82, sa pravom glasa u visini od </w:t>
      </w:r>
      <w:r w:rsidRPr="008D660C">
        <w:rPr>
          <w:b/>
        </w:rPr>
        <w:t>8.362,11 kn</w:t>
      </w:r>
      <w:r w:rsidRPr="006E666D">
        <w:t xml:space="preserve"> odnosno </w:t>
      </w:r>
      <w:r w:rsidRPr="008D660C">
        <w:rPr>
          <w:b/>
        </w:rPr>
        <w:t>0,049 %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VODOOPSKRBA I ODVODNJA d.o.o. Zagreb, Folnegovićeva 1, sa pravom glasa u visini od </w:t>
      </w:r>
      <w:r w:rsidRPr="008D660C">
        <w:rPr>
          <w:b/>
        </w:rPr>
        <w:t>16.941,49 kn</w:t>
      </w:r>
      <w:r w:rsidRPr="006E666D">
        <w:t xml:space="preserve"> odnosno </w:t>
      </w:r>
      <w:r w:rsidRPr="008D660C">
        <w:rPr>
          <w:b/>
        </w:rPr>
        <w:t>0,1%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ZAGREBAČKI HOLDING d.o.o. Zagreb, Ulica grada Vukovara 41, </w:t>
      </w:r>
      <w:r w:rsidRPr="008D660C">
        <w:rPr>
          <w:b/>
        </w:rPr>
        <w:t>26.068,01 kn</w:t>
      </w:r>
      <w:r w:rsidRPr="006E666D">
        <w:t xml:space="preserve"> odnosno </w:t>
      </w:r>
      <w:r w:rsidRPr="008D660C">
        <w:rPr>
          <w:b/>
        </w:rPr>
        <w:t>0,154 %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 w:rsidRPr="006E666D">
      <w:pPr>
        <w:pStyle w:val="Odlomakpopisa"/>
        <w:numPr>
          <w:ilvl w:val="0"/>
          <w:numId w:val="19"/>
        </w:numPr>
      </w:pPr>
      <w:r w:rsidRPr="006E666D">
        <w:t xml:space="preserve">vjerovnik ZEHATZ Mendaro po.ind. kurutz-gain 12-13, sa pravom glasa u visini od </w:t>
      </w:r>
      <w:r w:rsidRPr="008D660C">
        <w:rPr>
          <w:b/>
        </w:rPr>
        <w:t>16.173,66 kn</w:t>
      </w:r>
      <w:r w:rsidRPr="006E666D">
        <w:t xml:space="preserve"> odnosno </w:t>
      </w:r>
      <w:r w:rsidRPr="008D660C">
        <w:rPr>
          <w:b/>
        </w:rPr>
        <w:t>0,096 %</w:t>
      </w:r>
    </w:p>
    <w:p w:rsidRDefault="008954BC" w:rsidP="008954BC" w:rsidR="008954BC" w:rsidRPr="006E666D">
      <w:pPr>
        <w:pStyle w:val="Odlomakpopisa"/>
      </w:pPr>
    </w:p>
    <w:p w:rsidRDefault="008954BC" w:rsidP="008954BC" w:rsidR="008954BC">
      <w:pPr>
        <w:pStyle w:val="Odlomakpopisa"/>
        <w:numPr>
          <w:ilvl w:val="0"/>
          <w:numId w:val="19"/>
        </w:numPr>
      </w:pPr>
      <w:r w:rsidRPr="006E666D">
        <w:t xml:space="preserve">vjerovnik Železara Smederevo doo, Srbija, Smederevo, Radinac bb, sa pravom glasa u visini od </w:t>
      </w:r>
      <w:r w:rsidRPr="008D660C">
        <w:rPr>
          <w:b/>
        </w:rPr>
        <w:t>918.409,93 kn</w:t>
      </w:r>
      <w:r w:rsidRPr="006E666D">
        <w:t xml:space="preserve"> odnosno </w:t>
      </w:r>
      <w:r w:rsidRPr="008D660C">
        <w:rPr>
          <w:b/>
        </w:rPr>
        <w:t>5,434 %</w:t>
      </w:r>
    </w:p>
    <w:p w:rsidRDefault="008954BC" w:rsidP="008954BC" w:rsidR="008954BC"/>
    <w:p w:rsidRDefault="00915E6C" w:rsidP="008954BC" w:rsidR="00915E6C" w:rsidRPr="006E666D">
      <w:r>
        <w:tab/>
        <w:t>Određuje se stanka od pola sata.</w:t>
      </w:r>
    </w:p>
    <w:p w:rsidRDefault="00E46EF9" w:rsidP="0029125D" w:rsidR="00E46EF9">
      <w:pPr>
        <w:ind w:firstLine="708"/>
        <w:jc w:val="both"/>
      </w:pPr>
    </w:p>
    <w:p w:rsidRDefault="00E46EF9" w:rsidP="0029125D" w:rsidR="00B53DDD" w:rsidRPr="006E666D">
      <w:pPr>
        <w:ind w:firstLine="708"/>
        <w:jc w:val="both"/>
      </w:pPr>
      <w:r>
        <w:t xml:space="preserve">Nakon stanke </w:t>
      </w:r>
      <w:r w:rsidR="00C678C8" w:rsidRPr="006E666D">
        <w:t>s</w:t>
      </w:r>
      <w:r w:rsidR="00813C8A" w:rsidRPr="006E666D">
        <w:t>udac donosi</w:t>
      </w:r>
      <w:r w:rsidR="00A57DAC">
        <w:t>,</w:t>
      </w:r>
    </w:p>
    <w:p w:rsidRDefault="00C678C8" w:rsidP="0029125D" w:rsidR="00C678C8" w:rsidRPr="006E666D">
      <w:pPr>
        <w:ind w:firstLine="708"/>
        <w:jc w:val="both"/>
      </w:pPr>
    </w:p>
    <w:p w:rsidRDefault="00813C8A" w:rsidP="00813C8A" w:rsidR="00813C8A" w:rsidRPr="006E666D">
      <w:pPr>
        <w:ind w:firstLine="708"/>
        <w:jc w:val="center"/>
      </w:pPr>
      <w:r w:rsidRPr="006E666D">
        <w:t>r j e š e n j e</w:t>
      </w:r>
    </w:p>
    <w:p w:rsidRDefault="00813C8A" w:rsidP="00813C8A" w:rsidR="00813C8A" w:rsidRPr="006E666D">
      <w:pPr>
        <w:ind w:firstLine="708"/>
        <w:jc w:val="center"/>
      </w:pPr>
    </w:p>
    <w:p w:rsidRDefault="00A57DAC" w:rsidP="00813C8A" w:rsidR="00A57DAC" w:rsidRPr="00A57DAC">
      <w:pPr>
        <w:pStyle w:val="Odlomakpopisa"/>
        <w:numPr>
          <w:ilvl w:val="0"/>
          <w:numId w:val="14"/>
        </w:numPr>
        <w:jc w:val="both"/>
      </w:pPr>
      <w:r>
        <w:t xml:space="preserve">Utvrđuje se da </w:t>
      </w:r>
      <w:r w:rsidR="000F406D">
        <w:t>je većina vjerovnika (156)</w:t>
      </w:r>
      <w:r>
        <w:t xml:space="preserve"> gla</w:t>
      </w:r>
      <w:r w:rsidR="000F406D">
        <w:t>sovala</w:t>
      </w:r>
      <w:r>
        <w:t xml:space="preserve"> ZA plan restrukturiranja sa ukupnim iznosom tražbina u visini od </w:t>
      </w:r>
      <w:r w:rsidRPr="00A57DAC">
        <w:rPr>
          <w:b/>
        </w:rPr>
        <w:t>13.476.421,90 kn</w:t>
      </w:r>
      <w:r>
        <w:rPr>
          <w:b/>
        </w:rPr>
        <w:t>.</w:t>
      </w:r>
    </w:p>
    <w:p w:rsidRDefault="00A57DAC" w:rsidP="00A57DAC" w:rsidR="00A57DAC">
      <w:pPr>
        <w:pStyle w:val="Odlomakpopisa"/>
        <w:ind w:left="1428"/>
        <w:jc w:val="both"/>
      </w:pPr>
    </w:p>
    <w:p w:rsidRDefault="00A57DAC" w:rsidP="00A57DAC" w:rsidR="00A57DAC">
      <w:pPr>
        <w:pStyle w:val="Odlomakpopisa"/>
        <w:numPr>
          <w:ilvl w:val="0"/>
          <w:numId w:val="14"/>
        </w:numPr>
        <w:jc w:val="both"/>
      </w:pPr>
      <w:r>
        <w:t>Utvrđuje se da su vjerovnici</w:t>
      </w:r>
      <w:r w:rsidR="00333A89">
        <w:t xml:space="preserve"> (61)</w:t>
      </w:r>
      <w:r>
        <w:t xml:space="preserve"> glasovali PROTIV prihvaćanja plan</w:t>
      </w:r>
      <w:r w:rsidR="00017F95">
        <w:t>a</w:t>
      </w:r>
      <w:r>
        <w:t xml:space="preserve"> restrukturiranja sa ukupnim iznosom tražbina u visini od </w:t>
      </w:r>
      <w:r>
        <w:rPr>
          <w:b/>
        </w:rPr>
        <w:t xml:space="preserve">3.425.509,54 </w:t>
      </w:r>
      <w:r w:rsidRPr="00A57DAC">
        <w:rPr>
          <w:b/>
        </w:rPr>
        <w:t>kn</w:t>
      </w:r>
      <w:r>
        <w:rPr>
          <w:b/>
        </w:rPr>
        <w:t>.</w:t>
      </w:r>
    </w:p>
    <w:p w:rsidRDefault="00A57DAC" w:rsidP="00A57DAC" w:rsidR="00A57DAC">
      <w:pPr>
        <w:pStyle w:val="Odlomakpopisa"/>
        <w:ind w:left="1428"/>
        <w:jc w:val="both"/>
      </w:pPr>
    </w:p>
    <w:p w:rsidRDefault="006B6123" w:rsidP="00813C8A" w:rsidR="00C678C8" w:rsidRPr="006E666D">
      <w:pPr>
        <w:pStyle w:val="Odlomakpopisa"/>
        <w:numPr>
          <w:ilvl w:val="0"/>
          <w:numId w:val="14"/>
        </w:numPr>
        <w:jc w:val="both"/>
      </w:pPr>
      <w:r w:rsidRPr="006E666D">
        <w:t xml:space="preserve">Utvrđuje se da </w:t>
      </w:r>
      <w:r w:rsidR="00C678C8" w:rsidRPr="006E666D">
        <w:t>su vjerovnici prihvatili plan restrukturiranja budući je za njega glasovala većina svih vjerovnika, a zbroj tražbina vjerovnika koji su glasovali za plan dvostruko prelazi zbroj tražbina vjerovnika koji su glasovali protiv prihvaćanja plana.</w:t>
      </w:r>
    </w:p>
    <w:p w:rsidRDefault="00C678C8" w:rsidP="00C678C8" w:rsidR="00C678C8" w:rsidRPr="006E666D">
      <w:pPr>
        <w:pStyle w:val="Odlomakpopisa"/>
        <w:ind w:left="1428"/>
        <w:jc w:val="both"/>
      </w:pPr>
    </w:p>
    <w:p w:rsidRDefault="0029125D" w:rsidP="003C265F" w:rsidR="0029125D" w:rsidRPr="006E666D">
      <w:pPr>
        <w:ind w:firstLine="708"/>
        <w:jc w:val="both"/>
      </w:pPr>
    </w:p>
    <w:p w:rsidRDefault="00017F95" w:rsidP="00813C8A" w:rsidR="0030276A" w:rsidRPr="006E666D">
      <w:pPr>
        <w:ind w:firstLine="708"/>
        <w:jc w:val="center"/>
      </w:pPr>
      <w:r>
        <w:t>Dovršeno u 10</w:t>
      </w:r>
      <w:r w:rsidR="00900A81" w:rsidRPr="006E666D">
        <w:t>.</w:t>
      </w:r>
      <w:r>
        <w:t>10</w:t>
      </w:r>
      <w:r w:rsidR="00813C8A" w:rsidRPr="006E666D">
        <w:t xml:space="preserve"> sati</w:t>
      </w:r>
    </w:p>
    <w:p w:rsidRDefault="001012A0" w:rsidP="001012A0" w:rsidR="001012A0" w:rsidRPr="006E666D">
      <w:pPr>
        <w:jc w:val="both"/>
      </w:pPr>
    </w:p>
    <w:p w:rsidRDefault="003F260A" w:rsidP="00E40F01" w:rsidR="00202BEB" w:rsidRPr="006E666D">
      <w:pPr>
        <w:ind w:firstLine="708" w:left="708"/>
        <w:jc w:val="both"/>
      </w:pPr>
      <w:r w:rsidRPr="006E666D">
        <w:t xml:space="preserve">                           </w:t>
      </w:r>
      <w:r w:rsidR="00232F8A" w:rsidRPr="006E666D">
        <w:t xml:space="preserve"> </w:t>
      </w:r>
      <w:r w:rsidR="00BC1DA7" w:rsidRPr="006E666D">
        <w:t xml:space="preserve">          </w:t>
      </w:r>
      <w:r w:rsidR="00232F8A" w:rsidRPr="006E666D">
        <w:t xml:space="preserve"> </w:t>
      </w:r>
      <w:r w:rsidR="004B3088" w:rsidRPr="006E666D">
        <w:t xml:space="preserve"> </w:t>
      </w:r>
      <w:r w:rsidR="0030276A" w:rsidRPr="006E666D">
        <w:t>S</w:t>
      </w:r>
      <w:r w:rsidR="001012A0" w:rsidRPr="006E666D">
        <w:t xml:space="preserve">udac                     </w:t>
      </w:r>
      <w:r w:rsidR="009C4FAC" w:rsidRPr="006E666D">
        <w:t xml:space="preserve"> </w:t>
      </w:r>
      <w:r w:rsidR="00437C5F" w:rsidRPr="006E666D">
        <w:tab/>
      </w:r>
      <w:r w:rsidR="00437C5F" w:rsidRPr="006E666D">
        <w:tab/>
      </w:r>
      <w:r w:rsidR="0030276A" w:rsidRPr="006E666D">
        <w:t>Povjerenik</w:t>
      </w:r>
    </w:p>
    <w:p w:rsidRDefault="00900A81" w:rsidP="001012A0" w:rsidR="00900A81" w:rsidRPr="006E666D">
      <w:pPr>
        <w:jc w:val="both"/>
      </w:pPr>
    </w:p>
    <w:p w:rsidRDefault="00E40F01" w:rsidP="001012A0" w:rsidR="00E40F01" w:rsidRPr="006E666D">
      <w:pPr>
        <w:jc w:val="both"/>
      </w:pPr>
    </w:p>
    <w:p w:rsidRDefault="00CC4FD6" w:rsidP="001012A0" w:rsidR="00CC4FD6">
      <w:pPr>
        <w:jc w:val="both"/>
      </w:pPr>
    </w:p>
    <w:p w:rsidRDefault="006543E6" w:rsidP="001012A0" w:rsidR="006543E6" w:rsidRPr="006E666D">
      <w:pPr>
        <w:jc w:val="both"/>
      </w:pPr>
    </w:p>
    <w:p w:rsidRDefault="003F260A" w:rsidP="00303700" w:rsidR="00437C5F" w:rsidRPr="006E666D">
      <w:pPr>
        <w:ind w:firstLine="708" w:left="1416"/>
        <w:jc w:val="both"/>
      </w:pPr>
      <w:r w:rsidRPr="006E666D">
        <w:t xml:space="preserve">               </w:t>
      </w:r>
      <w:r w:rsidR="00813C8A" w:rsidRPr="006E666D">
        <w:t xml:space="preserve">            </w:t>
      </w:r>
      <w:r w:rsidR="001012A0" w:rsidRPr="006E666D">
        <w:t xml:space="preserve">Zapisničar                      </w:t>
      </w:r>
      <w:r w:rsidR="00232F8A" w:rsidRPr="006E666D">
        <w:t xml:space="preserve"> </w:t>
      </w:r>
      <w:r w:rsidR="00437C5F" w:rsidRPr="006E666D">
        <w:t>Zastupnik dužnika po zakonu</w:t>
      </w:r>
    </w:p>
    <w:p w:rsidRDefault="00E40F01" w:rsidP="00303700" w:rsidR="00E40F01" w:rsidRPr="006E666D">
      <w:pPr>
        <w:ind w:firstLine="708" w:left="1416"/>
        <w:jc w:val="both"/>
      </w:pPr>
    </w:p>
    <w:p w:rsidRDefault="00CC4FD6" w:rsidP="00303700" w:rsidR="00CC4FD6" w:rsidRPr="006E666D">
      <w:pPr>
        <w:ind w:firstLine="708" w:left="1416"/>
        <w:jc w:val="both"/>
      </w:pPr>
    </w:p>
    <w:p w:rsidRDefault="00CC4FD6" w:rsidP="00303700" w:rsidR="00CC4FD6">
      <w:pPr>
        <w:ind w:firstLine="708" w:left="1416"/>
        <w:jc w:val="both"/>
      </w:pPr>
    </w:p>
    <w:p w:rsidRDefault="006543E6" w:rsidP="00303700" w:rsidR="006543E6" w:rsidRPr="006E666D">
      <w:pPr>
        <w:ind w:firstLine="708" w:left="1416"/>
        <w:jc w:val="both"/>
      </w:pPr>
    </w:p>
    <w:p w:rsidRDefault="00202BEB" w:rsidP="009C4FAC" w:rsidR="00BC2635" w:rsidRPr="006E666D">
      <w:pPr>
        <w:ind w:firstLine="708" w:left="1416"/>
        <w:jc w:val="both"/>
      </w:pPr>
      <w:r w:rsidRPr="006E666D">
        <w:tab/>
      </w:r>
      <w:r w:rsidRPr="006E666D">
        <w:tab/>
      </w:r>
      <w:r w:rsidRPr="006E666D">
        <w:tab/>
        <w:t xml:space="preserve">                                              Punomoćnik dužnika</w:t>
      </w:r>
      <w:r w:rsidR="00CB5E33" w:rsidRPr="006E666D">
        <w:t xml:space="preserve">                                                                                                 </w:t>
      </w:r>
      <w:r w:rsidR="00F61DC6" w:rsidRPr="006E666D">
        <w:tab/>
      </w:r>
      <w:r w:rsidR="00F61DC6" w:rsidRPr="006E666D">
        <w:tab/>
      </w:r>
      <w:r w:rsidR="00F61DC6" w:rsidRPr="006E666D">
        <w:tab/>
      </w:r>
      <w:r w:rsidR="00F61DC6" w:rsidRPr="006E666D">
        <w:tab/>
      </w:r>
      <w:r w:rsidR="00F61DC6" w:rsidRPr="006E666D">
        <w:tab/>
      </w:r>
    </w:p>
    <w:sectPr w:rsidSect="00A81F4C" w:rsidR="00BC2635" w:rsidRPr="006E666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225" w:rsidR="008E7225">
      <w:r>
        <w:separator/>
      </w:r>
    </w:p>
  </w:endnote>
  <w:endnote w:id="0" w:type="continuationSeparator">
    <w:p w:rsidRDefault="008E7225" w:rsidR="008E7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225" w:rsidP="00A95DD3" w:rsidR="008E72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7225" w:rsidR="008E72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225" w:rsidP="00A95DD3" w:rsidR="008E72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BD2">
      <w:rPr>
        <w:rStyle w:val="Brojstranice"/>
        <w:noProof/>
      </w:rPr>
      <w:t>32</w:t>
    </w:r>
    <w:r>
      <w:rPr>
        <w:rStyle w:val="Brojstranice"/>
      </w:rPr>
      <w:fldChar w:fldCharType="end"/>
    </w:r>
  </w:p>
  <w:p w:rsidRDefault="008E7225" w:rsidR="008E72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225" w:rsidR="008E7225">
      <w:r>
        <w:separator/>
      </w:r>
    </w:p>
  </w:footnote>
  <w:footnote w:id="0" w:type="continuationSeparator">
    <w:p w:rsidRDefault="008E7225" w:rsidR="008E7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225" w:rsidP="00ED4A72" w:rsidR="008E7225" w:rsidRPr="006D7C27">
    <w:pPr>
      <w:pStyle w:val="Zaglavlje"/>
      <w:jc w:val="right"/>
    </w:pPr>
    <w:r>
      <w:tab/>
    </w:r>
    <w:r w:rsidRPr="006D7C27">
      <w:t xml:space="preserve">                                                                            </w:t>
    </w:r>
    <w:r>
      <w:t>Poslovni broj</w:t>
    </w:r>
    <w:r w:rsidRPr="005C1890">
      <w:t xml:space="preserve"> 15 St-</w:t>
    </w:r>
    <w:r>
      <w:t>503/17-</w:t>
    </w:r>
    <w:r w:rsidR="008A1C04">
      <w:t>124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44A1"/>
    <w:multiLevelType w:val="hybridMultilevel"/>
    <w:tmpl w:val="A05C802A"/>
    <w:lvl w:tplc="C85040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1EE120C"/>
    <w:multiLevelType w:val="hybridMultilevel"/>
    <w:tmpl w:val="AFE42B30"/>
    <w:lvl w:tplc="47FCE54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7055819"/>
    <w:multiLevelType w:val="hybridMultilevel"/>
    <w:tmpl w:val="25E8C214"/>
    <w:lvl w:tplc="7E9481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4E210C"/>
    <w:multiLevelType w:val="hybridMultilevel"/>
    <w:tmpl w:val="BD4EE380"/>
    <w:lvl w:tplc="19C4B9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9686364"/>
    <w:multiLevelType w:val="hybridMultilevel"/>
    <w:tmpl w:val="34BEA4C4"/>
    <w:lvl w:tplc="CC30F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5">
    <w:nsid w:val="1AEC7807"/>
    <w:multiLevelType w:val="hybridMultilevel"/>
    <w:tmpl w:val="5846FC26"/>
    <w:lvl w:tplc="280010AE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1BFA057E"/>
    <w:multiLevelType w:val="hybridMultilevel"/>
    <w:tmpl w:val="7F266E20"/>
    <w:lvl w:tplc="BFF0D5A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BC2E6E"/>
    <w:multiLevelType w:val="hybridMultilevel"/>
    <w:tmpl w:val="82F46F50"/>
    <w:lvl w:tplc="477CCDF4" w:ilvl="0">
      <w:start w:val="1"/>
      <w:numFmt w:val="upperRoman"/>
      <w:lvlText w:val="%1."/>
      <w:lvlJc w:val="left"/>
      <w:pPr>
        <w:ind w:hanging="720" w:left="7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8">
    <w:nsid w:val="298224FD"/>
    <w:multiLevelType w:val="hybridMultilevel"/>
    <w:tmpl w:val="E556AF8C"/>
    <w:lvl w:tplc="169EFB40" w:ilvl="0">
      <w:start w:val="1"/>
      <w:numFmt w:val="decimal"/>
      <w:lvlText w:val="%1."/>
      <w:lvlJc w:val="left"/>
      <w:pPr>
        <w:ind w:hanging="360" w:left="1440"/>
      </w:pPr>
      <w:rPr>
        <w:rFonts w:cs="Times New Roman" w:eastAsia="Times New Roman" w:hAnsi="Times New Roman" w:ascii="Times New Roman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2C417BFC"/>
    <w:multiLevelType w:val="hybridMultilevel"/>
    <w:tmpl w:val="3A36892C"/>
    <w:lvl w:tplc="B04A9E5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44C37C7"/>
    <w:multiLevelType w:val="hybridMultilevel"/>
    <w:tmpl w:val="F892B1E0"/>
    <w:lvl w:tplc="42EE21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54E5E6F"/>
    <w:multiLevelType w:val="hybridMultilevel"/>
    <w:tmpl w:val="9D66BC42"/>
    <w:lvl w:tplc="501EE7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99C7D4C"/>
    <w:multiLevelType w:val="hybridMultilevel"/>
    <w:tmpl w:val="B1C6AFD0"/>
    <w:lvl w:tplc="CB46C62A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02377C"/>
    <w:multiLevelType w:val="hybridMultilevel"/>
    <w:tmpl w:val="458EDE62"/>
    <w:lvl w:tplc="E44E49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2806FF"/>
    <w:multiLevelType w:val="hybridMultilevel"/>
    <w:tmpl w:val="9F04E22E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C97CBF"/>
    <w:multiLevelType w:val="hybridMultilevel"/>
    <w:tmpl w:val="2F2276E2"/>
    <w:lvl w:tplc="84981B9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43E3088"/>
    <w:multiLevelType w:val="hybridMultilevel"/>
    <w:tmpl w:val="27AA2BD6"/>
    <w:lvl w:tplc="9160AF00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9050719"/>
    <w:multiLevelType w:val="hybridMultilevel"/>
    <w:tmpl w:val="A4FE3C58"/>
    <w:lvl w:tplc="523075C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7D84082E"/>
    <w:multiLevelType w:val="hybridMultilevel"/>
    <w:tmpl w:val="EF7CFF42"/>
    <w:lvl w:tplc="0D98D500" w:ilvl="0">
      <w:start w:val="1"/>
      <w:numFmt w:val="upperRoman"/>
      <w:lvlText w:val="%1."/>
      <w:lvlJc w:val="left"/>
      <w:pPr>
        <w:ind w:hanging="72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14"/>
  </w:num>
  <w:num w:numId="5">
    <w:abstractNumId w:val="13"/>
  </w:num>
  <w:num w:numId="6">
    <w:abstractNumId w:val="11"/>
  </w:num>
  <w:num w:numId="7">
    <w:abstractNumId w:val="4"/>
  </w:num>
  <w:num w:numId="8">
    <w:abstractNumId w:val="7"/>
  </w:num>
  <w:num w:numId="9">
    <w:abstractNumId w:val="16"/>
  </w:num>
  <w:num w:numId="10">
    <w:abstractNumId w:val="2"/>
  </w:num>
  <w:num w:numId="11">
    <w:abstractNumId w:val="8"/>
  </w:num>
  <w:num w:numId="12">
    <w:abstractNumId w:val="15"/>
  </w:num>
  <w:num w:numId="13">
    <w:abstractNumId w:val="10"/>
  </w:num>
  <w:num w:numId="14">
    <w:abstractNumId w:val="3"/>
  </w:num>
  <w:num w:numId="15">
    <w:abstractNumId w:val="18"/>
  </w:num>
  <w:num w:numId="16">
    <w:abstractNumId w:val="17"/>
  </w:num>
  <w:num w:numId="17">
    <w:abstractNumId w:val="9"/>
  </w:num>
  <w:num w:numId="18">
    <w:abstractNumId w:val="1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2A0"/>
    <w:rsid w:val="0001189F"/>
    <w:rsid w:val="0001638B"/>
    <w:rsid w:val="00017F95"/>
    <w:rsid w:val="00025B7B"/>
    <w:rsid w:val="00032469"/>
    <w:rsid w:val="0003261C"/>
    <w:rsid w:val="0003356C"/>
    <w:rsid w:val="00037D85"/>
    <w:rsid w:val="00044246"/>
    <w:rsid w:val="0004451E"/>
    <w:rsid w:val="0004498C"/>
    <w:rsid w:val="00044AF4"/>
    <w:rsid w:val="00046CCB"/>
    <w:rsid w:val="000477DE"/>
    <w:rsid w:val="00054EA9"/>
    <w:rsid w:val="0005557E"/>
    <w:rsid w:val="00057877"/>
    <w:rsid w:val="000607F6"/>
    <w:rsid w:val="00064595"/>
    <w:rsid w:val="0007009B"/>
    <w:rsid w:val="000757B3"/>
    <w:rsid w:val="00076752"/>
    <w:rsid w:val="00077AA3"/>
    <w:rsid w:val="00082D71"/>
    <w:rsid w:val="000A25FE"/>
    <w:rsid w:val="000A46B0"/>
    <w:rsid w:val="000A4AA8"/>
    <w:rsid w:val="000A618D"/>
    <w:rsid w:val="000B62F9"/>
    <w:rsid w:val="000C568A"/>
    <w:rsid w:val="000D058B"/>
    <w:rsid w:val="000D274F"/>
    <w:rsid w:val="000E2791"/>
    <w:rsid w:val="000E425B"/>
    <w:rsid w:val="000E6145"/>
    <w:rsid w:val="000F1020"/>
    <w:rsid w:val="000F1E9E"/>
    <w:rsid w:val="000F2637"/>
    <w:rsid w:val="000F2970"/>
    <w:rsid w:val="000F30DD"/>
    <w:rsid w:val="000F406D"/>
    <w:rsid w:val="001012A0"/>
    <w:rsid w:val="00121494"/>
    <w:rsid w:val="00131C80"/>
    <w:rsid w:val="001351FF"/>
    <w:rsid w:val="00137862"/>
    <w:rsid w:val="00137BFC"/>
    <w:rsid w:val="001426D6"/>
    <w:rsid w:val="00142C7B"/>
    <w:rsid w:val="001461BA"/>
    <w:rsid w:val="0015206A"/>
    <w:rsid w:val="001533D8"/>
    <w:rsid w:val="00162507"/>
    <w:rsid w:val="001647AF"/>
    <w:rsid w:val="00172731"/>
    <w:rsid w:val="00177289"/>
    <w:rsid w:val="0018710A"/>
    <w:rsid w:val="001A0DC2"/>
    <w:rsid w:val="001A0F5C"/>
    <w:rsid w:val="001B2D5E"/>
    <w:rsid w:val="001C587A"/>
    <w:rsid w:val="001C7595"/>
    <w:rsid w:val="001D0FCC"/>
    <w:rsid w:val="001D5FE7"/>
    <w:rsid w:val="001E0B0E"/>
    <w:rsid w:val="001E6EEB"/>
    <w:rsid w:val="001E7091"/>
    <w:rsid w:val="001F3E28"/>
    <w:rsid w:val="001F4F29"/>
    <w:rsid w:val="001F534D"/>
    <w:rsid w:val="001F5B07"/>
    <w:rsid w:val="001F60D7"/>
    <w:rsid w:val="00202BEB"/>
    <w:rsid w:val="0020391E"/>
    <w:rsid w:val="00205515"/>
    <w:rsid w:val="00206584"/>
    <w:rsid w:val="00215AF5"/>
    <w:rsid w:val="00232A72"/>
    <w:rsid w:val="00232F8A"/>
    <w:rsid w:val="002344F7"/>
    <w:rsid w:val="00236FEF"/>
    <w:rsid w:val="0024576E"/>
    <w:rsid w:val="00245FC7"/>
    <w:rsid w:val="00253B49"/>
    <w:rsid w:val="00265C3C"/>
    <w:rsid w:val="00272861"/>
    <w:rsid w:val="00276A4E"/>
    <w:rsid w:val="0029125D"/>
    <w:rsid w:val="00292A67"/>
    <w:rsid w:val="0029687A"/>
    <w:rsid w:val="002A5B29"/>
    <w:rsid w:val="002B2479"/>
    <w:rsid w:val="002B34AD"/>
    <w:rsid w:val="002B4EF4"/>
    <w:rsid w:val="002B62A2"/>
    <w:rsid w:val="002D5418"/>
    <w:rsid w:val="002E51AD"/>
    <w:rsid w:val="002E7C43"/>
    <w:rsid w:val="002F6577"/>
    <w:rsid w:val="0030159D"/>
    <w:rsid w:val="0030276A"/>
    <w:rsid w:val="00303700"/>
    <w:rsid w:val="0030418F"/>
    <w:rsid w:val="00304360"/>
    <w:rsid w:val="00304D2E"/>
    <w:rsid w:val="00312CF2"/>
    <w:rsid w:val="00326DAD"/>
    <w:rsid w:val="0033061A"/>
    <w:rsid w:val="00333A89"/>
    <w:rsid w:val="00334BB4"/>
    <w:rsid w:val="00343FF6"/>
    <w:rsid w:val="00360FEC"/>
    <w:rsid w:val="00370488"/>
    <w:rsid w:val="003713BD"/>
    <w:rsid w:val="00381996"/>
    <w:rsid w:val="00382847"/>
    <w:rsid w:val="0038513A"/>
    <w:rsid w:val="00390DE7"/>
    <w:rsid w:val="00390E4E"/>
    <w:rsid w:val="00390F92"/>
    <w:rsid w:val="00391566"/>
    <w:rsid w:val="00396059"/>
    <w:rsid w:val="00397B2A"/>
    <w:rsid w:val="003A4620"/>
    <w:rsid w:val="003B23BB"/>
    <w:rsid w:val="003C265F"/>
    <w:rsid w:val="003D1F19"/>
    <w:rsid w:val="003D7820"/>
    <w:rsid w:val="003E0757"/>
    <w:rsid w:val="003E252E"/>
    <w:rsid w:val="003E66D1"/>
    <w:rsid w:val="003F0F78"/>
    <w:rsid w:val="003F1103"/>
    <w:rsid w:val="003F260A"/>
    <w:rsid w:val="003F2BD2"/>
    <w:rsid w:val="0041255A"/>
    <w:rsid w:val="00421059"/>
    <w:rsid w:val="0043354A"/>
    <w:rsid w:val="00437C5F"/>
    <w:rsid w:val="00437DE0"/>
    <w:rsid w:val="00441D5D"/>
    <w:rsid w:val="004425D8"/>
    <w:rsid w:val="004511E0"/>
    <w:rsid w:val="00454788"/>
    <w:rsid w:val="00456723"/>
    <w:rsid w:val="00457FC9"/>
    <w:rsid w:val="004761AD"/>
    <w:rsid w:val="00477E59"/>
    <w:rsid w:val="004B3088"/>
    <w:rsid w:val="004B5489"/>
    <w:rsid w:val="004C3D43"/>
    <w:rsid w:val="004C4280"/>
    <w:rsid w:val="004C48F4"/>
    <w:rsid w:val="004D2221"/>
    <w:rsid w:val="004F17E5"/>
    <w:rsid w:val="004F2A8F"/>
    <w:rsid w:val="004F2C45"/>
    <w:rsid w:val="004F72D0"/>
    <w:rsid w:val="005048A2"/>
    <w:rsid w:val="00504B2F"/>
    <w:rsid w:val="0051084A"/>
    <w:rsid w:val="00511AA4"/>
    <w:rsid w:val="0051642C"/>
    <w:rsid w:val="00520D34"/>
    <w:rsid w:val="00520FC0"/>
    <w:rsid w:val="0052198E"/>
    <w:rsid w:val="00522CB5"/>
    <w:rsid w:val="0052458B"/>
    <w:rsid w:val="00545655"/>
    <w:rsid w:val="00546775"/>
    <w:rsid w:val="00550439"/>
    <w:rsid w:val="0055239E"/>
    <w:rsid w:val="00552CC6"/>
    <w:rsid w:val="00554939"/>
    <w:rsid w:val="0055650D"/>
    <w:rsid w:val="00556A7C"/>
    <w:rsid w:val="00557516"/>
    <w:rsid w:val="00561503"/>
    <w:rsid w:val="00564AA7"/>
    <w:rsid w:val="00565ED4"/>
    <w:rsid w:val="00566E0B"/>
    <w:rsid w:val="00586418"/>
    <w:rsid w:val="00597014"/>
    <w:rsid w:val="005A42CE"/>
    <w:rsid w:val="005A6574"/>
    <w:rsid w:val="005A6F47"/>
    <w:rsid w:val="005B1AA3"/>
    <w:rsid w:val="005C0682"/>
    <w:rsid w:val="005C1890"/>
    <w:rsid w:val="005C4A5A"/>
    <w:rsid w:val="005C5722"/>
    <w:rsid w:val="005D5318"/>
    <w:rsid w:val="005D7101"/>
    <w:rsid w:val="005E1993"/>
    <w:rsid w:val="005E4D22"/>
    <w:rsid w:val="005E77E5"/>
    <w:rsid w:val="005F29BF"/>
    <w:rsid w:val="00603224"/>
    <w:rsid w:val="00603252"/>
    <w:rsid w:val="0060512E"/>
    <w:rsid w:val="00605531"/>
    <w:rsid w:val="00607721"/>
    <w:rsid w:val="00616FB6"/>
    <w:rsid w:val="00621EFD"/>
    <w:rsid w:val="0064080B"/>
    <w:rsid w:val="006543E6"/>
    <w:rsid w:val="0066397C"/>
    <w:rsid w:val="00664EAE"/>
    <w:rsid w:val="00671AA4"/>
    <w:rsid w:val="00675C01"/>
    <w:rsid w:val="006836A4"/>
    <w:rsid w:val="00684D4F"/>
    <w:rsid w:val="006850DA"/>
    <w:rsid w:val="00685694"/>
    <w:rsid w:val="00686FB4"/>
    <w:rsid w:val="00687307"/>
    <w:rsid w:val="0069021A"/>
    <w:rsid w:val="006A1B85"/>
    <w:rsid w:val="006B0EDD"/>
    <w:rsid w:val="006B6123"/>
    <w:rsid w:val="006B6DB5"/>
    <w:rsid w:val="006B734D"/>
    <w:rsid w:val="006C5745"/>
    <w:rsid w:val="006D760F"/>
    <w:rsid w:val="006D7C27"/>
    <w:rsid w:val="006E666D"/>
    <w:rsid w:val="006E7E94"/>
    <w:rsid w:val="00700D63"/>
    <w:rsid w:val="00712373"/>
    <w:rsid w:val="007124A0"/>
    <w:rsid w:val="00714CA0"/>
    <w:rsid w:val="00716D4E"/>
    <w:rsid w:val="00717134"/>
    <w:rsid w:val="00717FF3"/>
    <w:rsid w:val="00721916"/>
    <w:rsid w:val="00725996"/>
    <w:rsid w:val="00746129"/>
    <w:rsid w:val="00753F13"/>
    <w:rsid w:val="00770DA0"/>
    <w:rsid w:val="00780256"/>
    <w:rsid w:val="00782361"/>
    <w:rsid w:val="007B1CB9"/>
    <w:rsid w:val="007E4D56"/>
    <w:rsid w:val="007F006A"/>
    <w:rsid w:val="007F3376"/>
    <w:rsid w:val="00800FE5"/>
    <w:rsid w:val="00802D41"/>
    <w:rsid w:val="008109F0"/>
    <w:rsid w:val="00813C8A"/>
    <w:rsid w:val="008165A5"/>
    <w:rsid w:val="008205AC"/>
    <w:rsid w:val="008207BB"/>
    <w:rsid w:val="00831522"/>
    <w:rsid w:val="00831EF0"/>
    <w:rsid w:val="00832986"/>
    <w:rsid w:val="0084016C"/>
    <w:rsid w:val="00844C34"/>
    <w:rsid w:val="00852715"/>
    <w:rsid w:val="0086003C"/>
    <w:rsid w:val="008607E8"/>
    <w:rsid w:val="00867985"/>
    <w:rsid w:val="008810BE"/>
    <w:rsid w:val="0088222F"/>
    <w:rsid w:val="00883F85"/>
    <w:rsid w:val="008844F2"/>
    <w:rsid w:val="00886B82"/>
    <w:rsid w:val="00890F80"/>
    <w:rsid w:val="008917EB"/>
    <w:rsid w:val="008954BC"/>
    <w:rsid w:val="008A1C04"/>
    <w:rsid w:val="008B7D90"/>
    <w:rsid w:val="008C314F"/>
    <w:rsid w:val="008D0D51"/>
    <w:rsid w:val="008D1108"/>
    <w:rsid w:val="008D3176"/>
    <w:rsid w:val="008D660C"/>
    <w:rsid w:val="008E01B7"/>
    <w:rsid w:val="008E6A01"/>
    <w:rsid w:val="008E7225"/>
    <w:rsid w:val="008F21D3"/>
    <w:rsid w:val="008F3618"/>
    <w:rsid w:val="008F3DD1"/>
    <w:rsid w:val="00900A81"/>
    <w:rsid w:val="00915E6C"/>
    <w:rsid w:val="009219FF"/>
    <w:rsid w:val="00922A4E"/>
    <w:rsid w:val="00935D23"/>
    <w:rsid w:val="00936B91"/>
    <w:rsid w:val="009405B1"/>
    <w:rsid w:val="00943EA4"/>
    <w:rsid w:val="00951A09"/>
    <w:rsid w:val="009601BC"/>
    <w:rsid w:val="00960C49"/>
    <w:rsid w:val="009637D0"/>
    <w:rsid w:val="00974B33"/>
    <w:rsid w:val="00980944"/>
    <w:rsid w:val="0098241C"/>
    <w:rsid w:val="0098545B"/>
    <w:rsid w:val="009A093D"/>
    <w:rsid w:val="009A4FBB"/>
    <w:rsid w:val="009A7458"/>
    <w:rsid w:val="009B48B3"/>
    <w:rsid w:val="009B7031"/>
    <w:rsid w:val="009C4175"/>
    <w:rsid w:val="009C4FAC"/>
    <w:rsid w:val="009D6844"/>
    <w:rsid w:val="009D6A9E"/>
    <w:rsid w:val="009E2606"/>
    <w:rsid w:val="009E78F6"/>
    <w:rsid w:val="009E7A9E"/>
    <w:rsid w:val="00A05425"/>
    <w:rsid w:val="00A128DA"/>
    <w:rsid w:val="00A174DA"/>
    <w:rsid w:val="00A17D55"/>
    <w:rsid w:val="00A50017"/>
    <w:rsid w:val="00A51D23"/>
    <w:rsid w:val="00A57DAC"/>
    <w:rsid w:val="00A65A4F"/>
    <w:rsid w:val="00A67CFD"/>
    <w:rsid w:val="00A71DC1"/>
    <w:rsid w:val="00A74616"/>
    <w:rsid w:val="00A81F4C"/>
    <w:rsid w:val="00A914F9"/>
    <w:rsid w:val="00A91FF1"/>
    <w:rsid w:val="00A920D0"/>
    <w:rsid w:val="00A94A14"/>
    <w:rsid w:val="00A95DD3"/>
    <w:rsid w:val="00A96BC6"/>
    <w:rsid w:val="00AA369E"/>
    <w:rsid w:val="00AA5B97"/>
    <w:rsid w:val="00AA7442"/>
    <w:rsid w:val="00AB140C"/>
    <w:rsid w:val="00AB472D"/>
    <w:rsid w:val="00AC1ADA"/>
    <w:rsid w:val="00AC736E"/>
    <w:rsid w:val="00AC76E9"/>
    <w:rsid w:val="00AD65A6"/>
    <w:rsid w:val="00AE1B31"/>
    <w:rsid w:val="00AE7084"/>
    <w:rsid w:val="00AF51A0"/>
    <w:rsid w:val="00B04B11"/>
    <w:rsid w:val="00B07EA5"/>
    <w:rsid w:val="00B108BC"/>
    <w:rsid w:val="00B17442"/>
    <w:rsid w:val="00B21851"/>
    <w:rsid w:val="00B22442"/>
    <w:rsid w:val="00B22B4E"/>
    <w:rsid w:val="00B26614"/>
    <w:rsid w:val="00B2717A"/>
    <w:rsid w:val="00B30A13"/>
    <w:rsid w:val="00B33B75"/>
    <w:rsid w:val="00B35F71"/>
    <w:rsid w:val="00B43367"/>
    <w:rsid w:val="00B53DDD"/>
    <w:rsid w:val="00B671BC"/>
    <w:rsid w:val="00B714DC"/>
    <w:rsid w:val="00B72910"/>
    <w:rsid w:val="00B72B05"/>
    <w:rsid w:val="00B7400A"/>
    <w:rsid w:val="00B76A3E"/>
    <w:rsid w:val="00B777EA"/>
    <w:rsid w:val="00B8101B"/>
    <w:rsid w:val="00B84BCA"/>
    <w:rsid w:val="00B86AA7"/>
    <w:rsid w:val="00B8719F"/>
    <w:rsid w:val="00B95B80"/>
    <w:rsid w:val="00BA2B5E"/>
    <w:rsid w:val="00BA40E8"/>
    <w:rsid w:val="00BB288A"/>
    <w:rsid w:val="00BB4626"/>
    <w:rsid w:val="00BB5045"/>
    <w:rsid w:val="00BC1DA7"/>
    <w:rsid w:val="00BC2635"/>
    <w:rsid w:val="00BD5F1F"/>
    <w:rsid w:val="00BD62F6"/>
    <w:rsid w:val="00BD7234"/>
    <w:rsid w:val="00BE6582"/>
    <w:rsid w:val="00BF2CB9"/>
    <w:rsid w:val="00BF2D42"/>
    <w:rsid w:val="00C010A3"/>
    <w:rsid w:val="00C028F9"/>
    <w:rsid w:val="00C02A0A"/>
    <w:rsid w:val="00C12FF5"/>
    <w:rsid w:val="00C1326F"/>
    <w:rsid w:val="00C15D1B"/>
    <w:rsid w:val="00C25E96"/>
    <w:rsid w:val="00C32B1D"/>
    <w:rsid w:val="00C34AF8"/>
    <w:rsid w:val="00C354AF"/>
    <w:rsid w:val="00C42EBF"/>
    <w:rsid w:val="00C43751"/>
    <w:rsid w:val="00C445DA"/>
    <w:rsid w:val="00C4527D"/>
    <w:rsid w:val="00C523BF"/>
    <w:rsid w:val="00C53B6D"/>
    <w:rsid w:val="00C5567C"/>
    <w:rsid w:val="00C56010"/>
    <w:rsid w:val="00C678C8"/>
    <w:rsid w:val="00C74947"/>
    <w:rsid w:val="00C74B12"/>
    <w:rsid w:val="00C82275"/>
    <w:rsid w:val="00C91BAB"/>
    <w:rsid w:val="00C96FD5"/>
    <w:rsid w:val="00CB1009"/>
    <w:rsid w:val="00CB1FD5"/>
    <w:rsid w:val="00CB2360"/>
    <w:rsid w:val="00CB43D8"/>
    <w:rsid w:val="00CB4748"/>
    <w:rsid w:val="00CB5E33"/>
    <w:rsid w:val="00CC3090"/>
    <w:rsid w:val="00CC323C"/>
    <w:rsid w:val="00CC4FD6"/>
    <w:rsid w:val="00CE572C"/>
    <w:rsid w:val="00CE5D3C"/>
    <w:rsid w:val="00CF2120"/>
    <w:rsid w:val="00CF2CBF"/>
    <w:rsid w:val="00CF4F5B"/>
    <w:rsid w:val="00CF59B9"/>
    <w:rsid w:val="00CF765F"/>
    <w:rsid w:val="00D06C26"/>
    <w:rsid w:val="00D234DB"/>
    <w:rsid w:val="00D24310"/>
    <w:rsid w:val="00D36B6A"/>
    <w:rsid w:val="00D50AEC"/>
    <w:rsid w:val="00D56A98"/>
    <w:rsid w:val="00D60AD4"/>
    <w:rsid w:val="00D64F59"/>
    <w:rsid w:val="00D66056"/>
    <w:rsid w:val="00D7163C"/>
    <w:rsid w:val="00D8028F"/>
    <w:rsid w:val="00D81A49"/>
    <w:rsid w:val="00D96ACB"/>
    <w:rsid w:val="00DA55A0"/>
    <w:rsid w:val="00DB1D4D"/>
    <w:rsid w:val="00DB36CE"/>
    <w:rsid w:val="00DB48D6"/>
    <w:rsid w:val="00DB6CAE"/>
    <w:rsid w:val="00DC4568"/>
    <w:rsid w:val="00DC5EFC"/>
    <w:rsid w:val="00DD5050"/>
    <w:rsid w:val="00DE7B90"/>
    <w:rsid w:val="00DF2DAF"/>
    <w:rsid w:val="00DF304D"/>
    <w:rsid w:val="00E00D13"/>
    <w:rsid w:val="00E0355F"/>
    <w:rsid w:val="00E14E13"/>
    <w:rsid w:val="00E15145"/>
    <w:rsid w:val="00E167F1"/>
    <w:rsid w:val="00E213DD"/>
    <w:rsid w:val="00E2367C"/>
    <w:rsid w:val="00E254AC"/>
    <w:rsid w:val="00E26612"/>
    <w:rsid w:val="00E30015"/>
    <w:rsid w:val="00E40F01"/>
    <w:rsid w:val="00E466E7"/>
    <w:rsid w:val="00E46EF9"/>
    <w:rsid w:val="00E6414A"/>
    <w:rsid w:val="00E654DA"/>
    <w:rsid w:val="00E6708E"/>
    <w:rsid w:val="00E707AE"/>
    <w:rsid w:val="00E73656"/>
    <w:rsid w:val="00E76C26"/>
    <w:rsid w:val="00E90BB3"/>
    <w:rsid w:val="00E9385C"/>
    <w:rsid w:val="00E94FDE"/>
    <w:rsid w:val="00E962EB"/>
    <w:rsid w:val="00EA23CC"/>
    <w:rsid w:val="00EA6B86"/>
    <w:rsid w:val="00EA6D69"/>
    <w:rsid w:val="00EB494D"/>
    <w:rsid w:val="00EB6B61"/>
    <w:rsid w:val="00EC3B17"/>
    <w:rsid w:val="00EC506F"/>
    <w:rsid w:val="00ED4A72"/>
    <w:rsid w:val="00ED7F72"/>
    <w:rsid w:val="00EE28B5"/>
    <w:rsid w:val="00EE4217"/>
    <w:rsid w:val="00EF0107"/>
    <w:rsid w:val="00F042A5"/>
    <w:rsid w:val="00F10E14"/>
    <w:rsid w:val="00F1570F"/>
    <w:rsid w:val="00F1656D"/>
    <w:rsid w:val="00F22B39"/>
    <w:rsid w:val="00F26CD5"/>
    <w:rsid w:val="00F31554"/>
    <w:rsid w:val="00F32F1E"/>
    <w:rsid w:val="00F34158"/>
    <w:rsid w:val="00F34B73"/>
    <w:rsid w:val="00F3564D"/>
    <w:rsid w:val="00F44B1A"/>
    <w:rsid w:val="00F47171"/>
    <w:rsid w:val="00F52707"/>
    <w:rsid w:val="00F52D35"/>
    <w:rsid w:val="00F61ACA"/>
    <w:rsid w:val="00F61DC6"/>
    <w:rsid w:val="00F62998"/>
    <w:rsid w:val="00F64285"/>
    <w:rsid w:val="00F64953"/>
    <w:rsid w:val="00F65E3D"/>
    <w:rsid w:val="00F6636F"/>
    <w:rsid w:val="00F71977"/>
    <w:rsid w:val="00F74B10"/>
    <w:rsid w:val="00F77491"/>
    <w:rsid w:val="00F77AFE"/>
    <w:rsid w:val="00F92936"/>
    <w:rsid w:val="00F9670F"/>
    <w:rsid w:val="00FA2636"/>
    <w:rsid w:val="00FB0FE4"/>
    <w:rsid w:val="00FB2D2E"/>
    <w:rsid w:val="00FB394D"/>
    <w:rsid w:val="00FC7C89"/>
    <w:rsid w:val="00FD052A"/>
    <w:rsid w:val="00FD06B7"/>
    <w:rsid w:val="00FD085D"/>
    <w:rsid w:val="00FD14C5"/>
    <w:rsid w:val="00FE1609"/>
    <w:rsid w:val="00FE1AD4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661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12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1012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260A"/>
  </w:style>
  <w:style w:styleId="Odlomakpopisa" w:type="paragraph">
    <w:name w:val="List Paragraph"/>
    <w:basedOn w:val="Normal"/>
    <w:uiPriority w:val="34"/>
    <w:qFormat/>
    <w:rsid w:val="00EC506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46C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6CC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rsid w:val="00E2661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rsid w:val="00E266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B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B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B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B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661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12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1012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260A"/>
  </w:style>
  <w:style w:styleId="Odlomakpopisa" w:type="paragraph">
    <w:name w:val="List Paragraph"/>
    <w:basedOn w:val="Normal"/>
    <w:uiPriority w:val="34"/>
    <w:qFormat/>
    <w:rsid w:val="00EC506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46C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6CC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E2661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rsid w:val="00E266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B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B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B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B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21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2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6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36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715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34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256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233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37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ožujka 2018.</izvorni_sadrzaj>
    <derivirana_varijabla naziv="DomainObject.PlaniraniZavrsetakDatum_1">23. ožujka 2018.</derivirana_varijabla>
  </DomainObject.PlaniraniZavrsetakDatum>
  <DomainObject.PlaniraniPocetakDatum>
    <izvorni_sadrzaj>23. ožujka 2018.</izvorni_sadrzaj>
    <derivirana_varijabla naziv="DomainObject.PlaniraniPocetakDatum_1">23.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2018.</izvorni_sadrzaj>
    <derivirana_varijabla naziv="DomainObject.Zapisnik.DatumKreiranja_1">23.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St-503/2017-124</izvorni_sadrzaj>
    <derivirana_varijabla naziv="DomainObject.Zapisnik.Oznaka_1">St-503/2017-124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St-503/2017-124</izvorni_sadrzaj>
    <derivirana_varijabla naziv="DomainObject.PoslovniBrojDokumenta_1">St-503/2017-124</derivirana_varijabla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57EA7-379D-4928-9B94-78BC3E5BE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32</properties:Pages>
  <properties:Words>9058</properties:Words>
  <properties:Characters>48969</properties:Characters>
  <properties:Lines>3074</properties:Lines>
  <properties:Paragraphs>1577</properties:Paragraphs>
  <properties:TotalTime>641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2018-03-20T13:12:00Z</dcterms:created>
  <dc:creator>ksarlija</dc:creator>
  <cp:lastModifiedBy>Jasna Radulović</cp:lastModifiedBy>
  <cp:lastPrinted>2018-03-23T08:31:00Z</cp:lastPrinted>
  <dcterms:modified xmlns:xsi="http://www.w3.org/2001/XMLSchema-instance" xsi:type="dcterms:W3CDTF">2018-03-23T09:28:00Z</dcterms:modified>
  <cp:revision>338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St-503/2017-124 / Zapisnik - Ročište za glasovanje o planu restrukturiranja (503-17 glasovanje 23.3..docx)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32</vt:i4>
  </prop:property>
</prop:Properties>
</file>