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979f" w14:paraId="6dd979f" w:rsidRDefault="00AB4602" w:rsidP="00D80381" w:rsidR="00D80381" w:rsidRPr="00D80381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0381" w:rsidRPr="00D80381">
        <w:rPr>
          <w:rFonts w:cs="Times New Roman"/>
        </w:rPr>
        <w:t xml:space="preserve">      REPUBLIKA HRVATSKA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 xml:space="preserve"> TRGOVAČKI SUD U ZAGREBU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 xml:space="preserve">       Stalna služba u Karlovcu 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Karlovac, Trg hrvatskih branitelja 1/II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R E P U B L I K A   H R V A T S  K A</w:t>
      </w: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ab/>
        <w:t>R J E Š E N J E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PALIONA MAKSIN d.o.o., Poljanica Bistranska, Severska 11, OIB: 82584382630, 21. prosinca 2018.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r i j e š i o   j e</w:t>
      </w:r>
    </w:p>
    <w:p w:rsidRDefault="00D80381" w:rsidP="00D80381" w:rsidR="00D80381" w:rsidRPr="00D80381">
      <w:pPr>
        <w:spacing w:after="0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80381">
        <w:rPr>
          <w:rFonts w:cs="Times New Roman" w:eastAsia="Times New Roman"/>
          <w:lang w:eastAsia="hr-HR"/>
        </w:rPr>
        <w:t>Privremenom stečajnom upravitelju Danielu Dekoviću, Zagreb, Novačka 329, OIB: 76292704973, određuje se jednokratna nagrada za poslove obavljene u prethodnom postupku u iznosu od 3.000,00 kn bruto.</w:t>
      </w:r>
    </w:p>
    <w:p w:rsidRDefault="00D80381" w:rsidP="00D80381" w:rsidR="00D80381" w:rsidRPr="00D80381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80381" w:rsidP="00D80381" w:rsidR="00D80381" w:rsidRPr="00D803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80381">
        <w:rPr>
          <w:rFonts w:cs="Times New Roman" w:eastAsia="Times New Roman"/>
          <w:lang w:eastAsia="hr-HR"/>
        </w:rPr>
        <w:t>Nalaže se računovodstvu ovog suda da privremenom stečajnom upravitelju Danielu Dekoviću, Zagreb, Novačka 329, OIB: 76292704973, isplati po pravomoćnosti ovog rješenja iznos iz točke 1. ovog rješenja na žiro račun IBAN: HR7924840083113265822, na teret Fonda za pokriće troškova stečajnog postupka.</w:t>
      </w: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80381">
        <w:rPr>
          <w:rFonts w:cs="Times New Roman" w:eastAsia="Times New Roman"/>
          <w:lang w:eastAsia="hr-HR"/>
        </w:rPr>
        <w:t>Obrazloženje</w:t>
      </w: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Rješenjem ovog suda posl. broj St-1375/18 od 18. listopada 2018. imenovan je za privremenog stečajnog upravitelja Daniel Deković, Zagreb, Novačka 329, OIB: 76292704973.</w:t>
      </w: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Privremeni stečajni upravitelj je podneskom od 17. prosinca 2018. predložio da mu sud odredi nagradu za rad.</w:t>
      </w: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Slijedom navedenog odlučeno je kao u izreci rješenja.</w:t>
      </w:r>
    </w:p>
    <w:p w:rsidRDefault="00D80381" w:rsidP="00D80381" w:rsidR="00D80381" w:rsidRPr="00D80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jc w:val="center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U Karlovcu 21. prosinca 2018.</w:t>
      </w:r>
    </w:p>
    <w:p w:rsidRDefault="00D80381" w:rsidP="00D80381" w:rsidR="00D80381" w:rsidRPr="00D80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 xml:space="preserve">   Stečajni sudac:</w:t>
      </w:r>
    </w:p>
    <w:p w:rsidRDefault="00D80381" w:rsidP="00D80381" w:rsidR="00D80381" w:rsidRPr="00D80381">
      <w:pPr>
        <w:spacing w:after="0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D80381" w:rsidP="00D80381" w:rsidR="00D80381" w:rsidRPr="00D80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spacing w:after="0"/>
        <w:jc w:val="right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D80381" w:rsidP="00D80381" w:rsidR="00D80381" w:rsidRPr="00D8038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Draženka Prpić</w:t>
      </w:r>
    </w:p>
    <w:p w:rsidRDefault="00D80381" w:rsidP="00D80381" w:rsidR="00D80381" w:rsidRPr="00D8038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80381" w:rsidP="00D80381" w:rsidR="00D80381" w:rsidRPr="00D8038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PRAVNA POUKA:</w:t>
      </w:r>
    </w:p>
    <w:p w:rsidRDefault="00D80381" w:rsidP="00D80381" w:rsidR="00D80381" w:rsidRPr="00D8038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8038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80381" w:rsidP="00D80381" w:rsidR="00D80381" w:rsidRPr="00D8038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D80381" w:rsidRPr="00D8038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8739653"/>
      <w:docPartObj>
        <w:docPartGallery w:val="Page Numbers (Top of Page)"/>
        <w:docPartUnique/>
      </w:docPartObj>
    </w:sdtPr>
    <w:sdtContent>
      <w:p w:rsidRDefault="00D80381" w:rsidR="00D803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80381" w:rsidR="008333A9">
    <w:pPr>
      <w:pStyle w:val="Zaglavlje"/>
    </w:pPr>
    <w:r>
      <w:t>1 St-1375/18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38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8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St-1375/2018-46</izvorni_sadrzaj>
    <derivirana_varijabla naziv="DomainObject.Oznaka_1">St-1375/2018-46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St-1375/2018</izvorni_sadrzaj>
    <derivirana_varijabla naziv="DomainObject.Predmet.OznakaBroj_1">St-1375/2018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PALIONA MAKSIN d.o.o. zastupanog po punomoćniku Verica Putak</izvorni_sadrzaj>
    <derivirana_varijabla naziv="DomainObject.Predmet.ProtustrankaFormated_1">  PALIONA MAKSIN d.o.o. zastupanog po punomoćniku Verica Putak</derivirana_varijabla>
  </DomainObject.Predmet.ProtustrankaFormated>
  <DomainObject.Predmet.ProtustrankaFormatedOIB>
    <izvorni_sadrzaj>  PALIONA MAKSIN d.o.o., OIB 82584382630 zastupanog po punomoćniku Verica Putak</izvorni_sadrzaj>
    <derivirana_varijabla naziv="DomainObject.Predmet.ProtustrankaFormatedOIB_1">  PALIONA MAKSIN d.o.o., OIB 82584382630 zastupanog po punomoćniku Verica Putak</derivirana_varijabla>
  </DomainObject.Predmet.ProtustrankaFormatedOIB>
  <DomainObject.Predmet.ProtustrankaFormatedWithAdress>
    <izvorni_sadrzaj> PALIONA MAKSIN d.o.o., Severska 11, 10298 Poljanica Bistranska zastupanog po punomoćniku Verica Putak</izvorni_sadrzaj>
    <derivirana_varijabla naziv="DomainObject.Predmet.ProtustrankaFormatedWithAdress_1"> PALIONA MAKSIN d.o.o., Severska 11, 10298 Poljanica Bistranska zastupanog po punomoćniku Verica Putak</derivirana_varijabla>
  </DomainObject.Predmet.ProtustrankaFormatedWithAdress>
  <DomainObject.Predmet.ProtustrankaFormatedWithAdressOIB>
    <izvorni_sadrzaj> PALIONA MAKSIN d.o.o., OIB 82584382630, Severska 11, 10298 Poljanica Bistranska zastupanog po punomoćniku Verica Putak</izvorni_sadrzaj>
    <derivirana_varijabla naziv="DomainObject.Predmet.ProtustrankaFormatedWithAdressOIB_1"> PALIONA MAKSIN d.o.o., OIB 82584382630, Severska 11, 10298 Poljanica Bistranska zastupanog po punomoćniku Verica Putak</derivirana_varijabla>
  </DomainObject.Predmet.ProtustrankaFormatedWithAdressOIB>
  <DomainObject.Predmet.ProtustrankaWithAdress>
    <izvorni_sadrzaj>PALIONA MAKSIN d.o.o. Severska 11, 10298 Poljanica Bistranska</izvorni_sadrzaj>
    <derivirana_varijabla naziv="DomainObject.Predmet.ProtustrankaWithAdress_1">PALIONA MAKSIN d.o.o. Severska 11, 10298 Poljanica Bistranska</derivirana_varijabla>
  </DomainObject.Predmet.ProtustrankaWithAdress>
  <DomainObject.Predmet.ProtustrankaWithAdressOIB>
    <izvorni_sadrzaj>PALIONA MAKSIN d.o.o., OIB 82584382630, Severska 11, 10298 Poljanica Bistranska</izvorni_sadrzaj>
    <derivirana_varijabla naziv="DomainObject.Predmet.ProtustrankaWithAdressOIB_1">PALIONA MAKSIN d.o.o., OIB 82584382630, Severska 11, 10298 Poljanica Bistranska</derivirana_varijabla>
  </DomainObject.Predmet.ProtustrankaWithAdressOIB>
  <DomainObject.Predmet.ProtustrankaNazivFormated>
    <izvorni_sadrzaj>PALIONA MAKSIN d.o.o.</izvorni_sadrzaj>
    <derivirana_varijabla naziv="DomainObject.Predmet.ProtustrankaNazivFormated_1">PALIONA MAKSIN d.o.o.</derivirana_varijabla>
  </DomainObject.Predmet.ProtustrankaNazivFormated>
  <DomainObject.Predmet.ProtustrankaNazivFormatedOIB>
    <izvorni_sadrzaj>PALIONA MAKSIN d.o.o., OIB 82584382630</izvorni_sadrzaj>
    <derivirana_varijabla naziv="DomainObject.Predmet.ProtustrankaNazivFormatedOIB_1">PALIONA MAKSIN d.o.o., OIB 82584382630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Putak</izvorni_sadrzaj>
    <derivirana_varijabla naziv="DomainObject.Predmet.StrankaFormated_1">  FINA Regionalni centar Zagreb; Siniša Putak</derivirana_varijabla>
  </DomainObject.Predmet.StrankaFormated>
  <DomainObject.Predmet.StrankaFormatedOIB>
    <izvorni_sadrzaj>  FINA Regionalni centar Zagreb, OIB 85821130368; Siniša Putak, OIB 17763964941</izvorni_sadrzaj>
    <derivirana_varijabla naziv="DomainObject.Predmet.StrankaFormatedOIB_1">  FINA Regionalni centar Zagreb, OIB 85821130368; Siniša Putak, OIB 17763964941</derivirana_varijabla>
  </DomainObject.Predmet.StrankaFormatedOIB>
  <DomainObject.Predmet.StrankaFormatedWithAdress>
    <izvorni_sadrzaj> FINA Regionalni centar Zagreb, Trg svibanjskih žrtava 1995. 1, 10000 Zagreb; Siniša Putak, Severska 11, 10298 Poljanica Bistranska</izvorni_sadrzaj>
    <derivirana_varijabla naziv="DomainObject.Predmet.StrankaFormatedWithAdress_1"> FINA Regionalni centar Zagreb, Trg svibanjskih žrtava 1995. 1, 10000 Zagreb; Siniša Putak, Severska 11, 10298 Poljanica Bistranska</derivirana_varijabla>
  </DomainObject.Predmet.StrankaFormatedWithAdress>
  <DomainObject.Predmet.StrankaFormatedWithAdressOIB>
    <izvorni_sadrzaj> FINA Regionalni centar Zagreb, OIB 85821130368, Trg svibanjskih žrtava 1995. 1, 10000 Zagreb; Siniša Putak, OIB 17763964941, Severska 11, 10298 Poljanica Bistranska</izvorni_sadrzaj>
    <derivirana_varijabla naziv="DomainObject.Predmet.StrankaFormatedWithAdressOIB_1"> FINA Regionalni centar Zagreb, OIB 85821130368, Trg svibanjskih žrtava 1995. 1, 10000 Zagreb; Siniša Putak, OIB 17763964941, Severska 11, 10298 Poljanica Bistranska</derivirana_varijabla>
  </DomainObject.Predmet.StrankaFormatedWithAdressOIB>
  <DomainObject.Predmet.StrankaWithAdress>
    <izvorni_sadrzaj>FINA Regionalni centar Zagreb Trg svibanjskih žrtava 1995. 1,10000 Zagreb,Siniša Putak Severska 11,10298 Poljanica Bistranska</izvorni_sadrzaj>
    <derivirana_varijabla naziv="DomainObject.Predmet.StrankaWithAdress_1">FINA Regionalni centar Zagreb Trg svibanjskih žrtava 1995. 1,10000 Zagreb,Siniša Putak Severska 11,10298 Poljanica Bistranska</derivirana_varijabla>
  </DomainObject.Predmet.StrankaWithAdress>
  <DomainObject.Predmet.StrankaWithAdressOIB>
    <izvorni_sadrzaj>FINA Regionalni centar Zagreb, OIB 85821130368, Trg svibanjskih žrtava 1995. 1,10000 Zagreb,Siniša Putak, OIB 17763964941, Severska 11,10298 Poljanica Bistranska</izvorni_sadrzaj>
    <derivirana_varijabla naziv="DomainObject.Predmet.StrankaWithAdressOIB_1">FINA Regionalni centar Zagreb, OIB 85821130368, Trg svibanjskih žrtava 1995. 1,10000 Zagreb,Siniša Putak, OIB 17763964941, Severska 11,10298 Poljanica Bistranska</derivirana_varijabla>
  </DomainObject.Predmet.StrankaWithAdressOIB>
  <DomainObject.Predmet.StrankaNazivFormated>
    <izvorni_sadrzaj>FINA Regionalni centar Zagreb,Siniša Putak</izvorni_sadrzaj>
    <derivirana_varijabla naziv="DomainObject.Predmet.StrankaNazivFormated_1">FINA Regionalni centar Zagreb,Siniša Putak</derivirana_varijabla>
  </DomainObject.Predmet.StrankaNazivFormated>
  <DomainObject.Predmet.StrankaNazivFormatedOIB>
    <izvorni_sadrzaj>FINA Regionalni centar Zagreb, OIB 85821130368,Siniša Putak, OIB 17763964941</izvorni_sadrzaj>
    <derivirana_varijabla naziv="DomainObject.Predmet.StrankaNazivFormatedOIB_1">FINA Regionalni centar Zagreb, OIB 85821130368,Siniša Putak, OIB 17763964941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Siniša Putak</item>
    </izvorni_sadrzaj>
    <derivirana_varijabla naziv="DomainObject.Predmet.StrankaListFormated_1">
      <item>FINA Regionalni centar Zagreb</item>
      <item>Siniša Putak</item>
    </derivirana_varijabla>
  </DomainObject.Predmet.StrankaListFormated>
  <DomainObject.Predmet.StrankaListFormatedOIB>
    <izvorni_sadrzaj>
      <item>FINA Regionalni centar Zagreb, OIB 85821130368</item>
      <item>Siniša Putak, OIB 17763964941</item>
    </izvorni_sadrzaj>
    <derivirana_varijabla naziv="DomainObject.Predmet.StrankaListFormatedOIB_1">
      <item>FINA Regionalni centar Zagreb, OIB 85821130368</item>
      <item>Siniša Putak, OIB 17763964941</item>
    </derivirana_varijabla>
  </DomainObject.Predmet.StrankaListFormatedOIB>
  <DomainObject.Predmet.StrankaListFormatedWithAdress>
    <izvorni_sadrzaj>
      <item>FINA Regionalni centar Zagreb, Trg svibanjskih žrtava 1995. 1, 10000 Zagreb</item>
      <item>Siniša Putak, Severska 11, 10298 Poljanica Bistranska</item>
    </izvorni_sadrzaj>
    <derivirana_varijabla naziv="DomainObject.Predmet.StrankaListFormatedWithAdress_1">
      <item>FINA Regionalni centar Zagreb, Trg svibanjskih žrtava 1995. 1, 10000 Zagreb</item>
      <item>Siniša Putak, Severska 11, 10298 Poljanica Bistranska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Putak, OIB 17763964941, Severska 11, 10298 Poljanica Bistranska</item>
    </izvorni_sadrzaj>
    <derivirana_varijabla naziv="DomainObject.Predmet.StrankaListFormatedWithAdressOIB_1">
      <item>FINA Regionalni centar Zagreb, OIB 85821130368, Trg svibanjskih žrtava 1995. 1, 10000 Zagreb</item>
      <item>Siniša Putak, OIB 17763964941, Severska 11, 10298 Poljanica Bistranska</item>
    </derivirana_varijabla>
  </DomainObject.Predmet.StrankaListFormatedWithAdressOIB>
  <DomainObject.Predmet.StrankaListNazivFormated>
    <izvorni_sadrzaj>
      <item>FINA Regionalni centar Zagreb</item>
      <item>Siniša Putak</item>
    </izvorni_sadrzaj>
    <derivirana_varijabla naziv="DomainObject.Predmet.StrankaListNazivFormated_1">
      <item>FINA Regionalni centar Zagreb</item>
      <item>Siniša Putak</item>
    </derivirana_varijabla>
  </DomainObject.Predmet.StrankaListNazivFormated>
  <DomainObject.Predmet.StrankaListNazivFormatedOIB>
    <izvorni_sadrzaj>
      <item>FINA Regionalni centar Zagreb, OIB 85821130368</item>
      <item>Siniša Putak, OIB 17763964941</item>
    </izvorni_sadrzaj>
    <derivirana_varijabla naziv="DomainObject.Predmet.StrankaListNazivFormatedOIB_1">
      <item>FINA Regionalni centar Zagreb, OIB 85821130368</item>
      <item>Siniša Putak, OIB 17763964941</item>
    </derivirana_varijabla>
  </DomainObject.Predmet.StrankaListNazivFormatedOIB>
  <DomainObject.Predmet.ProtuStrankaListFormated>
    <izvorni_sadrzaj>
      <item>PALIONA MAKSIN d.o.o. zastupanog po punomoćniku Verica Putak</item>
    </izvorni_sadrzaj>
    <derivirana_varijabla naziv="DomainObject.Predmet.ProtuStrankaListFormated_1">
      <item>PALIONA MAKSIN d.o.o. zastupanog po punomoćniku Verica Putak</item>
    </derivirana_varijabla>
  </DomainObject.Predmet.ProtuStrankaListFormated>
  <DomainObject.Predmet.ProtuStrankaListFormatedOIB>
    <izvorni_sadrzaj>
      <item>PALIONA MAKSIN d.o.o., OIB 82584382630 zastupanog po punomoćniku Verica Putak</item>
    </izvorni_sadrzaj>
    <derivirana_varijabla naziv="DomainObject.Predmet.ProtuStrankaListFormatedOIB_1">
      <item>PALIONA MAKSIN d.o.o., OIB 82584382630 zastupanog po punomoćniku Verica Putak</item>
    </derivirana_varijabla>
  </DomainObject.Predmet.ProtuStrankaListFormatedOIB>
  <DomainObject.Predmet.ProtuStrankaListFormatedWithAdress>
    <izvorni_sadrzaj>
      <item>PALIONA MAKSIN d.o.o., Severska 11, 10298 Poljanica Bistranska zastupanog po punomoćniku Verica Putak</item>
    </izvorni_sadrzaj>
    <derivirana_varijabla naziv="DomainObject.Predmet.ProtuStrankaListFormatedWithAdress_1">
      <item>PALIONA MAKSIN d.o.o., Severska 11, 10298 Poljanica Bistranska zastupanog po punomoćniku Verica Putak</item>
    </derivirana_varijabla>
  </DomainObject.Predmet.ProtuStrankaListFormatedWithAdress>
  <DomainObject.Predmet.ProtuStrankaListFormatedWithAdressOIB>
    <izvorni_sadrzaj>
      <item>PALIONA MAKSIN d.o.o., OIB 82584382630, Severska 11, 10298 Poljanica Bistranska zastupanog po punomoćniku Verica Putak</item>
    </izvorni_sadrzaj>
    <derivirana_varijabla naziv="DomainObject.Predmet.ProtuStrankaListFormatedWithAdressOIB_1">
      <item>PALIONA MAKSIN d.o.o., OIB 82584382630, Severska 11, 10298 Poljanica Bistranska zastupanog po punomoćniku Verica Putak</item>
    </derivirana_varijabla>
  </DomainObject.Predmet.ProtuStrankaListFormatedWithAdressOIB>
  <DomainObject.Predmet.ProtuStrankaListNazivFormated>
    <izvorni_sadrzaj>
      <item>PALIONA MAKSIN d.o.o.</item>
    </izvorni_sadrzaj>
    <derivirana_varijabla naziv="DomainObject.Predmet.ProtuStrankaListNazivFormated_1">
      <item>PALIONA MAKSIN d.o.o.</item>
    </derivirana_varijabla>
  </DomainObject.Predmet.ProtuStrankaListNazivFormated>
  <DomainObject.Predmet.ProtuStrankaListNazivFormatedOIB>
    <izvorni_sadrzaj>
      <item>PALIONA MAKSIN d.o.o., OIB 82584382630</item>
    </izvorni_sadrzaj>
    <derivirana_varijabla naziv="DomainObject.Predmet.ProtuStrankaListNazivFormatedOIB_1">
      <item>PALIONA MAKSIN d.o.o., OIB 82584382630</item>
    </derivirana_varijabla>
  </DomainObject.Predmet.ProtuStrankaListNazivFormatedOIB>
  <DomainObject.Predmet.OstaliListFormated>
    <izvorni_sadrzaj>
      <item>Verica Putak punomoćnica sudionika u postupku PALIONA MAKSIN d.o.o.</item>
    </izvorni_sadrzaj>
    <derivirana_varijabla naziv="DomainObject.Predmet.OstaliListFormated_1">
      <item>Verica Putak punomoćnica sudionika u postupku PALIONA MAKSIN d.o.o.</item>
    </derivirana_varijabla>
  </DomainObject.Predmet.OstaliListFormated>
  <DomainObject.Predmet.OstaliListFormatedOIB>
    <izvorni_sadrzaj>
      <item>Verica Putak, OIB 28109565650 punomoćnica sudionika u postupku PALIONA MAKSIN d.o.o.</item>
    </izvorni_sadrzaj>
    <derivirana_varijabla naziv="DomainObject.Predmet.OstaliListFormatedOIB_1">
      <item>Verica Putak, OIB 28109565650 punomoćnica sudionika u postupku PALIONA MAKSIN d.o.o.</item>
    </derivirana_varijabla>
  </DomainObject.Predmet.OstaliListFormatedOIB>
  <DomainObject.Predmet.OstaliListFormatedWithAdress>
    <izvorni_sadrzaj>
      <item>Verica Putak, Severska 11, 10298 Poljanica Bistranska punomoćnica sudionika u postupku PALIONA MAKSIN d.o.o.</item>
    </izvorni_sadrzaj>
    <derivirana_varijabla naziv="DomainObject.Predmet.OstaliListFormatedWithAdress_1">
      <item>Verica Putak, Severska 11, 10298 Poljanica Bistranska punomoćnica sudionika u postupku PALIONA MAKSIN d.o.o.</item>
    </derivirana_varijabla>
  </DomainObject.Predmet.OstaliListFormatedWithAdress>
  <DomainObject.Predmet.OstaliListFormatedWithAdressOIB>
    <izvorni_sadrzaj>
      <item>Verica Putak, OIB 28109565650, Severska 11, 10298 Poljanica Bistranska punomoćnica sudionika u postupku PALIONA MAKSIN d.o.o.</item>
    </izvorni_sadrzaj>
    <derivirana_varijabla naziv="DomainObject.Predmet.OstaliListFormatedWithAdressOIB_1">
      <item>Verica Putak, OIB 28109565650, Severska 11, 10298 Poljanica Bistranska punomoćnica sudionika u postupku PALIONA MAKSIN d.o.o.</item>
    </derivirana_varijabla>
  </DomainObject.Predmet.OstaliListFormatedWithAdressOIB>
  <DomainObject.Predmet.OstaliListNazivFormated>
    <izvorni_sadrzaj>
      <item>Verica Putak</item>
    </izvorni_sadrzaj>
    <derivirana_varijabla naziv="DomainObject.Predmet.OstaliListNazivFormated_1">
      <item>Verica Putak</item>
    </derivirana_varijabla>
  </DomainObject.Predmet.OstaliListNazivFormated>
  <DomainObject.Predmet.OstaliListNazivFormatedOIB>
    <izvorni_sadrzaj>
      <item>Verica Putak, OIB 28109565650</item>
    </izvorni_sadrzaj>
    <derivirana_varijabla naziv="DomainObject.Predmet.OstaliListNazivFormatedOIB_1">
      <item>Verica Putak, OIB 28109565650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St-1375/2018-46</izvorni_sadrzaj>
    <derivirana_varijabla naziv="DomainObject.PoslovniBrojDokumenta_1">St-1375/2018-46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PALIONA MAKSIN d.o.o.</izvorni_sadrzaj>
    <derivirana_varijabla naziv="DomainObject.Predmet.ProtustrankaIDrugi_1">PALIONA MAKSIN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PALIONA MAKSIN d.o.o., OIB 82584382630, Severska 11, 10298 Poljanica Bistranska</izvorni_sadrzaj>
    <derivirana_varijabla naziv="DomainObject.Predmet.ProtustrankaIDrugiAdressOIB_1">PALIONA MAKSIN d.o.o., OIB 82584382630, Severska 11,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PALIONA MAKSIN d.o.o.</item>
      <item>FINA Regionalni centar Zagreb</item>
      <item>Siniša Putak</item>
      <item>Verica Putak</item>
    </izvorni_sadrzaj>
    <derivirana_varijabla naziv="DomainObject.Predmet.SudioniciListNaziv_1">
      <item>PALIONA MAKSIN d.o.o.</item>
      <item>FINA Regionalni centar Zagreb</item>
      <item>Siniša Putak</item>
      <item>Verica Putak</item>
    </derivirana_varijabla>
  </DomainObject.Predmet.SudioniciListNaziv>
  <DomainObject.Predmet.SudioniciListAdressOIB>
    <izvorni_sadrzaj>
      <item>PALIONA MAKSIN d.o.o., OIB 82584382630, Severska 11,10298 Poljanica Bistranska</item>
      <item>FINA Regionalni centar Zagreb, OIB 85821130368, Trg svibanjskih žrtava 1995. 1,10000 Zagreb</item>
      <item>Siniša Putak, OIB 17763964941, Severska 11,10298 Poljanica Bistranska</item>
      <item>Verica Putak, OIB 28109565650, Severska 11,10298 Poljanica Bistranska</item>
    </izvorni_sadrzaj>
    <derivirana_varijabla naziv="DomainObject.Predmet.SudioniciListAdressOIB_1">
      <item>PALIONA MAKSIN d.o.o., OIB 82584382630, Severska 11,10298 Poljanica Bistranska</item>
      <item>FINA Regionalni centar Zagreb, OIB 85821130368, Trg svibanjskih žrtava 1995. 1,10000 Zagreb</item>
      <item>Siniša Putak, OIB 17763964941, Severska 11,10298 Poljanica Bistranska</item>
      <item>Verica Putak, OIB 28109565650, Severska 11,10298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D0420-A364-423B-A185-00DB38F47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1601</properties:Characters>
  <properties:Lines>52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2018-12-21T13:32:00Z</cp:lastPrinted>
  <dcterms:modified xmlns:xsi="http://www.w3.org/2001/XMLSchema-instance" xsi:type="dcterms:W3CDTF">2018-12-21T13:32:00Z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St-1375/2018-46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