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ac0c" w14:paraId="08bac0c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A7299F">
        <w:rPr>
          <w:sz w:val="22"/>
          <w:szCs w:val="22"/>
        </w:rPr>
        <w:t>753</w:t>
      </w:r>
      <w:r w:rsidR="00F205A6" w:rsidRPr="000175CB">
        <w:rPr>
          <w:sz w:val="22"/>
          <w:szCs w:val="22"/>
        </w:rPr>
        <w:t>/15-</w:t>
      </w:r>
      <w:r w:rsidR="00A7299F">
        <w:rPr>
          <w:sz w:val="22"/>
          <w:szCs w:val="22"/>
        </w:rPr>
        <w:t>7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A7299F">
        <w:rPr>
          <w:sz w:val="22"/>
          <w:szCs w:val="22"/>
        </w:rPr>
        <w:t>OZIRIS-ZADAR</w:t>
      </w:r>
      <w:r w:rsidR="008E4532">
        <w:rPr>
          <w:sz w:val="22"/>
          <w:szCs w:val="22"/>
        </w:rPr>
        <w:t xml:space="preserve"> d.o.o. </w:t>
      </w:r>
      <w:r w:rsidR="00A7299F">
        <w:rPr>
          <w:sz w:val="22"/>
          <w:szCs w:val="22"/>
        </w:rPr>
        <w:t>Zadar, Put Petrića 34 C, OIB 40120676990</w:t>
      </w:r>
      <w:r w:rsidR="008E4532">
        <w:rPr>
          <w:sz w:val="22"/>
          <w:szCs w:val="22"/>
        </w:rPr>
        <w:t>,</w:t>
      </w:r>
      <w:r w:rsidR="00DD1E5B" w:rsidRPr="000175CB">
        <w:rPr>
          <w:sz w:val="22"/>
          <w:szCs w:val="22"/>
        </w:rPr>
        <w:t xml:space="preserve">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A7299F">
        <w:rPr>
          <w:sz w:val="22"/>
          <w:szCs w:val="22"/>
        </w:rPr>
        <w:t>26. studenog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A7299F">
        <w:rPr>
          <w:sz w:val="22"/>
          <w:szCs w:val="22"/>
        </w:rPr>
        <w:t>OZIRIS-ZADAR d.o.o. Zadar, Put Petrića 34 C, OIB 40120676990</w:t>
      </w:r>
      <w:r w:rsidR="00C50316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A7299F">
        <w:rPr>
          <w:sz w:val="22"/>
          <w:szCs w:val="22"/>
        </w:rPr>
        <w:t>546.314,40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A7299F">
        <w:rPr>
          <w:sz w:val="22"/>
          <w:szCs w:val="22"/>
        </w:rPr>
        <w:t>Tome Erak, Zagreb, Ulica Dominika Andrijaševića 4.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A7299F">
        <w:rPr>
          <w:sz w:val="22"/>
          <w:szCs w:val="22"/>
        </w:rPr>
        <w:t>753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="006E4DB5"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D745C"/>
    <w:rsid w:val="00324371"/>
    <w:rsid w:val="0033241E"/>
    <w:rsid w:val="00381900"/>
    <w:rsid w:val="003E4669"/>
    <w:rsid w:val="00414B48"/>
    <w:rsid w:val="004212FB"/>
    <w:rsid w:val="00445AD6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A6D7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B73A0"/>
    <w:rsid w:val="007E1447"/>
    <w:rsid w:val="007E7890"/>
    <w:rsid w:val="008109EF"/>
    <w:rsid w:val="00840CEA"/>
    <w:rsid w:val="008C2527"/>
    <w:rsid w:val="008E4532"/>
    <w:rsid w:val="009422F5"/>
    <w:rsid w:val="009A1FA0"/>
    <w:rsid w:val="009C3129"/>
    <w:rsid w:val="009F4D6A"/>
    <w:rsid w:val="00A3143F"/>
    <w:rsid w:val="00A46C83"/>
    <w:rsid w:val="00A7299F"/>
    <w:rsid w:val="00A96A7A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6D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D7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D7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D7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D7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6D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D7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D7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D7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D7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St-753/2015</izvorni_sadrzaj>
    <derivirana_varijabla naziv="DomainObject.Predmet.OznakaBroj_1">St-753/2015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OZIRIS - ZADAR d.o.o. za promet robe i usluga</izvorni_sadrzaj>
    <derivirana_varijabla naziv="DomainObject.Predmet.ProtustrankaFormated_1">  OZIRIS - ZADAR d.o.o. za promet robe i usluga</derivirana_varijabla>
  </DomainObject.Predmet.ProtustrankaFormated>
  <DomainObject.Predmet.ProtustrankaFormatedOIB>
    <izvorni_sadrzaj>  OZIRIS - ZADAR d.o.o. za promet robe i usluga, OIB 40120676990</izvorni_sadrzaj>
    <derivirana_varijabla naziv="DomainObject.Predmet.ProtustrankaFormatedOIB_1">  OZIRIS - ZADAR d.o.o. za promet robe i usluga, OIB 40120676990</derivirana_varijabla>
  </DomainObject.Predmet.ProtustrankaFormatedOIB>
  <DomainObject.Predmet.ProtustrankaFormatedWithAdress>
    <izvorni_sadrzaj> OZIRIS - ZADAR d.o.o. za promet robe i usluga, Put Petrića 34C, 23000 Zadar</izvorni_sadrzaj>
    <derivirana_varijabla naziv="DomainObject.Predmet.ProtustrankaFormatedWithAdress_1"> OZIRIS - ZADAR d.o.o. za promet robe i usluga, Put Petrića 34C, 23000 Zadar</derivirana_varijabla>
  </DomainObject.Predmet.ProtustrankaFormatedWithAdress>
  <DomainObject.Predmet.ProtustrankaFormatedWithAdressOIB>
    <izvorni_sadrzaj> OZIRIS - ZADAR d.o.o. za promet robe i usluga, OIB 40120676990, Put Petrića 34C, 23000 Zadar</izvorni_sadrzaj>
    <derivirana_varijabla naziv="DomainObject.Predmet.ProtustrankaFormatedWithAdressOIB_1"> OZIRIS - ZADAR d.o.o. za promet robe i usluga, OIB 40120676990, Put Petrića 34C, 23000 Zadar</derivirana_varijabla>
  </DomainObject.Predmet.ProtustrankaFormatedWithAdressOIB>
  <DomainObject.Predmet.ProtustrankaWithAdress>
    <izvorni_sadrzaj>OZIRIS - ZADAR d.o.o. za promet robe i usluga Put Petrića 34C, 23000 Zadar</izvorni_sadrzaj>
    <derivirana_varijabla naziv="DomainObject.Predmet.ProtustrankaWithAdress_1">OZIRIS - ZADAR d.o.o. za promet robe i usluga Put Petrića 34C, 23000 Zadar</derivirana_varijabla>
  </DomainObject.Predmet.ProtustrankaWithAdress>
  <DomainObject.Predmet.ProtustrankaWithAdressOIB>
    <izvorni_sadrzaj>OZIRIS - ZADAR d.o.o. za promet robe i usluga, OIB 40120676990, Put Petrića 34C, 23000 Zadar</izvorni_sadrzaj>
    <derivirana_varijabla naziv="DomainObject.Predmet.ProtustrankaWithAdressOIB_1">OZIRIS - ZADAR d.o.o. za promet robe i usluga, OIB 40120676990, Put Petrića 34C, 23000 Zadar</derivirana_varijabla>
  </DomainObject.Predmet.ProtustrankaWithAdressOIB>
  <DomainObject.Predmet.ProtustrankaNazivFormated>
    <izvorni_sadrzaj>OZIRIS - ZADAR d.o.o. za promet robe i usluga</izvorni_sadrzaj>
    <derivirana_varijabla naziv="DomainObject.Predmet.ProtustrankaNazivFormated_1">OZIRIS - ZADAR d.o.o. za promet robe i usluga</derivirana_varijabla>
  </DomainObject.Predmet.ProtustrankaNazivFormated>
  <DomainObject.Predmet.ProtustrankaNazivFormatedOIB>
    <izvorni_sadrzaj>OZIRIS - ZADAR d.o.o. za promet robe i usluga, OIB 40120676990</izvorni_sadrzaj>
    <derivirana_varijabla naziv="DomainObject.Predmet.ProtustrankaNazivFormatedOIB_1">OZIRIS - ZADAR d.o.o. za promet robe i usluga, OIB 40120676990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546314.40</izvorni_sadrzaj>
    <derivirana_varijabla naziv="DomainObject.Predmet.TrenutnaVrijednost_1">546314.40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OZIRIS - ZADAR d.o.o. za promet robe i usluga</item>
    </izvorni_sadrzaj>
    <derivirana_varijabla naziv="DomainObject.Predmet.ProtuStrankaListFormated_1">
      <item>OZIRIS - ZADAR d.o.o. za promet robe i usluga</item>
    </derivirana_varijabla>
  </DomainObject.Predmet.ProtuStrankaListFormated>
  <DomainObject.Predmet.ProtuStrankaListFormatedOIB>
    <izvorni_sadrzaj>
      <item>OZIRIS - ZADAR d.o.o. za promet robe i usluga, OIB 40120676990</item>
    </izvorni_sadrzaj>
    <derivirana_varijabla naziv="DomainObject.Predmet.ProtuStrankaListFormatedOIB_1">
      <item>OZIRIS - ZADAR d.o.o. za promet robe i usluga, OIB 40120676990</item>
    </derivirana_varijabla>
  </DomainObject.Predmet.ProtuStrankaListFormatedOIB>
  <DomainObject.Predmet.ProtuStrankaListFormatedWithAdress>
    <izvorni_sadrzaj>
      <item>OZIRIS - ZADAR d.o.o. za promet robe i usluga, Put Petrića 34C, 23000 Zadar</item>
    </izvorni_sadrzaj>
    <derivirana_varijabla naziv="DomainObject.Predmet.ProtuStrankaListFormatedWithAdress_1">
      <item>OZIRIS - ZADAR d.o.o. za promet robe i usluga, Put Petrića 34C, 23000 Zadar</item>
    </derivirana_varijabla>
  </DomainObject.Predmet.ProtuStrankaListFormatedWithAdress>
  <DomainObject.Predmet.ProtuStrankaListFormatedWithAdressOIB>
    <izvorni_sadrzaj>
      <item>OZIRIS - ZADAR d.o.o. za promet robe i usluga, OIB 40120676990, Put Petrića 34C, 23000 Zadar</item>
    </izvorni_sadrzaj>
    <derivirana_varijabla naziv="DomainObject.Predmet.ProtuStrankaListFormatedWithAdressOIB_1">
      <item>OZIRIS - ZADAR d.o.o. za promet robe i usluga, OIB 40120676990, Put Petrića 34C, 23000 Zadar</item>
    </derivirana_varijabla>
  </DomainObject.Predmet.ProtuStrankaListFormatedWithAdressOIB>
  <DomainObject.Predmet.ProtuStrankaListNazivFormated>
    <izvorni_sadrzaj>
      <item>OZIRIS - ZADAR d.o.o. za promet robe i usluga</item>
    </izvorni_sadrzaj>
    <derivirana_varijabla naziv="DomainObject.Predmet.ProtuStrankaListNazivFormated_1">
      <item>OZIRIS - ZADAR d.o.o. za promet robe i usluga</item>
    </derivirana_varijabla>
  </DomainObject.Predmet.ProtuStrankaListNazivFormated>
  <DomainObject.Predmet.ProtuStrankaListNazivFormatedOIB>
    <izvorni_sadrzaj>
      <item>OZIRIS - ZADAR d.o.o. za promet robe i usluga, OIB 40120676990</item>
    </izvorni_sadrzaj>
    <derivirana_varijabla naziv="DomainObject.Predmet.ProtuStrankaListNazivFormatedOIB_1">
      <item>OZIRIS - ZADAR d.o.o. za promet robe i usluga, OIB 40120676990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OZIRIS - ZADAR d.o.o. za promet robe i usluga</izvorni_sadrzaj>
    <derivirana_varijabla naziv="DomainObject.Predmet.ProtustrankaIDrugi_1">OZIRIS - ZADAR d.o.o. za promet robe i usluga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OZIRIS - ZADAR d.o.o. za promet robe i usluga, OIB 40120676990, Put Petrića 34C, 23000 Zadar</izvorni_sadrzaj>
    <derivirana_varijabla naziv="DomainObject.Predmet.ProtustrankaIDrugiAdressOIB_1">OZIRIS - ZADAR d.o.o. za promet robe i usluga, OIB 40120676990, Put Petrića 34C,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OZIRIS - ZADAR d.o.o. za promet robe i usluga</item>
    </izvorni_sadrzaj>
    <derivirana_varijabla naziv="DomainObject.Predmet.SudioniciListNaziv_1">
      <item>FINA</item>
      <item>OZIRIS - ZADAR d.o.o. za promet robe i usluga</item>
    </derivirana_varijabla>
  </DomainObject.Predmet.SudioniciListNaziv>
  <DomainObject.Predmet.SudioniciListAdressOIB>
    <izvorni_sadrzaj>
      <item>FINA, OIB 85821130368</item>
      <item>OZIRIS - ZADAR d.o.o. za promet robe i usluga, OIB 40120676990, Put Petrića 34C,23000 Zadar</item>
    </izvorni_sadrzaj>
    <derivirana_varijabla naziv="DomainObject.Predmet.SudioniciListAdressOIB_1">
      <item>FINA, OIB 85821130368</item>
      <item>OZIRIS - ZADAR d.o.o. za promet robe i usluga, OIB 40120676990, Put Petrića 34C,23000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40120676990</item>
    </izvorni_sadrzaj>
    <derivirana_varijabla naziv="DomainObject.Predmet.SudioniciListNazivOIB_1">
      <item>, OIB 85821130368</item>
      <item>, OIB 40120676990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382</properties:Words>
  <properties:Characters>1971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2016-01-18T14:02:00Z</dcterms:created>
  <dc:creator>Danijela Markulin</dc:creator>
  <cp:lastModifiedBy>Mirjana Lukić</cp:lastModifiedBy>
  <cp:lastPrinted>2016-01-15T08:33:00Z</cp:lastPrinted>
  <dcterms:modified xmlns:xsi="http://www.w3.org/2001/XMLSchema-instance" xsi:type="dcterms:W3CDTF">2016-01-21T10:04:00Z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