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5261E6" w:rsidR="00460FD2" w:rsidRPr="00FA672B">
        <w:tc>
          <w:tcPr>
            <w:tcW w:type="dxa" w:w="4253"/>
          </w:tcPr>
          <w:p w:rsidRDefault="00460FD2" w:rsidP="005261E6" w:rsidR="00460FD2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0FD2" w:rsidP="005261E6" w:rsidR="00460FD2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460FD2" w:rsidP="005261E6" w:rsidR="00460FD2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460FD2" w:rsidP="005261E6" w:rsidR="00460FD2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460FD2" w:rsidP="005261E6" w:rsidR="00460FD2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249ddf" w14:paraId="1249ddf" w:rsidRDefault="00460FD2" w:rsidP="00460FD2" w:rsidR="00460FD2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B45132">
        <w:rPr>
          <w:sz w:val="24"/>
        </w:rPr>
        <w:t>6857</w:t>
      </w:r>
      <w:r>
        <w:rPr>
          <w:sz w:val="24"/>
        </w:rPr>
        <w:t>/15</w:t>
      </w:r>
    </w:p>
    <w:p w:rsidRDefault="00460FD2" w:rsidP="00460FD2" w:rsidR="00460FD2">
      <w:pPr>
        <w:spacing w:lineRule="atLeast" w:line="240"/>
        <w:jc w:val="right"/>
        <w:rPr>
          <w:sz w:val="24"/>
        </w:rPr>
      </w:pPr>
    </w:p>
    <w:p w:rsidRDefault="00460FD2" w:rsidP="00460FD2" w:rsidR="00460FD2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460FD2" w:rsidP="00460FD2" w:rsidR="00460FD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460FD2" w:rsidP="00460FD2" w:rsidR="00460FD2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460FD2" w:rsidP="00460FD2" w:rsidR="00460FD2">
      <w:pPr>
        <w:ind w:left="2880"/>
        <w:jc w:val="right"/>
        <w:rPr>
          <w:b/>
          <w:sz w:val="24"/>
        </w:rPr>
      </w:pPr>
    </w:p>
    <w:p w:rsidRDefault="00460FD2" w:rsidP="00460FD2" w:rsidR="00460F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B45132" w:rsidRPr="00334BFA">
        <w:rPr>
          <w:sz w:val="24"/>
          <w:szCs w:val="24"/>
        </w:rPr>
        <w:t>LOGISTIČKO SREDIŠTE d.o.o., Zagreb, Selska 90a, OIB:  51878778393</w:t>
      </w:r>
      <w:r w:rsidR="00B45132">
        <w:rPr>
          <w:sz w:val="24"/>
          <w:szCs w:val="24"/>
        </w:rPr>
        <w:t>, kojeg zastupaju odvjetnici iz Odvjetničkog društva Čerin, Mar, Žuvanić i Štambuk, Zagreb, Jurišićeva 9</w:t>
      </w:r>
      <w:r>
        <w:rPr>
          <w:sz w:val="24"/>
          <w:szCs w:val="24"/>
        </w:rPr>
        <w:t xml:space="preserve">, dana 15. veljače 2016. </w:t>
      </w:r>
    </w:p>
    <w:p w:rsidRDefault="00460FD2" w:rsidP="00460FD2" w:rsidR="00460FD2">
      <w:pPr>
        <w:ind w:firstLine="708"/>
        <w:jc w:val="both"/>
        <w:rPr>
          <w:sz w:val="24"/>
          <w:szCs w:val="24"/>
        </w:rPr>
      </w:pPr>
    </w:p>
    <w:p w:rsidRDefault="00460FD2" w:rsidP="00460FD2" w:rsidR="00460FD2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460FD2" w:rsidP="00460FD2" w:rsidR="00460FD2">
      <w:pPr>
        <w:jc w:val="center"/>
        <w:rPr>
          <w:b/>
          <w:sz w:val="24"/>
        </w:rPr>
      </w:pPr>
    </w:p>
    <w:p w:rsidRDefault="00460FD2" w:rsidP="00460FD2" w:rsidR="00460FD2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B45132" w:rsidRPr="00334BFA">
        <w:rPr>
          <w:sz w:val="24"/>
          <w:szCs w:val="24"/>
        </w:rPr>
        <w:t>LOGISTIČKO SREDIŠTE d.o.o., Zagreb, Selska 90a, OIB:  51878778393</w:t>
      </w:r>
      <w:r w:rsidRPr="00351A20">
        <w:rPr>
          <w:sz w:val="24"/>
          <w:szCs w:val="24"/>
        </w:rPr>
        <w:t>.</w:t>
      </w:r>
    </w:p>
    <w:p w:rsidRDefault="00460FD2" w:rsidP="00460FD2" w:rsidR="00460FD2">
      <w:pPr>
        <w:ind w:firstLine="720"/>
        <w:rPr>
          <w:sz w:val="24"/>
          <w:szCs w:val="24"/>
        </w:rPr>
      </w:pPr>
    </w:p>
    <w:p w:rsidRDefault="00460FD2" w:rsidP="00460FD2" w:rsidR="00460FD2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60FD2" w:rsidP="00460FD2" w:rsidR="00460FD2">
      <w:pPr>
        <w:jc w:val="both"/>
        <w:rPr>
          <w:sz w:val="24"/>
        </w:rPr>
      </w:pPr>
    </w:p>
    <w:p w:rsidRDefault="00460FD2" w:rsidP="00460FD2" w:rsidR="00460FD2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60FD2" w:rsidP="00460FD2" w:rsidR="00460F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B45132">
        <w:rPr>
          <w:sz w:val="24"/>
        </w:rPr>
        <w:t>4. siječnja</w:t>
      </w:r>
      <w:r>
        <w:rPr>
          <w:sz w:val="24"/>
        </w:rPr>
        <w:t xml:space="preserve"> 2016. dužnik je </w:t>
      </w:r>
      <w:r w:rsidR="00B45132">
        <w:rPr>
          <w:sz w:val="24"/>
        </w:rPr>
        <w:t>obavijestio ovaj sud da je dana 15.12.2015. podmirio sve neizvršene osnove za plaćanje. FINA je podneskom od 12. veljače 2016. dostavila potvrdu o blokadi računa i novčanih sredstava ovršenika od 8. veljače 2016. iz koje proizlazi da dužnik nema nepodmirenih obveza na dan izdavanje navedene potvrde.</w:t>
      </w:r>
    </w:p>
    <w:p w:rsidRDefault="00460FD2" w:rsidP="00460FD2" w:rsidR="00460FD2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B45132">
        <w:rPr>
          <w:sz w:val="24"/>
        </w:rPr>
        <w:t>8</w:t>
      </w:r>
      <w:r>
        <w:rPr>
          <w:sz w:val="24"/>
        </w:rPr>
        <w:t xml:space="preserve">. veljače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460FD2" w:rsidP="00460FD2" w:rsidR="00460FD2" w:rsidRPr="008600EF">
      <w:pPr>
        <w:pStyle w:val="Odlomakpopisa"/>
        <w:ind w:left="0"/>
        <w:jc w:val="center"/>
      </w:pPr>
      <w:r>
        <w:t>U Zagrebu, 15. veljače 2016</w:t>
      </w:r>
      <w:r w:rsidRPr="008600EF">
        <w:t>.</w:t>
      </w:r>
    </w:p>
    <w:p w:rsidRDefault="00460FD2" w:rsidP="00460FD2" w:rsidR="00460FD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460FD2" w:rsidP="00460FD2" w:rsidR="00460FD2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right"/>
        <w:rPr>
          <w:sz w:val="24"/>
        </w:rPr>
      </w:pPr>
    </w:p>
    <w:p w:rsidRDefault="00460FD2" w:rsidP="00460FD2" w:rsidR="00460FD2">
      <w:pPr>
        <w:jc w:val="both"/>
        <w:rPr>
          <w:sz w:val="24"/>
        </w:rPr>
      </w:pPr>
    </w:p>
    <w:p w:rsidRDefault="00460FD2" w:rsidP="00460FD2" w:rsidR="00460FD2">
      <w:pPr>
        <w:jc w:val="both"/>
        <w:rPr>
          <w:sz w:val="24"/>
        </w:rPr>
      </w:pPr>
    </w:p>
    <w:p w:rsidRDefault="00460FD2" w:rsidP="00460FD2" w:rsidR="00460FD2">
      <w:pPr>
        <w:jc w:val="both"/>
        <w:rPr>
          <w:sz w:val="24"/>
        </w:rPr>
      </w:pP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460FD2" w:rsidP="00460FD2" w:rsidR="00460FD2">
      <w:pPr>
        <w:jc w:val="both"/>
        <w:rPr>
          <w:sz w:val="24"/>
        </w:rPr>
      </w:pP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>DNA: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460FD2" w:rsidP="00460FD2" w:rsidR="00460FD2">
      <w:pPr>
        <w:jc w:val="both"/>
        <w:rPr>
          <w:sz w:val="24"/>
        </w:rPr>
      </w:pPr>
      <w:r>
        <w:rPr>
          <w:sz w:val="24"/>
        </w:rPr>
        <w:t xml:space="preserve">2.Dužniku po punomoćniku </w:t>
      </w:r>
    </w:p>
    <w:p w:rsidRDefault="00460FD2" w:rsidP="00460FD2" w:rsidR="00460FD2"/>
    <w:p w:rsidRDefault="00460FD2" w:rsidP="00460FD2" w:rsidR="00460FD2"/>
    <w:p w:rsidRDefault="00460FD2" w:rsidP="00460FD2" w:rsidR="00460FD2"/>
    <w:p w:rsidRDefault="00460FD2" w:rsidP="00460FD2" w:rsidR="00460FD2"/>
    <w:p w:rsidRDefault="00460FD2" w:rsidP="00460FD2" w:rsidR="00460FD2"/>
    <w:p w:rsidRDefault="00460FD2" w:rsidP="00460FD2" w:rsidR="00460FD2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132" w:rsidP="00B45132" w:rsidR="00B45132">
      <w:r>
        <w:separator/>
      </w:r>
    </w:p>
  </w:endnote>
  <w:endnote w:id="0" w:type="continuationSeparator">
    <w:p w:rsidRDefault="00B45132" w:rsidP="00B45132" w:rsidR="00B4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132" w:rsidP="00B45132" w:rsidR="00B45132">
      <w:r>
        <w:separator/>
      </w:r>
    </w:p>
  </w:footnote>
  <w:footnote w:id="0" w:type="continuationSeparator">
    <w:p w:rsidRDefault="00B45132" w:rsidP="00B45132" w:rsidR="00B45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13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5132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60. St-6857/15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FD2"/>
    <w:rsid w:val="00133143"/>
    <w:rsid w:val="00460FD2"/>
    <w:rsid w:val="00B45132"/>
    <w:rsid w:val="00DF029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0FD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60FD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60FD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60F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FD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60FD2"/>
  </w:style>
  <w:style w:styleId="Odlomakpopisa" w:type="paragraph">
    <w:name w:val="List Paragraph"/>
    <w:basedOn w:val="Normal"/>
    <w:uiPriority w:val="34"/>
    <w:qFormat/>
    <w:rsid w:val="00460FD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F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FD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51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513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2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2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2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2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0FD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60FD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60FD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60F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FD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60FD2"/>
  </w:style>
  <w:style w:styleId="Odlomakpopisa" w:type="paragraph">
    <w:name w:val="List Paragraph"/>
    <w:basedOn w:val="Normal"/>
    <w:uiPriority w:val="34"/>
    <w:qFormat/>
    <w:rsid w:val="00460FD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F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FD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51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513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2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2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2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2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6857</izvorni_sadrzaj>
    <derivirana_varijabla naziv="DomainObject.Predmet.Broj_1">6857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St-6857/2015</izvorni_sadrzaj>
    <derivirana_varijabla naziv="DomainObject.Predmet.OznakaBroj_1">St-6857/2015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LOGISTIČKO SREDIŠTE d.o.o.</izvorni_sadrzaj>
    <derivirana_varijabla naziv="DomainObject.Predmet.ProtustrankaFormated_1">  LOGISTIČKO SREDIŠTE d.o.o.</derivirana_varijabla>
  </DomainObject.Predmet.ProtustrankaFormated>
  <DomainObject.Predmet.ProtustrankaFormatedOIB>
    <izvorni_sadrzaj>  LOGISTIČKO SREDIŠTE d.o.o., OIB 51878778393</izvorni_sadrzaj>
    <derivirana_varijabla naziv="DomainObject.Predmet.ProtustrankaFormatedOIB_1">  LOGISTIČKO SREDIŠTE d.o.o., OIB 51878778393</derivirana_varijabla>
  </DomainObject.Predmet.ProtustrankaFormatedOIB>
  <DomainObject.Predmet.ProtustrankaFormatedWithAdress>
    <izvorni_sadrzaj> LOGISTIČKO SREDIŠTE d.o.o., Selska 90/a, 10000 Zagreb</izvorni_sadrzaj>
    <derivirana_varijabla naziv="DomainObject.Predmet.ProtustrankaFormatedWithAdress_1"> LOGISTIČKO SREDIŠTE d.o.o., Selska 90/a, 10000 Zagreb</derivirana_varijabla>
  </DomainObject.Predmet.ProtustrankaFormatedWithAdress>
  <DomainObject.Predmet.ProtustrankaFormatedWithAdressOIB>
    <izvorni_sadrzaj> LOGISTIČKO SREDIŠTE d.o.o., OIB 51878778393, Selska 90/a, 10000 Zagreb</izvorni_sadrzaj>
    <derivirana_varijabla naziv="DomainObject.Predmet.ProtustrankaFormatedWithAdressOIB_1"> LOGISTIČKO SREDIŠTE d.o.o., OIB 51878778393, Selska 90/a, 10000 Zagreb</derivirana_varijabla>
  </DomainObject.Predmet.ProtustrankaFormatedWithAdressOIB>
  <DomainObject.Predmet.ProtustrankaWithAdress>
    <izvorni_sadrzaj>LOGISTIČKO SREDIŠTE d.o.o. Selska 90/a, 10000 Zagreb</izvorni_sadrzaj>
    <derivirana_varijabla naziv="DomainObject.Predmet.ProtustrankaWithAdress_1">LOGISTIČKO SREDIŠTE d.o.o. Selska 90/a, 10000 Zagreb</derivirana_varijabla>
  </DomainObject.Predmet.ProtustrankaWithAdress>
  <DomainObject.Predmet.ProtustrankaWithAdressOIB>
    <izvorni_sadrzaj>LOGISTIČKO SREDIŠTE d.o.o., OIB 51878778393, Selska 90/a, 10000 Zagreb</izvorni_sadrzaj>
    <derivirana_varijabla naziv="DomainObject.Predmet.ProtustrankaWithAdressOIB_1">LOGISTIČKO SREDIŠTE d.o.o., OIB 51878778393, Selska 90/a, 10000 Zagreb</derivirana_varijabla>
  </DomainObject.Predmet.ProtustrankaWithAdressOIB>
  <DomainObject.Predmet.ProtustrankaNazivFormated>
    <izvorni_sadrzaj>LOGISTIČKO SREDIŠTE d.o.o.</izvorni_sadrzaj>
    <derivirana_varijabla naziv="DomainObject.Predmet.ProtustrankaNazivFormated_1">LOGISTIČKO SREDIŠTE d.o.o.</derivirana_varijabla>
  </DomainObject.Predmet.ProtustrankaNazivFormated>
  <DomainObject.Predmet.ProtustrankaNazivFormatedOIB>
    <izvorni_sadrzaj>LOGISTIČKO SREDIŠTE d.o.o., OIB 51878778393</izvorni_sadrzaj>
    <derivirana_varijabla naziv="DomainObject.Predmet.ProtustrankaNazivFormatedOIB_1">LOGISTIČKO SREDIŠTE d.o.o., OIB 51878778393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LOGISTIČKO SREDIŠTE d.o.o.</item>
    </izvorni_sadrzaj>
    <derivirana_varijabla naziv="DomainObject.Predmet.ProtuStrankaListFormated_1">
      <item>LOGISTIČKO SREDIŠTE d.o.o.</item>
    </derivirana_varijabla>
  </DomainObject.Predmet.ProtuStrankaListFormated>
  <DomainObject.Predmet.ProtuStrankaListFormatedOIB>
    <izvorni_sadrzaj>
      <item>LOGISTIČKO SREDIŠTE d.o.o., OIB 51878778393</item>
    </izvorni_sadrzaj>
    <derivirana_varijabla naziv="DomainObject.Predmet.ProtuStrankaListFormatedOIB_1">
      <item>LOGISTIČKO SREDIŠTE d.o.o., OIB 51878778393</item>
    </derivirana_varijabla>
  </DomainObject.Predmet.ProtuStrankaListFormatedOIB>
  <DomainObject.Predmet.ProtuStrankaListFormatedWithAdress>
    <izvorni_sadrzaj>
      <item>LOGISTIČKO SREDIŠTE d.o.o., Selska 90/a, 10000 Zagreb</item>
    </izvorni_sadrzaj>
    <derivirana_varijabla naziv="DomainObject.Predmet.ProtuStrankaListFormatedWithAdress_1">
      <item>LOGISTIČKO SREDIŠTE d.o.o., Selska 90/a, 10000 Zagreb</item>
    </derivirana_varijabla>
  </DomainObject.Predmet.ProtuStrankaListFormatedWithAdress>
  <DomainObject.Predmet.ProtuStrankaListFormatedWithAdressOIB>
    <izvorni_sadrzaj>
      <item>LOGISTIČKO SREDIŠTE d.o.o., OIB 51878778393, Selska 90/a, 10000 Zagreb</item>
    </izvorni_sadrzaj>
    <derivirana_varijabla naziv="DomainObject.Predmet.ProtuStrankaListFormatedWithAdressOIB_1">
      <item>LOGISTIČKO SREDIŠTE d.o.o., OIB 51878778393, Selska 90/a, 10000 Zagreb</item>
    </derivirana_varijabla>
  </DomainObject.Predmet.ProtuStrankaListFormatedWithAdressOIB>
  <DomainObject.Predmet.ProtuStrankaListNazivFormated>
    <izvorni_sadrzaj>
      <item>LOGISTIČKO SREDIŠTE d.o.o.</item>
    </izvorni_sadrzaj>
    <derivirana_varijabla naziv="DomainObject.Predmet.ProtuStrankaListNazivFormated_1">
      <item>LOGISTIČKO SREDIŠTE d.o.o.</item>
    </derivirana_varijabla>
  </DomainObject.Predmet.ProtuStrankaListNazivFormated>
  <DomainObject.Predmet.ProtuStrankaListNazivFormatedOIB>
    <izvorni_sadrzaj>
      <item>LOGISTIČKO SREDIŠTE d.o.o., OIB 51878778393</item>
    </izvorni_sadrzaj>
    <derivirana_varijabla naziv="DomainObject.Predmet.ProtuStrankaListNazivFormatedOIB_1">
      <item>LOGISTIČKO SREDIŠTE d.o.o., OIB 51878778393</item>
    </derivirana_varijabla>
  </DomainObject.Predmet.ProtuStrankaListNazivFormatedOIB>
  <DomainObject.Predmet.OstaliListFormated>
    <izvorni_sadrzaj>
      <item>Ingrid Žnidarić</item>
      <item>OD Čerin, Mar i dr.</item>
    </izvorni_sadrzaj>
    <derivirana_varijabla naziv="DomainObject.Predmet.OstaliListFormated_1">
      <item>Ingrid Žnidarić</item>
      <item>OD Čerin, Mar i dr.</item>
    </derivirana_varijabla>
  </DomainObject.Predmet.OstaliListFormated>
  <DomainObject.Predmet.OstaliListFormatedOIB>
    <izvorni_sadrzaj>
      <item>Ingrid Žnidarić, OIB 62932175580</item>
      <item>OD Čerin, Mar i dr.</item>
    </izvorni_sadrzaj>
    <derivirana_varijabla naziv="DomainObject.Predmet.OstaliListFormatedOIB_1">
      <item>Ingrid Žnidarić, OIB 62932175580</item>
      <item>OD Čerin, Mar i dr.</item>
    </derivirana_varijabla>
  </DomainObject.Predmet.OstaliListFormatedOIB>
  <DomainObject.Predmet.OstaliListFormatedWithAdress>
    <izvorni_sadrzaj>
      <item>Ingrid Žnidarić, Bolfani 2 A, Zagreb</item>
      <item>OD Čerin, Mar i dr., Jurišićeva 9, 10000 Zagreb</item>
    </izvorni_sadrzaj>
    <derivirana_varijabla naziv="DomainObject.Predmet.OstaliListFormatedWithAdress_1">
      <item>Ingrid Žnidarić, Bolfani 2 A, Zagreb</item>
      <item>OD Čerin, Mar i dr., Jurišićeva 9, 10000 Zagreb</item>
    </derivirana_varijabla>
  </DomainObject.Predmet.OstaliListFormatedWithAdress>
  <DomainObject.Predmet.OstaliListFormatedWithAdressOIB>
    <izvorni_sadrzaj>
      <item>Ingrid Žnidarić, OIB 62932175580, Bolfani 2 A, Zagreb</item>
      <item>OD Čerin, Mar i dr., Jurišićeva 9, 10000 Zagreb</item>
    </izvorni_sadrzaj>
    <derivirana_varijabla naziv="DomainObject.Predmet.OstaliListFormatedWithAdressOIB_1">
      <item>Ingrid Žnidarić, OIB 62932175580, Bolfani 2 A, Zagreb</item>
      <item>OD Čerin, Mar i dr., Jurišićeva 9, 10000 Zagreb</item>
    </derivirana_varijabla>
  </DomainObject.Predmet.OstaliListFormatedWithAdressOIB>
  <DomainObject.Predmet.OstaliListNazivFormated>
    <izvorni_sadrzaj>
      <item>Ingrid Žnidarić</item>
      <item>OD Čerin, Mar i dr.</item>
    </izvorni_sadrzaj>
    <derivirana_varijabla naziv="DomainObject.Predmet.OstaliListNazivFormated_1">
      <item>Ingrid Žnidarić</item>
      <item>OD Čerin, Mar i dr.</item>
    </derivirana_varijabla>
  </DomainObject.Predmet.OstaliListNazivFormated>
  <DomainObject.Predmet.OstaliListNazivFormatedOIB>
    <izvorni_sadrzaj>
      <item>Ingrid Žnidarić, OIB 62932175580</item>
      <item>OD Čerin, Mar i dr.</item>
    </izvorni_sadrzaj>
    <derivirana_varijabla naziv="DomainObject.Predmet.OstaliListNazivFormatedOIB_1">
      <item>Ingrid Žnidarić, OIB 62932175580</item>
      <item>OD Čerin, Mar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LOGISTIČKO SREDIŠTE d.o.o.</izvorni_sadrzaj>
    <derivirana_varijabla naziv="DomainObject.Predmet.ProtustrankaIDrugi_1">LOGISTIČKO SREDIŠTE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LOGISTIČKO SREDIŠTE d.o.o., OIB 51878778393, Selska 90/a, 10000 Zagreb</izvorni_sadrzaj>
    <derivirana_varijabla naziv="DomainObject.Predmet.ProtustrankaIDrugiAdressOIB_1">LOGISTIČKO SREDIŠTE d.o.o., OIB 51878778393, Selska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LOGISTIČKO SREDIŠTE d.o.o.</item>
      <item>Ingrid Žnidarić</item>
      <item>OD Čerin, Mar i dr.</item>
    </izvorni_sadrzaj>
    <derivirana_varijabla naziv="DomainObject.Predmet.SudioniciListNaziv_1">
      <item>FINA Regionalni centar Zagreb</item>
      <item>LOGISTIČKO SREDIŠTE d.o.o.</item>
      <item>Ingrid Žnidarić</item>
      <item>OD Čerin, Mar i dr.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LOGISTIČKO SREDIŠTE d.o.o., OIB 51878778393, Selska 90/a,10000 Zagreb</item>
      <item>Ingrid Žnidarić, OIB 62932175580, Bolfani 2 A,Zagreb</item>
      <item>OD Čerin, Mar i dr., Jurišićeva 9,10000 Zagreb</item>
    </izvorni_sadrzaj>
    <derivirana_varijabla naziv="DomainObject.Predmet.SudioniciListAdressOIB_1">
      <item>FINA Regionalni centar Zagreb, OIB 85821130368, Trg svibanjskih žrtava 1995. 1,10000 Zagreb</item>
      <item>LOGISTIČKO SREDIŠTE d.o.o., OIB 51878778393, Selska 90/a,10000 Zagreb</item>
      <item>Ingrid Žnidarić, OIB 62932175580, Bolfani 2 A,Zagreb</item>
      <item>OD Čerin, Mar i dr., Jurišićeva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51878778393</item>
      <item>, OIB 62932175580</item>
      <item>, OIB null</item>
    </izvorni_sadrzaj>
    <derivirana_varijabla naziv="DomainObject.Predmet.SudioniciListNazivOIB_1">
      <item>, OIB 85821130368</item>
      <item>, OIB 51878778393</item>
      <item>, OIB 62932175580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1712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2016-02-15T09:18:00Z</dcterms:created>
  <dc:creator>Jelena Vučemilo Manojlovski</dc:creator>
  <cp:lastModifiedBy>Jelena Vučemilo Manojlovski</cp:lastModifiedBy>
  <dcterms:modified xmlns:xsi="http://www.w3.org/2001/XMLSchema-instance" xsi:type="dcterms:W3CDTF">2016-02-15T09:25:00Z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