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7902" w14:paraId="d4b790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622C86" w:rsidP="00586DD5" w:rsidR="00622C86">
      <w:r>
        <w:t xml:space="preserve">    Republika Hrvatska</w:t>
      </w:r>
    </w:p>
    <w:p w:rsidRDefault="00622C86" w:rsidP="00586DD5" w:rsidR="00586DD5" w:rsidRPr="00586DD5"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20A9B">
        <w:t>89</w:t>
      </w:r>
      <w:r w:rsidR="00586DD5" w:rsidRPr="00586DD5">
        <w:t>. St</w:t>
      </w:r>
      <w:r w:rsidR="00C20A9B">
        <w:t>-</w:t>
      </w:r>
      <w:r w:rsidR="00696F82">
        <w:t>5162</w:t>
      </w:r>
      <w:r w:rsidR="006A796A">
        <w:t>/15</w:t>
      </w:r>
      <w:r>
        <w:t>-</w:t>
      </w:r>
      <w:r w:rsidR="00233B5A">
        <w:t>19</w:t>
      </w:r>
    </w:p>
    <w:p w:rsidRDefault="00622C86" w:rsidP="00586DD5" w:rsidR="00586DD5" w:rsidRPr="00586DD5">
      <w:r>
        <w:t xml:space="preserve">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696F82" w:rsidRPr="004D6A23">
        <w:rPr>
          <w:lang w:val="pt-BR"/>
        </w:rPr>
        <w:t>DISKONT ODJEĆE I OBUĆE d.o.o., Zagreb, Konjšćinski zavoj 1, OIB 01047165882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696F82">
        <w:rPr>
          <w:lang w:val="pt-BR"/>
        </w:rPr>
        <w:t>23</w:t>
      </w:r>
      <w:r w:rsidR="007F5BEE">
        <w:rPr>
          <w:lang w:val="pt-BR"/>
        </w:rPr>
        <w:t xml:space="preserve">. </w:t>
      </w:r>
      <w:r w:rsidR="00696F82">
        <w:rPr>
          <w:lang w:val="pt-BR"/>
        </w:rPr>
        <w:t>kolovoza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96F82" w:rsidRPr="004D6A23">
        <w:rPr>
          <w:lang w:val="pt-BR"/>
        </w:rPr>
        <w:t>DISKONT ODJEĆE I OBUĆE d.o.o., Zagreb, Konjšćinski zavoj 1</w:t>
      </w:r>
      <w:r w:rsidR="00696F82" w:rsidRPr="00EC6D7A">
        <w:rPr>
          <w:lang w:val="pt-BR"/>
        </w:rPr>
        <w:t>,</w:t>
      </w:r>
      <w:r w:rsidR="00696F82">
        <w:rPr>
          <w:lang w:val="pt-BR"/>
        </w:rPr>
        <w:t xml:space="preserve"> </w:t>
      </w:r>
      <w:r w:rsidR="00696F82">
        <w:t>za</w:t>
      </w:r>
      <w:r w:rsidR="00696F82" w:rsidRPr="00586DD5">
        <w:t xml:space="preserve"> </w:t>
      </w:r>
      <w:r w:rsidR="00696F82">
        <w:t>20</w:t>
      </w:r>
      <w:r w:rsidR="00696F82" w:rsidRPr="00C20A9B">
        <w:t xml:space="preserve">. </w:t>
      </w:r>
      <w:r w:rsidR="00696F82">
        <w:t>rujna</w:t>
      </w:r>
      <w:r w:rsidR="00696F82" w:rsidRPr="00C20A9B">
        <w:t xml:space="preserve"> </w:t>
      </w:r>
      <w:r w:rsidR="00696F82">
        <w:t>2016. u 11:2</w:t>
      </w:r>
      <w:r w:rsidR="00696F82" w:rsidRPr="00C20A9B">
        <w:t>0</w:t>
      </w:r>
      <w:r w:rsidR="00696F82" w:rsidRPr="00C20A9B">
        <w:rPr>
          <w:b/>
        </w:rPr>
        <w:t xml:space="preserve"> </w:t>
      </w:r>
      <w:r w:rsidR="00696F82" w:rsidRPr="000E1DC5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696F82">
      <w:pPr>
        <w:jc w:val="both"/>
      </w:pPr>
      <w:r>
        <w:t xml:space="preserve">-   </w:t>
      </w:r>
      <w:r w:rsidR="00B03DDD">
        <w:t xml:space="preserve"> </w:t>
      </w:r>
      <w:proofErr w:type="spellStart"/>
      <w:r w:rsidR="00696F82">
        <w:t>Addiko</w:t>
      </w:r>
      <w:proofErr w:type="spellEnd"/>
      <w:r w:rsidR="00696F82">
        <w:t xml:space="preserve"> Bank d.d.</w:t>
      </w:r>
    </w:p>
    <w:p w:rsidRDefault="00696F82" w:rsidP="00B03DDD" w:rsidR="007F5BEE" w:rsidRPr="004D6A23">
      <w:pPr>
        <w:jc w:val="both"/>
      </w:pPr>
      <w:r>
        <w:t xml:space="preserve"> -   </w:t>
      </w:r>
      <w:r w:rsidR="007F5BEE">
        <w:t>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7F5BEE">
        <w:t>2</w:t>
      </w:r>
      <w:r w:rsidR="00696F82">
        <w:t>3</w:t>
      </w:r>
      <w:r w:rsidR="007F5BEE">
        <w:t xml:space="preserve">. </w:t>
      </w:r>
      <w:r w:rsidR="00696F82">
        <w:t>kolovoza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233B5A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233B5A" w:rsidR="00233B5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33B5A" w:rsidR="00233B5A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3A410E" w:rsidR="00B639DE" w:rsidRPr="00586DD5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C86" w:rsidR="005E3781">
    <w:pPr>
      <w:pStyle w:val="Zaglavlje"/>
    </w:pPr>
    <w:r>
      <w:t xml:space="preserve">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33B5A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4477E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22C86"/>
    <w:rsid w:val="0063051F"/>
    <w:rsid w:val="0065743D"/>
    <w:rsid w:val="00685A5E"/>
    <w:rsid w:val="00692286"/>
    <w:rsid w:val="00696F82"/>
    <w:rsid w:val="006A22C0"/>
    <w:rsid w:val="006A796A"/>
    <w:rsid w:val="006B708C"/>
    <w:rsid w:val="006E4475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7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4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4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4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4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7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4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4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4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4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zz dužnika
4.	Addiko Bank d.d.
5.	privremeni stečajni upravitelj
6.	e-oglasna ploča uz objavu izvješća privremenog stečajnog upravitelja od 22.7.2016.</izvorni_sadrzaj>
    <derivirana_varijabla naziv="DomainObject.Primjedba_1">DNA
1.	predlagatelj 
2.	dužnik
3.	zz dužnika
4.	Addiko Bank d.d.
5.	privremeni stečajni upravitelj
6.	e-oglasna ploča uz objavu izvješća privremenog stečajnog upravitelja od 22.7.2016.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5162</izvorni_sadrzaj>
    <derivirana_varijabla naziv="DomainObject.Predmet.Broj_1">5162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St-5162/2015</izvorni_sadrzaj>
    <derivirana_varijabla naziv="DomainObject.Predmet.OznakaBroj_1">St-5162/2015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ODJEĆE I OBUĆE d.o.o. zastupanog po punomoćniku LAZAR ĆIBARIĆ; NIKOLA ĆIBARIĆ</izvorni_sadrzaj>
    <derivirana_varijabla naziv="DomainObject.Predmet.ProtustrankaFormated_1">  DISKONT ODJEĆE I OBUĆE d.o.o. zastupanog po punomoćniku LAZAR ĆIBARIĆ; NIKOLA ĆIBARIĆ</derivirana_varijabla>
  </DomainObject.Predmet.ProtustrankaFormated>
  <DomainObject.Predmet.ProtustrankaFormatedOIB>
    <izvorni_sadrzaj>  DISKONT ODJEĆE I OBUĆE d.o.o., OIB 01047165882 zastupanog po punomoćniku LAZAR ĆIBARIĆ; NIKOLA ĆIBARIĆ</izvorni_sadrzaj>
    <derivirana_varijabla naziv="DomainObject.Predmet.ProtustrankaFormatedOIB_1">  DISKONT ODJEĆE I OBUĆE d.o.o., OIB 01047165882 zastupanog po punomoćniku LAZAR ĆIBARIĆ; NIKOLA ĆIBARIĆ</derivirana_varijabla>
  </DomainObject.Predmet.ProtustrankaFormatedOIB>
  <DomainObject.Predmet.ProtustrankaFormatedWithAdress>
    <izvorni_sadrzaj> DISKONT ODJEĆE I OBUĆE d.o.o., Konjšćinski zavoj 1, 10000 Zagreb zastupanog po punomoćniku LAZAR ĆIBARIĆ; NIKOLA ĆIBARIĆ</izvorni_sadrzaj>
    <derivirana_varijabla naziv="DomainObject.Predmet.ProtustrankaFormatedWithAdress_1"> DISKONT ODJEĆE I OBUĆE d.o.o., Konjšćinski zavoj 1, 10000 Zagreb zastupanog po punomoćniku LAZAR ĆIBARIĆ; NIKOLA ĆIBARIĆ</derivirana_varijabla>
  </DomainObject.Predmet.ProtustrankaFormatedWithAdress>
  <DomainObject.Predmet.ProtustrankaFormatedWithAdressOIB>
    <izvorni_sadrzaj> DISKONT ODJEĆE I OBUĆE d.o.o., OIB 01047165882, Konjšćinski zavoj 1, 10000 Zagreb zastupanog po punomoćniku LAZAR ĆIBARIĆ; NIKOLA ĆIBARIĆ</izvorni_sadrzaj>
    <derivirana_varijabla naziv="DomainObject.Predmet.ProtustrankaFormatedWithAdressOIB_1"> DISKONT ODJEĆE I OBUĆE d.o.o., OIB 01047165882, Konjšćinski zavoj 1, 10000 Zagreb zastupanog po punomoćniku LAZAR ĆIBARIĆ; NIKOLA ĆIBARIĆ</derivirana_varijabla>
  </DomainObject.Predmet.ProtustrankaFormatedWithAdressOIB>
  <DomainObject.Predmet.ProtustrankaWithAdress>
    <izvorni_sadrzaj>DISKONT ODJEĆE I OBUĆE d.o.o. Konjšćinski zavoj 1, 10000 Zagreb</izvorni_sadrzaj>
    <derivirana_varijabla naziv="DomainObject.Predmet.ProtustrankaWithAdress_1">DISKONT ODJEĆE I OBUĆE d.o.o. Konjšćinski zavoj 1, 10000 Zagreb</derivirana_varijabla>
  </DomainObject.Predmet.ProtustrankaWithAdress>
  <DomainObject.Predmet.ProtustrankaWithAdressOIB>
    <izvorni_sadrzaj>DISKONT ODJEĆE I OBUĆE d.o.o., OIB 01047165882, Konjšćinski zavoj 1, 10000 Zagreb</izvorni_sadrzaj>
    <derivirana_varijabla naziv="DomainObject.Predmet.ProtustrankaWithAdressOIB_1">DISKONT ODJEĆE I OBUĆE d.o.o., OIB 01047165882, Konjšćinski zavoj 1, 10000 Zagreb</derivirana_varijabla>
  </DomainObject.Predmet.ProtustrankaWithAdressOIB>
  <DomainObject.Predmet.ProtustrankaNazivFormated>
    <izvorni_sadrzaj>DISKONT ODJEĆE I OBUĆE d.o.o.</izvorni_sadrzaj>
    <derivirana_varijabla naziv="DomainObject.Predmet.ProtustrankaNazivFormated_1">DISKONT ODJEĆE I OBUĆE d.o.o.</derivirana_varijabla>
  </DomainObject.Predmet.ProtustrankaNazivFormated>
  <DomainObject.Predmet.ProtustrankaNazivFormatedOIB>
    <izvorni_sadrzaj>DISKONT ODJEĆE I OBUĆE d.o.o., OIB 01047165882</izvorni_sadrzaj>
    <derivirana_varijabla naziv="DomainObject.Predmet.ProtustrankaNazivFormatedOIB_1">DISKONT ODJEĆE I OBUĆE d.o.o., OIB 01047165882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ĆIBARIĆ</izvorni_sadrzaj>
    <derivirana_varijabla naziv="DomainObject.Predmet.StrankaFormated_1">  FINA Regionalni centar Zagreb; LAZAR ĆIBARIĆ</derivirana_varijabla>
  </DomainObject.Predmet.StrankaFormated>
  <DomainObject.Predmet.StrankaFormatedOIB>
    <izvorni_sadrzaj>  FINA Regionalni centar Zagreb, OIB 85821130368; LAZAR ĆIBARIĆ, OIB 02522413825</izvorni_sadrzaj>
    <derivirana_varijabla naziv="DomainObject.Predmet.StrankaFormatedOIB_1">  FINA Regionalni centar Zagreb, OIB 85821130368; LAZAR ĆIBARIĆ, OIB 02522413825</derivirana_varijabla>
  </DomainObject.Predmet.StrankaFormatedOIB>
  <DomainObject.Predmet.StrankaFormatedWithAdress>
    <izvorni_sadrzaj> FINA Regionalni centar Zagreb, Trg svibanjskih žrtava 1995. br.1, 10000 Zagreb; LAZAR ĆIBARIĆ</izvorni_sadrzaj>
    <derivirana_varijabla naziv="DomainObject.Predmet.StrankaFormatedWithAdress_1"> FINA Regionalni centar Zagreb, Trg svibanjskih žrtava 1995. br.1, 10000 Zagreb; LAZAR ĆIBARIĆ</derivirana_varijabla>
  </DomainObject.Predmet.StrankaFormatedWithAdress>
  <DomainObject.Predmet.StrankaFormatedWithAdressOIB>
    <izvorni_sadrzaj> FINA Regionalni centar Zagreb, OIB 85821130368, Trg svibanjskih žrtava 1995. br.1, 10000 Zagreb; LAZAR ĆIBARIĆ, OIB 02522413825</izvorni_sadrzaj>
    <derivirana_varijabla naziv="DomainObject.Predmet.StrankaFormatedWithAdressOIB_1"> FINA Regionalni centar Zagreb, OIB 85821130368, Trg svibanjskih žrtava 1995. br.1, 10000 Zagreb; LAZAR ĆIBARIĆ, OIB 02522413825</derivirana_varijabla>
  </DomainObject.Predmet.StrankaFormatedWithAdressOIB>
  <DomainObject.Predmet.StrankaWithAdress>
    <izvorni_sadrzaj>FINA Regionalni centar Zagreb Trg svibanjskih žrtava 1995. br.1,10000 Zagreb,LAZAR ĆIBARIĆ </izvorni_sadrzaj>
    <derivirana_varijabla naziv="DomainObject.Predmet.StrankaWithAdress_1">FINA Regionalni centar Zagreb Trg svibanjskih žrtava 1995. br.1,10000 Zagreb,LAZAR ĆIBARIĆ </derivirana_varijabla>
  </DomainObject.Predmet.StrankaWithAdress>
  <DomainObject.Predmet.StrankaWithAdressOIB>
    <izvorni_sadrzaj>FINA Regionalni centar Zagreb, OIB 85821130368, Trg svibanjskih žrtava 1995. br.1,10000 Zagreb,LAZAR ĆIBARIĆ, OIB 02522413825</izvorni_sadrzaj>
    <derivirana_varijabla naziv="DomainObject.Predmet.StrankaWithAdressOIB_1">FINA Regionalni centar Zagreb, OIB 85821130368, Trg svibanjskih žrtava 1995. br.1,10000 Zagreb,LAZAR ĆIBARIĆ, OIB 02522413825</derivirana_varijabla>
  </DomainObject.Predmet.StrankaWithAdressOIB>
  <DomainObject.Predmet.StrankaNazivFormated>
    <izvorni_sadrzaj>FINA Regionalni centar Zagreb,LAZAR ĆIBARIĆ</izvorni_sadrzaj>
    <derivirana_varijabla naziv="DomainObject.Predmet.StrankaNazivFormated_1">FINA Regionalni centar Zagreb,LAZAR ĆIBARIĆ</derivirana_varijabla>
  </DomainObject.Predmet.StrankaNazivFormated>
  <DomainObject.Predmet.StrankaNazivFormatedOIB>
    <izvorni_sadrzaj>FINA Regionalni centar Zagreb, OIB 85821130368,LAZAR ĆIBARIĆ, OIB 02522413825</izvorni_sadrzaj>
    <derivirana_varijabla naziv="DomainObject.Predmet.StrankaNazivFormatedOIB_1">FINA Regionalni centar Zagreb, OIB 85821130368,LAZAR ĆIBARIĆ, OIB 02522413825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LAZAR ĆIBARIĆ</item>
    </izvorni_sadrzaj>
    <derivirana_varijabla naziv="DomainObject.Predmet.StrankaListFormated_1">
      <item>FINA Regionalni centar Zagreb</item>
      <item>LAZAR ĆIBARIĆ</item>
    </derivirana_varijabla>
  </DomainObject.Predmet.StrankaListFormated>
  <DomainObject.Predmet.StrankaListFormatedOIB>
    <izvorni_sadrzaj>
      <item>FINA Regionalni centar Zagreb, OIB 85821130368</item>
      <item>LAZAR ĆIBARIĆ, OIB 02522413825</item>
    </izvorni_sadrzaj>
    <derivirana_varijabla naziv="DomainObject.Predmet.StrankaListFormatedOIB_1">
      <item>FINA Regionalni centar Zagreb, OIB 85821130368</item>
      <item>LAZAR ĆIBARIĆ, OIB 02522413825</item>
    </derivirana_varijabla>
  </DomainObject.Predmet.StrankaListFormatedOIB>
  <DomainObject.Predmet.StrankaListFormatedWithAdress>
    <izvorni_sadrzaj>
      <item>FINA Regionalni centar Zagreb, Trg svibanjskih žrtava 1995. br.1, 10000 Zagreb</item>
      <item>LAZAR ĆIBARIĆ</item>
    </izvorni_sadrzaj>
    <derivirana_varijabla naziv="DomainObject.Predmet.StrankaListFormatedWithAdress_1">
      <item>FINA Regionalni centar Zagreb, Trg svibanjskih žrtava 1995. br.1, 10000 Zagreb</item>
      <item>LAZAR ĆIBARIĆ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LAZAR ĆIBARIĆ, OIB 02522413825</item>
    </izvorni_sadrzaj>
    <derivirana_varijabla naziv="DomainObject.Predmet.StrankaListFormatedWithAdressOIB_1">
      <item>FINA Regionalni centar Zagreb, OIB 85821130368, Trg svibanjskih žrtava 1995. br.1, 10000 Zagreb</item>
      <item>LAZAR ĆIBARIĆ, OIB 02522413825</item>
    </derivirana_varijabla>
  </DomainObject.Predmet.StrankaListFormatedWithAdressOIB>
  <DomainObject.Predmet.StrankaListNazivFormated>
    <izvorni_sadrzaj>
      <item>FINA Regionalni centar Zagreb</item>
      <item>LAZAR ĆIBARIĆ</item>
    </izvorni_sadrzaj>
    <derivirana_varijabla naziv="DomainObject.Predmet.StrankaListNazivFormated_1">
      <item>FINA Regionalni centar Zagreb</item>
      <item>LAZAR ĆIBARIĆ</item>
    </derivirana_varijabla>
  </DomainObject.Predmet.StrankaListNazivFormated>
  <DomainObject.Predmet.StrankaListNazivFormatedOIB>
    <izvorni_sadrzaj>
      <item>FINA Regionalni centar Zagreb, OIB 85821130368</item>
      <item>LAZAR ĆIBARIĆ, OIB 02522413825</item>
    </izvorni_sadrzaj>
    <derivirana_varijabla naziv="DomainObject.Predmet.StrankaListNazivFormatedOIB_1">
      <item>FINA Regionalni centar Zagreb, OIB 85821130368</item>
      <item>LAZAR ĆIBARIĆ, OIB 02522413825</item>
    </derivirana_varijabla>
  </DomainObject.Predmet.StrankaListNazivFormatedOIB>
  <DomainObject.Predmet.ProtuStrankaListFormated>
    <izvorni_sadrzaj>
      <item>DISKONT ODJEĆE I OBUĆE d.o.o. zastupanog po punomoćniku LAZAR ĆIBARIĆ; NIKOLA ĆIBARIĆ</item>
    </izvorni_sadrzaj>
    <derivirana_varijabla naziv="DomainObject.Predmet.ProtuStrankaListFormated_1">
      <item>DISKONT ODJEĆE I OBUĆE d.o.o. zastupanog po punomoćniku LAZAR ĆIBARIĆ; NIKOLA ĆIBARIĆ</item>
    </derivirana_varijabla>
  </DomainObject.Predmet.ProtuStrankaListFormated>
  <DomainObject.Predmet.ProtuStrankaListFormatedOIB>
    <izvorni_sadrzaj>
      <item>DISKONT ODJEĆE I OBUĆE d.o.o., OIB 01047165882 zastupanog po punomoćniku LAZAR ĆIBARIĆ; NIKOLA ĆIBARIĆ</item>
    </izvorni_sadrzaj>
    <derivirana_varijabla naziv="DomainObject.Predmet.ProtuStrankaListFormatedOIB_1">
      <item>DISKONT ODJEĆE I OBUĆE d.o.o., OIB 01047165882 zastupanog po punomoćniku LAZAR ĆIBARIĆ; NIKOLA ĆIBARIĆ</item>
    </derivirana_varijabla>
  </DomainObject.Predmet.ProtuStrankaListFormatedOIB>
  <DomainObject.Predmet.ProtuStrankaListFormatedWithAdress>
    <izvorni_sadrzaj>
      <item>DISKONT ODJEĆE I OBUĆE d.o.o., Konjšćinski zavoj 1, 10000 Zagreb zastupanog po punomoćniku LAZAR ĆIBARIĆ; NIKOLA ĆIBARIĆ</item>
    </izvorni_sadrzaj>
    <derivirana_varijabla naziv="DomainObject.Predmet.ProtuStrankaListFormatedWithAdress_1">
      <item>DISKONT ODJEĆE I OBUĆE d.o.o., Konjšćinski zavoj 1, 10000 Zagreb zastupanog po punomoćniku LAZAR ĆIBARIĆ; NIKOLA ĆIBARIĆ</item>
    </derivirana_varijabla>
  </DomainObject.Predmet.ProtuStrankaListFormatedWithAdress>
  <DomainObject.Predmet.ProtuStrankaListFormatedWithAdressOIB>
    <izvorni_sadrzaj>
      <item>DISKONT ODJEĆE I OBUĆE d.o.o., OIB 01047165882, Konjšćinski zavoj 1, 10000 Zagreb zastupanog po punomoćniku LAZAR ĆIBARIĆ; NIKOLA ĆIBARIĆ</item>
    </izvorni_sadrzaj>
    <derivirana_varijabla naziv="DomainObject.Predmet.ProtuStrankaListFormatedWithAdressOIB_1">
      <item>DISKONT ODJEĆE I OBUĆE d.o.o., OIB 01047165882, Konjšćinski zavoj 1, 10000 Zagreb zastupanog po punomoćniku LAZAR ĆIBARIĆ; NIKOLA ĆIBARIĆ</item>
    </derivirana_varijabla>
  </DomainObject.Predmet.ProtuStrankaListFormatedWithAdressOIB>
  <DomainObject.Predmet.ProtuStrankaListNazivFormated>
    <izvorni_sadrzaj>
      <item>DISKONT ODJEĆE I OBUĆE d.o.o.</item>
    </izvorni_sadrzaj>
    <derivirana_varijabla naziv="DomainObject.Predmet.ProtuStrankaListNazivFormated_1">
      <item>DISKONT ODJEĆE I OBUĆE d.o.o.</item>
    </derivirana_varijabla>
  </DomainObject.Predmet.ProtuStrankaListNazivFormated>
  <DomainObject.Predmet.ProtuStrankaListNazivFormatedOIB>
    <izvorni_sadrzaj>
      <item>DISKONT ODJEĆE I OBUĆE d.o.o., OIB 01047165882</item>
    </izvorni_sadrzaj>
    <derivirana_varijabla naziv="DomainObject.Predmet.ProtuStrankaListNazivFormatedOIB_1">
      <item>DISKONT ODJEĆE I OBUĆE d.o.o., OIB 01047165882</item>
    </derivirana_varijabla>
  </DomainObject.Predmet.ProtuStrankaListNazivFormatedOIB>
  <DomainObject.Predmet.OstaliListFormated>
    <izvorni_sadrzaj>
      <item>LAZAR ĆIBARIĆ punomoćnik sudionika u postupku DISKONT ODJEĆE I OBUĆE d.o.o.</item>
      <item>NIKOLA ĆIBARIĆ punomoćnik sudionika u postupku DISKONT ODJEĆE I OBUĆE d.o.o.</item>
      <item>HYPO ALPE-ADRIA-BANK d.d.</item>
    </izvorni_sadrzaj>
    <derivirana_varijabla naziv="DomainObject.Predmet.OstaliListFormated_1">
      <item>LAZAR ĆIBARIĆ punomoćnik sudionika u postupku DISKONT ODJEĆE I OBUĆE d.o.o.</item>
      <item>NIKOLA ĆIBARIĆ punomoćnik sudionika u postupku DISKONT ODJEĆE I OBUĆE d.o.o.</item>
      <item>HYPO ALPE-ADRIA-BANK d.d.</item>
    </derivirana_varijabla>
  </DomainObject.Predmet.OstaliListFormated>
  <DomainObject.Predmet.OstaliListFormatedOIB>
    <izvorni_sadrzaj>
      <item>LAZAR ĆIBARIĆ, OIB 02522413825 punomoćnik sudionika u postupku DISKONT ODJEĆE I OBUĆE d.o.o.</item>
      <item>NIKOLA ĆIBARIĆ, OIB 58316694004 punomoćnik sudionika u postupku DISKONT ODJEĆE I OBUĆE d.o.o.</item>
      <item>HYPO ALPE-ADRIA-BANK d.d.</item>
    </izvorni_sadrzaj>
    <derivirana_varijabla naziv="DomainObject.Predmet.OstaliListFormatedOIB_1">
      <item>LAZAR ĆIBARIĆ, OIB 02522413825 punomoćnik sudionika u postupku DISKONT ODJEĆE I OBUĆE d.o.o.</item>
      <item>NIKOLA ĆIBARIĆ, OIB 58316694004 punomoćnik sudionika u postupku DISKONT ODJEĆE I OBUĆE d.o.o.</item>
      <item>HYPO ALPE-ADRIA-BANK d.d.</item>
    </derivirana_varijabla>
  </DomainObject.Predmet.OstaliListFormatedOIB>
  <DomainObject.Predmet.OstaliListFormatedWithAdress>
    <izvorni_sadrzaj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HYPO ALPE-ADRIA-BANK d.d., Slavonska avenija 6, 10000 Zagreb</item>
    </izvorni_sadrzaj>
    <derivirana_varijabla naziv="DomainObject.Predmet.OstaliListFormatedWithAdress_1"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HYPO ALPE-ADRIA-BANK d.d., Slavonska avenija 6, 10000 Zagreb</item>
    </derivirana_varijabla>
  </DomainObject.Predmet.OstaliListFormatedWithAdress>
  <DomainObject.Predmet.OstaliListFormatedWithAdressOIB>
    <izvorni_sadrzaj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HYPO ALPE-ADRIA-BANK d.d., Slavonska avenija 6, 10000 Zagreb</item>
    </izvorni_sadrzaj>
    <derivirana_varijabla naziv="DomainObject.Predmet.OstaliListFormatedWithAdressOIB_1"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HYPO ALPE-ADRIA-BANK d.d., Slavonska avenija 6, 10000 Zagreb</item>
    </derivirana_varijabla>
  </DomainObject.Predmet.OstaliListFormatedWithAdressOIB>
  <DomainObject.Predmet.OstaliListNazivFormated>
    <izvorni_sadrzaj>
      <item>LAZAR ĆIBARIĆ</item>
      <item>NIKOLA ĆIBARIĆ</item>
      <item>HYPO ALPE-ADRIA-BANK d.d.</item>
    </izvorni_sadrzaj>
    <derivirana_varijabla naziv="DomainObject.Predmet.OstaliListNazivFormated_1">
      <item>LAZAR ĆIBARIĆ</item>
      <item>NIKOLA ĆIBARIĆ</item>
      <item>HYPO ALPE-ADRIA-BANK d.d.</item>
    </derivirana_varijabla>
  </DomainObject.Predmet.OstaliListNazivFormated>
  <DomainObject.Predmet.OstaliListNazivFormatedOIB>
    <izvorni_sadrzaj>
      <item>LAZAR ĆIBARIĆ, OIB 02522413825</item>
      <item>NIKOLA ĆIBARIĆ, OIB 58316694004</item>
      <item>HYPO ALPE-ADRIA-BANK d.d.</item>
    </izvorni_sadrzaj>
    <derivirana_varijabla naziv="DomainObject.Predmet.OstaliListNazivFormatedOIB_1">
      <item>LAZAR ĆIBARIĆ, OIB 02522413825</item>
      <item>NIKOLA ĆIBARIĆ, OIB 58316694004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DISKONT ODJEĆE I OBUĆE d.o.o.</izvorni_sadrzaj>
    <derivirana_varijabla naziv="DomainObject.Predmet.ProtustrankaIDrugi_1">DISKONT ODJEĆE I OBUĆE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DISKONT ODJEĆE I OBUĆE d.o.o., OIB 01047165882, Konjšćinski zavoj 1, 10000 Zagreb</izvorni_sadrzaj>
    <derivirana_varijabla naziv="DomainObject.Predmet.ProtustrankaIDrugiAdressOIB_1">DISKONT ODJEĆE I OBUĆE d.o.o., OIB 01047165882,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ODJEĆE I OBUĆE d.o.o.</item>
      <item>FINA Regionalni centar Zagreb</item>
      <item>LAZAR ĆIBARIĆ</item>
      <item>NIKOLA ĆIBARIĆ</item>
      <item>LAZAR ĆIBARIĆ</item>
      <item>HYPO ALPE-ADRIA-BANK d.d.</item>
    </izvorni_sadrzaj>
    <derivirana_varijabla naziv="DomainObject.Predmet.SudioniciListNaziv_1">
      <item>DISKONT ODJEĆE I OBUĆE d.o.o.</item>
      <item>FINA Regionalni centar Zagreb</item>
      <item>LAZAR ĆIBARIĆ</item>
      <item>NIKOLA ĆIBARIĆ</item>
      <item>LAZAR ĆIBARIĆ</item>
      <item>HYPO ALPE-ADRIA-BANK d.d.</item>
    </derivirana_varijabla>
  </DomainObject.Predmet.SudioniciListNaziv>
  <DomainObject.Predmet.SudioniciListAdressOIB>
    <izvorni_sadrzaj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HYPO ALPE-ADRIA-BANK d.d., Slavonska avenija 6,10000 Zagreb</item>
    </izvorni_sadrzaj>
    <derivirana_varijabla naziv="DomainObject.Predmet.SudioniciListAdressOIB_1"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01047165882</item>
      <item>, OIB 85821130368</item>
      <item>, OIB 02522413825</item>
      <item>, OIB 58316694004</item>
      <item>, OIB 02522413825</item>
      <item>, OIB null</item>
    </izvorni_sadrzaj>
    <derivirana_varijabla naziv="DomainObject.Predmet.SudioniciListNazivOIB_1">
      <item>, OIB 01047165882</item>
      <item>, OIB 85821130368</item>
      <item>, OIB 02522413825</item>
      <item>, OIB 58316694004</item>
      <item>, OIB 02522413825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E8BBD-F166-45F0-833F-AEF740BA8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926</properties:Characters>
  <properties:Lines>40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2016-08-23T09:42:00Z</cp:lastPrinted>
  <dcterms:modified xmlns:xsi="http://www.w3.org/2001/XMLSchema-instance" xsi:type="dcterms:W3CDTF">2016-08-23T09:43:00Z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