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4afa" w14:paraId="9364afa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CF1344" w:rsidRPr="00CF1344">
        <w:t>7177</w:t>
      </w:r>
      <w:r w:rsidR="005965DB">
        <w:t>/</w:t>
      </w:r>
      <w:r w:rsidR="005965DB" w:rsidRPr="005965DB">
        <w:t>15</w:t>
      </w:r>
      <w:r w:rsidR="00CF1344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CF1344" w:rsidRPr="00CF1344">
        <w:t>MO-AD LJUBIĆ j.d.o.o. za usluge i turistička agencija, Mrz</w:t>
      </w:r>
      <w:r w:rsidR="00CF1344">
        <w:t xml:space="preserve">lo Polje, Mrzlo Polje 54, OIB: </w:t>
      </w:r>
      <w:r w:rsidR="00CF1344" w:rsidRPr="00CF1344">
        <w:t>43653012440</w:t>
      </w:r>
      <w:r w:rsidR="00DA0753" w:rsidRPr="00DA0753">
        <w:t xml:space="preserve">, </w:t>
      </w:r>
      <w:r w:rsidR="003A5B75">
        <w:t>2</w:t>
      </w:r>
      <w:r w:rsidR="00CF1344">
        <w:t>4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CF13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CF1344" w:rsidRPr="00CF1344">
        <w:t>MO-AD LJUBIĆ j.d.o.o. za usluge i turistička agencija, Mr</w:t>
      </w:r>
      <w:r w:rsidR="00CF1344">
        <w:t>zlo Polje, Mrzlo Polje 54, OIB:</w:t>
      </w:r>
      <w:r w:rsidR="00CF1344" w:rsidRPr="00CF1344">
        <w:t xml:space="preserve"> 43653012440</w:t>
      </w:r>
      <w:r w:rsidR="00DA0753">
        <w:t>, MBS:</w:t>
      </w:r>
      <w:r w:rsidR="00DA0753" w:rsidRPr="00DA0753">
        <w:t xml:space="preserve"> </w:t>
      </w:r>
      <w:r w:rsidR="00CF1344" w:rsidRPr="00CF1344">
        <w:t>080827945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CF1344">
        <w:rPr>
          <w:rFonts w:eastAsia="Times New Roman"/>
          <w:szCs w:val="24"/>
          <w:lang w:eastAsia="hr-HR"/>
        </w:rPr>
        <w:t>24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CF1344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01243F">
        <w:rPr>
          <w:rFonts w:eastAsia="Times New Roman"/>
          <w:szCs w:val="24"/>
          <w:lang w:eastAsia="hr-HR"/>
        </w:rPr>
        <w:t>3</w:t>
      </w:r>
      <w:r w:rsidR="00C6634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F01BE9">
        <w:rPr>
          <w:rFonts w:eastAsia="Times New Roman"/>
          <w:szCs w:val="24"/>
          <w:lang w:eastAsia="hr-HR"/>
        </w:rPr>
        <w:t>Biserka Šmit-Sabolić iz Kutine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F01BE9">
        <w:rPr>
          <w:rFonts w:eastAsia="Times New Roman"/>
          <w:szCs w:val="24"/>
          <w:lang w:eastAsia="hr-HR"/>
        </w:rPr>
        <w:t xml:space="preserve"> Crkvena 26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F01BE9">
        <w:rPr>
          <w:rFonts w:eastAsia="Times New Roman"/>
          <w:szCs w:val="24"/>
          <w:lang w:eastAsia="hr-HR"/>
        </w:rPr>
        <w:t xml:space="preserve"> 63081779137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CF13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CF1344" w:rsidRPr="00CF1344">
        <w:t>MO-AD LJUBIĆ j.d.o.o. za usluge i turistička agencija, Mrz</w:t>
      </w:r>
      <w:r w:rsidR="00CF1344">
        <w:t xml:space="preserve">lo Polje, Mrzlo Polje 54, OIB: </w:t>
      </w:r>
      <w:r w:rsidR="00CF1344" w:rsidRPr="00CF1344">
        <w:t>43653012440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CF1344">
        <w:rPr>
          <w:rFonts w:eastAsia="Times New Roman"/>
          <w:szCs w:val="24"/>
          <w:lang w:eastAsia="hr-HR"/>
        </w:rPr>
        <w:t>26</w:t>
      </w:r>
      <w:r w:rsidR="00DD040B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01243F">
        <w:rPr>
          <w:rFonts w:eastAsia="Times New Roman"/>
          <w:szCs w:val="20"/>
          <w:lang w:eastAsia="hr-HR"/>
        </w:rPr>
        <w:t>27</w:t>
      </w:r>
      <w:r w:rsidR="003A5B75" w:rsidRPr="003A5B75">
        <w:rPr>
          <w:rFonts w:eastAsia="Times New Roman"/>
          <w:szCs w:val="20"/>
          <w:lang w:eastAsia="hr-HR"/>
        </w:rPr>
        <w:t xml:space="preserve">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01243F">
        <w:rPr>
          <w:rFonts w:eastAsia="Times New Roman"/>
          <w:szCs w:val="20"/>
          <w:lang w:eastAsia="hr-HR"/>
        </w:rPr>
        <w:t>27</w:t>
      </w:r>
      <w:r w:rsidR="003A5B75" w:rsidRPr="003A5B75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58641A">
        <w:rPr>
          <w:rFonts w:eastAsia="Times New Roman"/>
          <w:szCs w:val="20"/>
          <w:lang w:eastAsia="hr-HR"/>
        </w:rPr>
        <w:t xml:space="preserve"> Zakonski zastupnik</w:t>
      </w:r>
      <w:r w:rsidR="00FD4C72">
        <w:rPr>
          <w:rFonts w:eastAsia="Times New Roman"/>
          <w:szCs w:val="20"/>
          <w:lang w:eastAsia="hr-HR"/>
        </w:rPr>
        <w:t xml:space="preserve"> dužnika </w:t>
      </w:r>
      <w:r w:rsidR="00CF1344" w:rsidRPr="00CF1344">
        <w:rPr>
          <w:rFonts w:eastAsia="Times New Roman"/>
          <w:szCs w:val="20"/>
          <w:lang w:eastAsia="hr-HR"/>
        </w:rPr>
        <w:t>Danijel Ljubić</w:t>
      </w:r>
      <w:r w:rsidR="0001243F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>je</w:t>
      </w:r>
      <w:r w:rsidR="0058641A">
        <w:rPr>
          <w:rFonts w:eastAsia="Times New Roman"/>
          <w:szCs w:val="20"/>
          <w:lang w:eastAsia="hr-HR"/>
        </w:rPr>
        <w:t xml:space="preserve"> zaključak suda zaprimio</w:t>
      </w:r>
      <w:r w:rsidR="003A5B75">
        <w:rPr>
          <w:rFonts w:eastAsia="Times New Roman"/>
          <w:szCs w:val="20"/>
          <w:lang w:eastAsia="hr-HR"/>
        </w:rPr>
        <w:t xml:space="preserve"> </w:t>
      </w:r>
      <w:r w:rsidR="00C452AF">
        <w:rPr>
          <w:rFonts w:eastAsia="Times New Roman"/>
          <w:szCs w:val="20"/>
          <w:lang w:eastAsia="hr-HR"/>
        </w:rPr>
        <w:t>4. kolovoz</w:t>
      </w:r>
      <w:r w:rsidR="0058641A">
        <w:rPr>
          <w:rFonts w:eastAsia="Times New Roman"/>
          <w:szCs w:val="20"/>
          <w:lang w:eastAsia="hr-HR"/>
        </w:rPr>
        <w:t>a 2016., ali po istome nije postupio.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01243F">
        <w:rPr>
          <w:rFonts w:eastAsia="Times New Roman"/>
          <w:szCs w:val="20"/>
          <w:lang w:eastAsia="hr-HR"/>
        </w:rPr>
        <w:t>27</w:t>
      </w:r>
      <w:r w:rsidR="003A5B75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CF1344">
        <w:rPr>
          <w:rFonts w:eastAsia="Times New Roman"/>
          <w:szCs w:val="20"/>
          <w:lang w:eastAsia="hr-HR"/>
        </w:rPr>
        <w:t>24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876F3B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876F3B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3B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CF1344" w:rsidRPr="00CF1344">
          <w:t>7177</w:t>
        </w:r>
        <w:r w:rsidR="00CF1344">
          <w:t>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0F5B73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1543D"/>
    <w:rsid w:val="00220941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2C7E"/>
    <w:rsid w:val="00845B08"/>
    <w:rsid w:val="00854874"/>
    <w:rsid w:val="0086214E"/>
    <w:rsid w:val="00876F3B"/>
    <w:rsid w:val="00892899"/>
    <w:rsid w:val="008B3498"/>
    <w:rsid w:val="008C5CAB"/>
    <w:rsid w:val="008D5BE9"/>
    <w:rsid w:val="00902751"/>
    <w:rsid w:val="00920217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4F96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452AF"/>
    <w:rsid w:val="00C5335A"/>
    <w:rsid w:val="00C621E1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CF1344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A0753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1BE9"/>
    <w:rsid w:val="00F03DA9"/>
    <w:rsid w:val="00F04B1E"/>
    <w:rsid w:val="00F119FD"/>
    <w:rsid w:val="00F1572E"/>
    <w:rsid w:val="00F22132"/>
    <w:rsid w:val="00F36322"/>
    <w:rsid w:val="00F40459"/>
    <w:rsid w:val="00F8719B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3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St-7177/2015-10</izvorni_sadrzaj>
    <derivirana_varijabla naziv="DomainObject.Oznaka_1">St-7177/2015-10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7177</izvorni_sadrzaj>
    <derivirana_varijabla naziv="DomainObject.Predmet.Broj_1">7177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St-7177/2015</izvorni_sadrzaj>
    <derivirana_varijabla naziv="DomainObject.Predmet.OznakaBroj_1">St-7177/2015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MO-AD LJUBIĆ j.d.o.o. zastupanog po punomoćniku DANIJEL LJUBIĆ</izvorni_sadrzaj>
    <derivirana_varijabla naziv="DomainObject.Predmet.ProtustrankaFormated_1">  MO-AD LJUBIĆ j.d.o.o. zastupanog po punomoćniku DANIJEL LJUBIĆ</derivirana_varijabla>
  </DomainObject.Predmet.ProtustrankaFormated>
  <DomainObject.Predmet.ProtustrankaFormatedOIB>
    <izvorni_sadrzaj>  MO-AD LJUBIĆ j.d.o.o., OIB 43653012440 zastupanog po punomoćniku DANIJEL LJUBIĆ</izvorni_sadrzaj>
    <derivirana_varijabla naziv="DomainObject.Predmet.ProtustrankaFormatedOIB_1">  MO-AD LJUBIĆ j.d.o.o., OIB 43653012440 zastupanog po punomoćniku DANIJEL LJUBIĆ</derivirana_varijabla>
  </DomainObject.Predmet.ProtustrankaFormatedOIB>
  <DomainObject.Predmet.ProtustrankaFormatedWithAdress>
    <izvorni_sadrzaj> MO-AD LJUBIĆ j.d.o.o., Mrzlo Polje 54, 49210 Mrzlo Polje zastupanog po punomoćniku DANIJEL LJUBIĆ</izvorni_sadrzaj>
    <derivirana_varijabla naziv="DomainObject.Predmet.ProtustrankaFormatedWithAdress_1"> MO-AD LJUBIĆ j.d.o.o., Mrzlo Polje 54, 49210 Mrzlo Polje zastupanog po punomoćniku DANIJEL LJUBIĆ</derivirana_varijabla>
  </DomainObject.Predmet.ProtustrankaFormatedWithAdress>
  <DomainObject.Predmet.ProtustrankaFormatedWithAdressOIB>
    <izvorni_sadrzaj> MO-AD LJUBIĆ j.d.o.o., OIB 43653012440, Mrzlo Polje 54, 49210 Mrzlo Polje zastupanog po punomoćniku DANIJEL LJUBIĆ</izvorni_sadrzaj>
    <derivirana_varijabla naziv="DomainObject.Predmet.ProtustrankaFormatedWithAdressOIB_1"> MO-AD LJUBIĆ j.d.o.o., OIB 43653012440, Mrzlo Polje 54, 49210 Mrzlo Polje zastupanog po punomoćniku DANIJEL LJUBIĆ</derivirana_varijabla>
  </DomainObject.Predmet.ProtustrankaFormatedWithAdressOIB>
  <DomainObject.Predmet.ProtustrankaWithAdress>
    <izvorni_sadrzaj>MO-AD LJUBIĆ j.d.o.o. Mrzlo Polje 54, 49210 Mrzlo Polje</izvorni_sadrzaj>
    <derivirana_varijabla naziv="DomainObject.Predmet.ProtustrankaWithAdress_1">MO-AD LJUBIĆ j.d.o.o. Mrzlo Polje 54, 49210 Mrzlo Polje</derivirana_varijabla>
  </DomainObject.Predmet.ProtustrankaWithAdress>
  <DomainObject.Predmet.ProtustrankaWithAdressOIB>
    <izvorni_sadrzaj>MO-AD LJUBIĆ j.d.o.o., OIB 43653012440, Mrzlo Polje 54, 49210 Mrzlo Polje</izvorni_sadrzaj>
    <derivirana_varijabla naziv="DomainObject.Predmet.ProtustrankaWithAdressOIB_1">MO-AD LJUBIĆ j.d.o.o., OIB 43653012440, Mrzlo Polje 54, 49210 Mrzlo Polje</derivirana_varijabla>
  </DomainObject.Predmet.ProtustrankaWithAdressOIB>
  <DomainObject.Predmet.ProtustrankaNazivFormated>
    <izvorni_sadrzaj>MO-AD LJUBIĆ j.d.o.o.</izvorni_sadrzaj>
    <derivirana_varijabla naziv="DomainObject.Predmet.ProtustrankaNazivFormated_1">MO-AD LJUBIĆ j.d.o.o.</derivirana_varijabla>
  </DomainObject.Predmet.ProtustrankaNazivFormated>
  <DomainObject.Predmet.ProtustrankaNazivFormatedOIB>
    <izvorni_sadrzaj>MO-AD LJUBIĆ j.d.o.o., OIB 43653012440</izvorni_sadrzaj>
    <derivirana_varijabla naziv="DomainObject.Predmet.ProtustrankaNazivFormatedOIB_1">MO-AD LJUBIĆ j.d.o.o., OIB 43653012440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MO-AD LJUBIĆ j.d.o.o. zastupanog po punomoćniku DANIJEL LJUBIĆ</item>
    </izvorni_sadrzaj>
    <derivirana_varijabla naziv="DomainObject.Predmet.ProtuStrankaListFormated_1">
      <item>MO-AD LJUBIĆ j.d.o.o. zastupanog po punomoćniku DANIJEL LJUBIĆ</item>
    </derivirana_varijabla>
  </DomainObject.Predmet.ProtuStrankaListFormated>
  <DomainObject.Predmet.ProtuStrankaListFormatedOIB>
    <izvorni_sadrzaj>
      <item>MO-AD LJUBIĆ j.d.o.o., OIB 43653012440 zastupanog po punomoćniku DANIJEL LJUBIĆ</item>
    </izvorni_sadrzaj>
    <derivirana_varijabla naziv="DomainObject.Predmet.ProtuStrankaListFormatedOIB_1">
      <item>MO-AD LJUBIĆ j.d.o.o., OIB 43653012440 zastupanog po punomoćniku DANIJEL LJUBIĆ</item>
    </derivirana_varijabla>
  </DomainObject.Predmet.ProtuStrankaListFormatedOIB>
  <DomainObject.Predmet.ProtuStrankaListFormatedWithAdress>
    <izvorni_sadrzaj>
      <item>MO-AD LJUBIĆ j.d.o.o., Mrzlo Polje 54, 49210 Mrzlo Polje zastupanog po punomoćniku DANIJEL LJUBIĆ</item>
    </izvorni_sadrzaj>
    <derivirana_varijabla naziv="DomainObject.Predmet.ProtuStrankaListFormatedWithAdress_1">
      <item>MO-AD LJUBIĆ j.d.o.o., Mrzlo Polje 54, 49210 Mrzlo Polje zastupanog po punomoćniku DANIJEL LJUBIĆ</item>
    </derivirana_varijabla>
  </DomainObject.Predmet.ProtuStrankaListFormatedWithAdress>
  <DomainObject.Predmet.ProtuStrankaListFormatedWithAdressOIB>
    <izvorni_sadrzaj>
      <item>MO-AD LJUBIĆ j.d.o.o., OIB 43653012440, Mrzlo Polje 54, 49210 Mrzlo Polje zastupanog po punomoćniku DANIJEL LJUBIĆ</item>
    </izvorni_sadrzaj>
    <derivirana_varijabla naziv="DomainObject.Predmet.ProtuStrankaListFormatedWithAdressOIB_1">
      <item>MO-AD LJUBIĆ j.d.o.o., OIB 43653012440, Mrzlo Polje 54, 49210 Mrzlo Polje zastupanog po punomoćniku DANIJEL LJUBIĆ</item>
    </derivirana_varijabla>
  </DomainObject.Predmet.ProtuStrankaListFormatedWithAdressOIB>
  <DomainObject.Predmet.ProtuStrankaListNazivFormated>
    <izvorni_sadrzaj>
      <item>MO-AD LJUBIĆ j.d.o.o.</item>
    </izvorni_sadrzaj>
    <derivirana_varijabla naziv="DomainObject.Predmet.ProtuStrankaListNazivFormated_1">
      <item>MO-AD LJUBIĆ j.d.o.o.</item>
    </derivirana_varijabla>
  </DomainObject.Predmet.ProtuStrankaListNazivFormated>
  <DomainObject.Predmet.ProtuStrankaListNazivFormatedOIB>
    <izvorni_sadrzaj>
      <item>MO-AD LJUBIĆ j.d.o.o., OIB 43653012440</item>
    </izvorni_sadrzaj>
    <derivirana_varijabla naziv="DomainObject.Predmet.ProtuStrankaListNazivFormatedOIB_1">
      <item>MO-AD LJUBIĆ j.d.o.o., OIB 43653012440</item>
    </derivirana_varijabla>
  </DomainObject.Predmet.ProtuStrankaListNazivFormatedOIB>
  <DomainObject.Predmet.OstaliListFormated>
    <izvorni_sadrzaj>
      <item>DANIJEL LJUBIĆ punomoćnik sudionika u postupku MO-AD LJUBIĆ j.d.o.o.</item>
    </izvorni_sadrzaj>
    <derivirana_varijabla naziv="DomainObject.Predmet.OstaliListFormated_1">
      <item>DANIJEL LJUBIĆ punomoćnik sudionika u postupku MO-AD LJUBIĆ j.d.o.o.</item>
    </derivirana_varijabla>
  </DomainObject.Predmet.OstaliListFormated>
  <DomainObject.Predmet.OstaliListFormatedOIB>
    <izvorni_sadrzaj>
      <item>DANIJEL LJUBIĆ, OIB 11404475032 punomoćnik sudionika u postupku MO-AD LJUBIĆ j.d.o.o.</item>
    </izvorni_sadrzaj>
    <derivirana_varijabla naziv="DomainObject.Predmet.OstaliListFormatedOIB_1">
      <item>DANIJEL LJUBIĆ, OIB 11404475032 punomoćnik sudionika u postupku MO-AD LJUBIĆ j.d.o.o.</item>
    </derivirana_varijabla>
  </DomainObject.Predmet.OstaliListFormatedOIB>
  <DomainObject.Predmet.OstaliListFormatedWithAdress>
    <izvorni_sadrzaj>
      <item>DANIJEL LJUBIĆ, MRZLO POLJE 54, 49210 Mrzlo Polje punomoćnik sudionika u postupku MO-AD LJUBIĆ j.d.o.o.</item>
    </izvorni_sadrzaj>
    <derivirana_varijabla naziv="DomainObject.Predmet.OstaliListFormatedWithAdress_1">
      <item>DANIJEL LJUBIĆ, MRZLO POLJE 54, 49210 Mrzlo Polje punomoćnik sudionika u postupku MO-AD LJUBIĆ j.d.o.o.</item>
    </derivirana_varijabla>
  </DomainObject.Predmet.OstaliListFormatedWithAdress>
  <DomainObject.Predmet.OstaliListFormatedWithAdressOIB>
    <izvorni_sadrzaj>
      <item>DANIJEL LJUBIĆ, OIB 11404475032, MRZLO POLJE 54, 49210 Mrzlo Polje punomoćnik sudionika u postupku MO-AD LJUBIĆ j.d.o.o.</item>
    </izvorni_sadrzaj>
    <derivirana_varijabla naziv="DomainObject.Predmet.OstaliListFormatedWithAdressOIB_1">
      <item>DANIJEL LJUBIĆ, OIB 11404475032, MRZLO POLJE 54, 49210 Mrzlo Polje punomoćnik sudionika u postupku MO-AD LJUBIĆ j.d.o.o.</item>
    </derivirana_varijabla>
  </DomainObject.Predmet.OstaliListFormatedWithAdressOIB>
  <DomainObject.Predmet.OstaliListNazivFormated>
    <izvorni_sadrzaj>
      <item>DANIJEL LJUBIĆ</item>
    </izvorni_sadrzaj>
    <derivirana_varijabla naziv="DomainObject.Predmet.OstaliListNazivFormated_1">
      <item>DANIJEL LJUBIĆ</item>
    </derivirana_varijabla>
  </DomainObject.Predmet.OstaliListNazivFormated>
  <DomainObject.Predmet.OstaliListNazivFormatedOIB>
    <izvorni_sadrzaj>
      <item>DANIJEL LJUBIĆ, OIB 11404475032</item>
    </izvorni_sadrzaj>
    <derivirana_varijabla naziv="DomainObject.Predmet.OstaliListNazivFormatedOIB_1">
      <item>DANIJEL LJUBIĆ, OIB 11404475032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St-7177/2015-10</izvorni_sadrzaj>
    <derivirana_varijabla naziv="DomainObject.PoslovniBrojDokumenta_1">St-7177/2015-10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MO-AD LJUBIĆ j.d.o.o.</izvorni_sadrzaj>
    <derivirana_varijabla naziv="DomainObject.Predmet.ProtustrankaIDrugi_1">MO-AD LJUBIĆ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MO-AD LJUBIĆ j.d.o.o., OIB 43653012440, Mrzlo Polje 54, 49210 Mrzlo Polje</izvorni_sadrzaj>
    <derivirana_varijabla naziv="DomainObject.Predmet.ProtustrankaIDrugiAdressOIB_1">MO-AD LJUBIĆ j.d.o.o., OIB 43653012440, Mrzlo Polje 54, 49210 Mrzlo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MO-AD LJUBIĆ j.d.o.o.</item>
      <item>DANIJEL LJUBIĆ</item>
    </izvorni_sadrzaj>
    <derivirana_varijabla naziv="DomainObject.Predmet.SudioniciListNaziv_1">
      <item>FINA Regionalni centar Zagreb</item>
      <item>MO-AD LJUBIĆ j.d.o.o.</item>
      <item>DANIJEL LJUBIĆ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MO-AD LJUBIĆ j.d.o.o., OIB 43653012440, Mrzlo Polje 54,49210 Mrzlo Polje</item>
      <item>DANIJEL LJUBIĆ, OIB 11404475032, MRZLO POLJE 54,49210 Mrzlo Polje</item>
    </izvorni_sadrzaj>
    <derivirana_varijabla naziv="DomainObject.Predmet.SudioniciListAdressOIB_1">
      <item>FINA Regionalni centar Zagreb, OIB 85821130368, Trg svibanjskih žrtava 1995. 1,10000 Zagreb</item>
      <item>MO-AD LJUBIĆ j.d.o.o., OIB 43653012440, Mrzlo Polje 54,49210 Mrzlo Polje</item>
      <item>DANIJEL LJUBIĆ, OIB 11404475032, MRZLO POLJE 54,49210 Mrzlo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43653012440</item>
      <item>, OIB 11404475032</item>
    </izvorni_sadrzaj>
    <derivirana_varijabla naziv="DomainObject.Predmet.SudioniciListNazivOIB_1">
      <item>, OIB 85821130368</item>
      <item>, OIB 43653012440</item>
      <item>, OIB 11404475032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2392</properties:Characters>
  <properties:Lines>83</properties:Lines>
  <properties:Paragraphs>27</properties:Paragraphs>
  <properties:TotalTime>1127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2016-11-24T12:39:00Z</cp:lastPrinted>
  <dcterms:modified xmlns:xsi="http://www.w3.org/2001/XMLSchema-instance" xsi:type="dcterms:W3CDTF">2016-11-24T12:39:00Z</dcterms:modified>
  <cp:revision>179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St-7177/2015-10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