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7427" w14:paraId="75d7427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063684">
        <w:rPr>
          <w:szCs w:val="24"/>
        </w:rPr>
        <w:t>651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</w:t>
      </w:r>
      <w:r w:rsidR="00063684">
        <w:t>ŽBUKA zadruga za ekološku proizvodnju i završne radove u graditeljstvu</w:t>
      </w:r>
      <w:r w:rsidR="002C3EC0">
        <w:t xml:space="preserve">, </w:t>
      </w:r>
      <w:r w:rsidR="00063684">
        <w:t>Dravska 135</w:t>
      </w:r>
      <w:r w:rsidR="00200042">
        <w:t>,</w:t>
      </w:r>
      <w:r w:rsidR="00EF37BC">
        <w:t xml:space="preserve"> Kalinovac,</w:t>
      </w:r>
      <w:r w:rsidR="00ED0604">
        <w:t xml:space="preserve"> </w:t>
      </w:r>
      <w:r w:rsidR="003A2202">
        <w:t>OIB: 53129825030, dana 30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063684" w:rsidRPr="00063684">
        <w:t xml:space="preserve"> </w:t>
      </w:r>
      <w:r w:rsidR="00063684">
        <w:t>ŽBUKA zadruga za ekološku proizvodnju i završne radove u graditeljstvu, Dravska 135, Kalinovac</w:t>
      </w:r>
      <w:r w:rsidR="003A2202">
        <w:t>, OIB: 53129825030 s danom 30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3A2202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EF37BC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063684">
        <w:t>ŽBUKA zadruga za ekološku proizvodnju i završne radove u graditeljstvu, Dravska 135, Kalinovac</w:t>
      </w:r>
      <w:r w:rsidR="003A2202">
        <w:t>. OIB: 53129825030.</w:t>
      </w:r>
    </w:p>
    <w:p w:rsidRDefault="003A2202" w:rsidP="00CE3446" w:rsidR="003A2202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3A2202">
        <w:t>Milan Bariša Obradović, Srebrnjak 20 B, Sveta Nedelja, OIB: 45619494339.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063684" w:rsidRPr="00063684">
        <w:t xml:space="preserve"> </w:t>
      </w:r>
      <w:r w:rsidR="00063684">
        <w:t>ŽBUKA zadruga za ekološku proizvodnju i završne radove u graditeljstvu, Dravska 135, Kalinovac</w:t>
      </w:r>
      <w:r w:rsidR="00964C7D" w:rsidRPr="00964C7D">
        <w:rPr>
          <w:szCs w:val="24"/>
        </w:rPr>
        <w:t>,</w:t>
      </w:r>
      <w:r w:rsidR="003A2202">
        <w:rPr>
          <w:szCs w:val="24"/>
        </w:rPr>
        <w:t xml:space="preserve"> </w:t>
      </w:r>
      <w:r w:rsidR="003A2202">
        <w:t>OIB: 53129825030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2C3EC0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</w:t>
      </w:r>
      <w:r w:rsidR="00DD0269">
        <w:rPr>
          <w:szCs w:val="24"/>
        </w:rPr>
        <w:t xml:space="preserve">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3A2202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063684">
        <w:t>ŽBUKA zadruga za ekološku proizvodnju i završne radove u graditeljstvu, Dravska 135, 48361 Kalinovac</w:t>
      </w:r>
    </w:p>
    <w:p w:rsidRDefault="002D6D64" w:rsidP="00EF37BC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063684">
        <w:t>Dražen Janković, Dravska 135, 48361 Kalinovac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2C3EC0">
        <w:rPr>
          <w:szCs w:val="24"/>
        </w:rPr>
        <w:t>, Ispostava Koprivnica, Hrvatske državnosti 7, 48000 Koprivnica</w:t>
      </w:r>
    </w:p>
    <w:p w:rsidRDefault="00DF4B3F" w:rsidP="003A2202" w:rsidR="007A75CE" w:rsidRPr="003A2202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3A2202">
        <w:t>Milan Bariša Obradović, Srebrnjak 20 B, 10431 Sveta Nedelja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20A" w:rsidP="007A75CE" w:rsidR="003D620A">
      <w:r>
        <w:separator/>
      </w:r>
    </w:p>
  </w:endnote>
  <w:endnote w:id="0" w:type="continuationSeparator">
    <w:p w:rsidRDefault="003D620A" w:rsidP="007A75CE" w:rsidR="003D6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20A" w:rsidP="007A75CE" w:rsidR="003D620A">
      <w:r>
        <w:separator/>
      </w:r>
    </w:p>
  </w:footnote>
  <w:footnote w:id="0" w:type="continuationSeparator">
    <w:p w:rsidRDefault="003D620A" w:rsidP="007A75CE" w:rsidR="003D6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62FA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063684">
      <w:t>651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3684"/>
    <w:rsid w:val="00064E14"/>
    <w:rsid w:val="00066F97"/>
    <w:rsid w:val="000B15A6"/>
    <w:rsid w:val="000C0858"/>
    <w:rsid w:val="000E1119"/>
    <w:rsid w:val="00136D13"/>
    <w:rsid w:val="001423C9"/>
    <w:rsid w:val="001E7781"/>
    <w:rsid w:val="00200042"/>
    <w:rsid w:val="00255595"/>
    <w:rsid w:val="002A6059"/>
    <w:rsid w:val="002C3EC0"/>
    <w:rsid w:val="002D6D64"/>
    <w:rsid w:val="0034192E"/>
    <w:rsid w:val="00363C39"/>
    <w:rsid w:val="003A2202"/>
    <w:rsid w:val="003B1F97"/>
    <w:rsid w:val="003B5155"/>
    <w:rsid w:val="003D620A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941DB"/>
    <w:rsid w:val="00AB1E43"/>
    <w:rsid w:val="00AC5AD3"/>
    <w:rsid w:val="00AD62FA"/>
    <w:rsid w:val="00AE3548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66E12"/>
    <w:rsid w:val="00D7256A"/>
    <w:rsid w:val="00D855CA"/>
    <w:rsid w:val="00DB4EB7"/>
    <w:rsid w:val="00DD0269"/>
    <w:rsid w:val="00DF4B3F"/>
    <w:rsid w:val="00E10BFD"/>
    <w:rsid w:val="00E5583B"/>
    <w:rsid w:val="00EA5D61"/>
    <w:rsid w:val="00ED0604"/>
    <w:rsid w:val="00ED38B6"/>
    <w:rsid w:val="00EF37BC"/>
    <w:rsid w:val="00F0497A"/>
    <w:rsid w:val="00F079DC"/>
    <w:rsid w:val="00F25845"/>
    <w:rsid w:val="00F31904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6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2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2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2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2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6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2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2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2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2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ŽBUKA zadruga za ekološku proizvodnju i završne radove u graditeljstvu</izvorni_sadrzaj>
    <derivirana_varijabla naziv="DomainObject.Predmet.ProtustrankaFormated_1">  ŽBUKA zadruga za ekološku proizvodnju i završne radove u graditeljstvu</derivirana_varijabla>
  </DomainObject.Predmet.ProtustrankaFormated>
  <DomainObject.Predmet.ProtustrankaFormatedOIB>
    <izvorni_sadrzaj>  ŽBUKA zadruga za ekološku proizvodnju i završne radove u graditeljstvu, OIB 53129825030</izvorni_sadrzaj>
    <derivirana_varijabla naziv="DomainObject.Predmet.ProtustrankaFormatedOIB_1">  ŽBUKA zadruga za ekološku proizvodnju i završne radove u graditeljstvu, OIB 53129825030</derivirana_varijabla>
  </DomainObject.Predmet.ProtustrankaFormatedOIB>
  <DomainObject.Predmet.ProtustrankaFormatedWithAdress>
    <izvorni_sadrzaj> ŽBUKA zadruga za ekološku proizvodnju i završne radove u graditeljstvu, Dravska 135, 48350 Kalinovac</izvorni_sadrzaj>
    <derivirana_varijabla naziv="DomainObject.Predmet.ProtustrankaFormatedWithAdress_1"> ŽBUKA zadruga za ekološku proizvodnju i završne radove u graditeljstvu, Dravska 135, 48350 Kalinovac</derivirana_varijabla>
  </DomainObject.Predmet.ProtustrankaFormatedWithAdress>
  <DomainObject.Predmet.ProtustrankaFormatedWithAdressOIB>
    <izvorni_sadrzaj> ŽBUKA zadruga za ekološku proizvodnju i završne radove u graditeljstvu, OIB 53129825030, Dravska 135, 48350 Kalinovac</izvorni_sadrzaj>
    <derivirana_varijabla naziv="DomainObject.Predmet.ProtustrankaFormatedWithAdressOIB_1"> ŽBUKA zadruga za ekološku proizvodnju i završne radove u graditeljstvu, OIB 53129825030, Dravska 135, 48350 Kalinovac</derivirana_varijabla>
  </DomainObject.Predmet.ProtustrankaFormatedWithAdressOIB>
  <DomainObject.Predmet.ProtustrankaWithAdress>
    <izvorni_sadrzaj>ŽBUKA zadruga za ekološku proizvodnju i završne radove u graditeljstvu Dravska 135, 48350 Kalinovac</izvorni_sadrzaj>
    <derivirana_varijabla naziv="DomainObject.Predmet.ProtustrankaWithAdress_1">ŽBUKA zadruga za ekološku proizvodnju i završne radove u graditeljstvu Dravska 135, 48350 Kalinovac</derivirana_varijabla>
  </DomainObject.Predmet.ProtustrankaWithAdress>
  <DomainObject.Predmet.ProtustrankaWithAdressOIB>
    <izvorni_sadrzaj>ŽBUKA zadruga za ekološku proizvodnju i završne radove u graditeljstvu, OIB 53129825030, Dravska 135, 48350 Kalinovac</izvorni_sadrzaj>
    <derivirana_varijabla naziv="DomainObject.Predmet.ProtustrankaWithAdressOIB_1">ŽBUKA zadruga za ekološku proizvodnju i završne radove u graditeljstvu, OIB 53129825030, Dravska 135, 48350 Kalinovac</derivirana_varijabla>
  </DomainObject.Predmet.ProtustrankaWithAdressOIB>
  <DomainObject.Predmet.ProtustrankaNazivFormated>
    <izvorni_sadrzaj>ŽBUKA zadruga za ekološku proizvodnju i završne radove u graditeljstvu</izvorni_sadrzaj>
    <derivirana_varijabla naziv="DomainObject.Predmet.ProtustrankaNazivFormated_1">ŽBUKA zadruga za ekološku proizvodnju i završne radove u graditeljstvu</derivirana_varijabla>
  </DomainObject.Predmet.ProtustrankaNazivFormated>
  <DomainObject.Predmet.ProtustrankaNazivFormatedOIB>
    <izvorni_sadrzaj>ŽBUKA zadruga za ekološku proizvodnju i završne radove u graditeljstvu, OIB 53129825030</izvorni_sadrzaj>
    <derivirana_varijabla naziv="DomainObject.Predmet.ProtustrankaNazivFormatedOIB_1">ŽBUKA zadruga za ekološku proizvodnju i završne radove u graditeljstvu, OIB 53129825030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121052.60</izvorni_sadrzaj>
    <derivirana_varijabla naziv="DomainObject.Predmet.TrenutnaVrijednost_1">121052.60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ŽBUKA zadruga za ekološku proizvodnju i završne radove u graditeljstvu</item>
    </izvorni_sadrzaj>
    <derivirana_varijabla naziv="DomainObject.Predmet.ProtuStrankaListFormated_1">
      <item>ŽBUKA zadruga za ekološku proizvodnju i završne radove u graditeljstvu</item>
    </derivirana_varijabla>
  </DomainObject.Predmet.ProtuStrankaListFormated>
  <DomainObject.Predmet.ProtuStrankaListFormatedOIB>
    <izvorni_sadrzaj>
      <item>ŽBUKA zadruga za ekološku proizvodnju i završne radove u graditeljstvu, OIB 53129825030</item>
    </izvorni_sadrzaj>
    <derivirana_varijabla naziv="DomainObject.Predmet.ProtuStrankaListFormatedOIB_1">
      <item>ŽBUKA zadruga za ekološku proizvodnju i završne radove u graditeljstvu, OIB 53129825030</item>
    </derivirana_varijabla>
  </DomainObject.Predmet.ProtuStrankaListFormatedOIB>
  <DomainObject.Predmet.ProtuStrankaListFormatedWithAdress>
    <izvorni_sadrzaj>
      <item>ŽBUKA zadruga za ekološku proizvodnju i završne radove u graditeljstvu, Dravska 135, 48350 Kalinovac</item>
    </izvorni_sadrzaj>
    <derivirana_varijabla naziv="DomainObject.Predmet.ProtuStrankaListFormatedWithAdress_1">
      <item>ŽBUKA zadruga za ekološku proizvodnju i završne radove u graditeljstvu, Dravska 135, 48350 Kalinovac</item>
    </derivirana_varijabla>
  </DomainObject.Predmet.ProtuStrankaListFormatedWithAdress>
  <DomainObject.Predmet.ProtuStrankaListFormatedWithAdressOIB>
    <izvorni_sadrzaj>
      <item>ŽBUKA zadruga za ekološku proizvodnju i završne radove u graditeljstvu, OIB 53129825030, Dravska 135, 48350 Kalinovac</item>
    </izvorni_sadrzaj>
    <derivirana_varijabla naziv="DomainObject.Predmet.ProtuStrankaListFormatedWithAdressOIB_1">
      <item>ŽBUKA zadruga za ekološku proizvodnju i završne radove u graditeljstvu, OIB 53129825030, Dravska 135, 48350 Kalinovac</item>
    </derivirana_varijabla>
  </DomainObject.Predmet.ProtuStrankaListFormatedWithAdressOIB>
  <DomainObject.Predmet.ProtuStrankaListNazivFormated>
    <izvorni_sadrzaj>
      <item>ŽBUKA zadruga za ekološku proizvodnju i završne radove u graditeljstvu</item>
    </izvorni_sadrzaj>
    <derivirana_varijabla naziv="DomainObject.Predmet.ProtuStrankaListNazivFormated_1">
      <item>ŽBUKA zadruga za ekološku proizvodnju i završne radove u graditeljstvu</item>
    </derivirana_varijabla>
  </DomainObject.Predmet.ProtuStrankaListNazivFormated>
  <DomainObject.Predmet.ProtuStrankaListNazivFormatedOIB>
    <izvorni_sadrzaj>
      <item>ŽBUKA zadruga za ekološku proizvodnju i završne radove u graditeljstvu, OIB 53129825030</item>
    </izvorni_sadrzaj>
    <derivirana_varijabla naziv="DomainObject.Predmet.ProtuStrankaListNazivFormatedOIB_1">
      <item>ŽBUKA zadruga za ekološku proizvodnju i završne radove u graditeljstvu, OIB 53129825030</item>
    </derivirana_varijabla>
  </DomainObject.Predmet.ProtuStrankaListNazivFormatedOIB>
  <DomainObject.Predmet.OstaliListFormated>
    <izvorni_sadrzaj>
      <item>e-Oglasna</item>
      <item>Sudski registar</item>
      <item>Dražen Janković</item>
    </izvorni_sadrzaj>
    <derivirana_varijabla naziv="DomainObject.Predmet.OstaliListFormated_1">
      <item>e-Oglasna</item>
      <item>Sudski registar</item>
      <item>Dražen Janković</item>
    </derivirana_varijabla>
  </DomainObject.Predmet.OstaliListFormated>
  <DomainObject.Predmet.OstaliListFormatedOIB>
    <izvorni_sadrzaj>
      <item>e-Oglasna</item>
      <item>Sudski registar</item>
      <item>Dražen Janković</item>
    </izvorni_sadrzaj>
    <derivirana_varijabla naziv="DomainObject.Predmet.OstaliListFormatedOIB_1">
      <item>e-Oglasna</item>
      <item>Sudski registar</item>
      <item>Dražen Janković</item>
    </derivirana_varijabla>
  </DomainObject.Predmet.OstaliListFormatedOIB>
  <DomainObject.Predmet.OstaliListFormatedWithAdress>
    <izvorni_sadrzaj>
      <item>e-Oglasna</item>
      <item>Sudski registar</item>
      <item>Dražen Janković, Dravska 135, 48350 Kalinovac</item>
    </izvorni_sadrzaj>
    <derivirana_varijabla naziv="DomainObject.Predmet.OstaliListFormatedWithAdress_1">
      <item>e-Oglasna</item>
      <item>Sudski registar</item>
      <item>Dražen Janković, Dravska 135, 48350 Kalinovac</item>
    </derivirana_varijabla>
  </DomainObject.Predmet.OstaliListFormatedWithAdress>
  <DomainObject.Predmet.OstaliListFormatedWithAdressOIB>
    <izvorni_sadrzaj>
      <item>e-Oglasna</item>
      <item>Sudski registar</item>
      <item>Dražen Janković, Dravska 135, 48350 Kalinovac</item>
    </izvorni_sadrzaj>
    <derivirana_varijabla naziv="DomainObject.Predmet.OstaliListFormatedWithAdressOIB_1">
      <item>e-Oglasna</item>
      <item>Sudski registar</item>
      <item>Dražen Janković, Dravska 135, 48350 Kalinovac</item>
    </derivirana_varijabla>
  </DomainObject.Predmet.OstaliListFormatedWithAdressOIB>
  <DomainObject.Predmet.OstaliListNazivFormated>
    <izvorni_sadrzaj>
      <item>e-Oglasna</item>
      <item>Sudski registar</item>
      <item>Dražen Janković</item>
    </izvorni_sadrzaj>
    <derivirana_varijabla naziv="DomainObject.Predmet.OstaliListNazivFormated_1">
      <item>e-Oglasna</item>
      <item>Sudski registar</item>
      <item>Dražen Janković</item>
    </derivirana_varijabla>
  </DomainObject.Predmet.OstaliListNazivFormated>
  <DomainObject.Predmet.OstaliListNazivFormatedOIB>
    <izvorni_sadrzaj>
      <item>e-Oglasna</item>
      <item>Sudski registar</item>
      <item>Dražen Janković</item>
    </izvorni_sadrzaj>
    <derivirana_varijabla naziv="DomainObject.Predmet.OstaliListNazivFormatedOIB_1">
      <item>e-Oglasna</item>
      <item>Sudski registar</item>
      <item>Dražen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ŽBUKA zadruga za ekološku proizvodnju i završne radove u graditeljstvu</izvorni_sadrzaj>
    <derivirana_varijabla naziv="DomainObject.Predmet.ProtustrankaIDrugi_1">ŽBUKA zadruga za ekološku proizvodnju i završne radove u graditeljstvu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ŽBUKA zadruga za ekološku proizvodnju i završne radove u graditeljstvu, OIB 53129825030, Dravska 135, 48350 Kalinovac</izvorni_sadrzaj>
    <derivirana_varijabla naziv="DomainObject.Predmet.ProtustrankaIDrugiAdressOIB_1">ŽBUKA zadruga za ekološku proizvodnju i završne radove u graditeljstvu, OIB 53129825030, Dravska 135,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ŽBUKA zadruga za ekološku proizvodnju i završne radove u graditeljstvu</item>
      <item>e-Oglasna</item>
      <item>Sudski registar</item>
      <item>Dražen Janković</item>
    </izvorni_sadrzaj>
    <derivirana_varijabla naziv="DomainObject.Predmet.SudioniciListNaziv_1">
      <item>Financijska agencija</item>
      <item>ŽBUKA zadruga za ekološku proizvodnju i završne radove u graditeljstvu</item>
      <item>e-Oglasna</item>
      <item>Sudski registar</item>
      <item>Dražen Janković</item>
    </derivirana_varijabla>
  </DomainObject.Predmet.SudioniciListNaziv>
  <DomainObject.Predmet.SudioniciListAdressOIB>
    <izvorni_sadrzaj>
      <item>Financijska agencija, OIB 85821130368, A.Cesarca 2,42000 Varaždin</item>
      <item>ŽBUKA zadruga za ekološku proizvodnju i završne radove u graditeljstvu, OIB 53129825030, Dravska 135,48350 Kalinovac</item>
      <item>e-Oglasna</item>
      <item>Sudski registar</item>
      <item>Dražen Janković, Dravska 135,48350 Kalinovac</item>
    </izvorni_sadrzaj>
    <derivirana_varijabla naziv="DomainObject.Predmet.SudioniciListAdressOIB_1">
      <item>Financijska agencija, OIB 85821130368, A.Cesarca 2,42000 Varaždin</item>
      <item>ŽBUKA zadruga za ekološku proizvodnju i završne radove u graditeljstvu, OIB 53129825030, Dravska 135,48350 Kalinovac</item>
      <item>e-Oglasna</item>
      <item>Sudski registar</item>
      <item>Dražen Janković, Dravska 135,48350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53129825030</item>
      <item>, OIB null</item>
      <item>, OIB null</item>
      <item>, OIB null</item>
    </izvorni_sadrzaj>
    <derivirana_varijabla naziv="DomainObject.Predmet.SudioniciListNazivOIB_1">
      <item>, OIB 85821130368</item>
      <item>, OIB 53129825030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3EFB7-412B-4857-937B-7B698B862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2985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2015-12-24T10:40:00Z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2015-12-30T09:36:00Z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