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0d9f" w14:paraId="2930d9f" w:rsidRDefault="00542178" w:rsidP="00AF2C38" w:rsidR="00530E99" w:rsidRPr="0008325A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</w:p>
    <w:p w:rsidRDefault="008F727D" w:rsidR="008F727D" w:rsidRPr="0008325A">
      <w:pPr>
        <w:jc w:val="center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08325A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08325A">
      <w:pPr>
        <w:jc w:val="center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08325A">
      <w:pPr>
        <w:jc w:val="center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08325A">
      <w:pPr>
        <w:jc w:val="center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>Z</w:t>
      </w:r>
      <w:r w:rsidR="009143C5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>A</w:t>
      </w:r>
      <w:r w:rsidR="009143C5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>K</w:t>
      </w:r>
      <w:r w:rsidR="009143C5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>L</w:t>
      </w:r>
      <w:r w:rsidR="009143C5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>J</w:t>
      </w:r>
      <w:r w:rsidR="009143C5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>U</w:t>
      </w:r>
      <w:r w:rsidR="009143C5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>Č</w:t>
      </w:r>
      <w:r w:rsidR="009143C5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>A</w:t>
      </w:r>
      <w:r w:rsidR="009143C5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>K</w:t>
      </w:r>
    </w:p>
    <w:p w:rsidRDefault="00AE0373" w:rsidP="00A13746" w:rsidR="00AE0373" w:rsidRPr="0008325A">
      <w:pPr>
        <w:jc w:val="both"/>
        <w:rPr>
          <w:rFonts w:hAnsi="Times New Roman" w:ascii="Times New Roman"/>
          <w:szCs w:val="24"/>
        </w:rPr>
      </w:pPr>
    </w:p>
    <w:p w:rsidRDefault="009143C5" w:rsidP="009143C5" w:rsidR="00C228C5">
      <w:pPr>
        <w:ind w:firstLine="720"/>
        <w:jc w:val="both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 xml:space="preserve"> po sucu pojedincu </w:t>
      </w:r>
      <w:r w:rsidRPr="008214AA">
        <w:rPr>
          <w:rFonts w:hAnsi="Times New Roman" w:ascii="Times New Roman"/>
          <w:szCs w:val="24"/>
        </w:rPr>
        <w:t>Nevenki Siladi Rstić</w:t>
      </w:r>
      <w:r>
        <w:rPr>
          <w:rFonts w:hAnsi="Times New Roman" w:ascii="Times New Roman"/>
          <w:szCs w:val="24"/>
        </w:rPr>
        <w:t xml:space="preserve"> p</w:t>
      </w:r>
      <w:r w:rsidR="00925823">
        <w:rPr>
          <w:rFonts w:hAnsi="Times New Roman" w:ascii="Times New Roman"/>
          <w:szCs w:val="24"/>
        </w:rPr>
        <w:t>ovodom prijedloga predlagatelja</w:t>
      </w:r>
      <w:r>
        <w:rPr>
          <w:rFonts w:hAnsi="Times New Roman" w:ascii="Times New Roman"/>
          <w:szCs w:val="24"/>
        </w:rPr>
        <w:t xml:space="preserve"> </w:t>
      </w:r>
      <w:r w:rsidR="00925823">
        <w:rPr>
          <w:rFonts w:hAnsi="Times New Roman" w:ascii="Times New Roman"/>
          <w:szCs w:val="24"/>
        </w:rPr>
        <w:t>ELITE CARS 7  d.o.o. za trgovinu i usluge, Zagreb, Ulica Dubrava 204, OIB 95232084181</w:t>
      </w:r>
      <w:r>
        <w:rPr>
          <w:rFonts w:hAnsi="Times New Roman" w:ascii="Times New Roman"/>
          <w:szCs w:val="24"/>
        </w:rPr>
        <w:t xml:space="preserve">, </w:t>
      </w:r>
      <w:r w:rsidRPr="008214AA">
        <w:rPr>
          <w:rFonts w:hAnsi="Times New Roman" w:ascii="Times New Roman"/>
          <w:szCs w:val="24"/>
        </w:rPr>
        <w:t xml:space="preserve">za otvaranjem stečajnog postupka nad </w:t>
      </w:r>
      <w:r>
        <w:rPr>
          <w:rFonts w:hAnsi="Times New Roman" w:ascii="Times New Roman"/>
          <w:szCs w:val="24"/>
        </w:rPr>
        <w:t xml:space="preserve">dužnikom </w:t>
      </w:r>
      <w:r w:rsidR="00925823">
        <w:rPr>
          <w:rFonts w:hAnsi="Times New Roman" w:ascii="Times New Roman"/>
          <w:szCs w:val="24"/>
        </w:rPr>
        <w:t>ELITE CARS 7  d.o.o. za trgovinu i usluge, Zagreb, Ulica Dubrava 204, OIB 95232084181</w:t>
      </w:r>
      <w:r w:rsidRPr="008214AA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dana </w:t>
      </w:r>
      <w:r w:rsidR="00F40C87">
        <w:rPr>
          <w:rFonts w:hAnsi="Times New Roman" w:ascii="Times New Roman"/>
          <w:szCs w:val="24"/>
        </w:rPr>
        <w:t>17</w:t>
      </w:r>
      <w:r>
        <w:rPr>
          <w:rFonts w:hAnsi="Times New Roman" w:ascii="Times New Roman"/>
          <w:szCs w:val="24"/>
        </w:rPr>
        <w:t>.</w:t>
      </w:r>
      <w:r w:rsidRPr="008214AA">
        <w:rPr>
          <w:rFonts w:hAnsi="Times New Roman" w:ascii="Times New Roman"/>
          <w:szCs w:val="24"/>
        </w:rPr>
        <w:t xml:space="preserve"> </w:t>
      </w:r>
      <w:r w:rsidR="00925823">
        <w:rPr>
          <w:rFonts w:hAnsi="Times New Roman" w:ascii="Times New Roman"/>
          <w:szCs w:val="24"/>
        </w:rPr>
        <w:t>veljače</w:t>
      </w:r>
      <w:r w:rsidRPr="008214AA">
        <w:rPr>
          <w:rFonts w:hAnsi="Times New Roman" w:ascii="Times New Roman"/>
          <w:szCs w:val="24"/>
        </w:rPr>
        <w:t xml:space="preserve"> 201</w:t>
      </w:r>
      <w:r w:rsidR="00925823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>. godine</w:t>
      </w:r>
    </w:p>
    <w:p w:rsidRDefault="009143C5" w:rsidP="009143C5" w:rsidR="009143C5" w:rsidRPr="0008325A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08325A">
      <w:pPr>
        <w:jc w:val="center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08325A">
      <w:pPr>
        <w:jc w:val="center"/>
        <w:rPr>
          <w:rFonts w:hAnsi="Times New Roman" w:ascii="Times New Roman"/>
          <w:b/>
          <w:szCs w:val="24"/>
        </w:rPr>
      </w:pPr>
    </w:p>
    <w:p w:rsidRDefault="00C228C5" w:rsidP="00A07D6B" w:rsidR="00A07D6B" w:rsidRPr="0008325A">
      <w:pPr>
        <w:pStyle w:val="Odlomakpopisa"/>
        <w:numPr>
          <w:ilvl w:val="0"/>
          <w:numId w:val="12"/>
        </w:numPr>
        <w:ind w:left="709"/>
        <w:jc w:val="both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 xml:space="preserve">Pokreće se prethodni postupak radi utvrđenja </w:t>
      </w:r>
      <w:r w:rsidR="0008325A" w:rsidRPr="0008325A">
        <w:rPr>
          <w:rFonts w:hAnsi="Times New Roman" w:ascii="Times New Roman"/>
          <w:szCs w:val="24"/>
        </w:rPr>
        <w:t>pretpostavki</w:t>
      </w:r>
      <w:r w:rsidRPr="0008325A">
        <w:rPr>
          <w:rFonts w:hAnsi="Times New Roman" w:ascii="Times New Roman"/>
          <w:szCs w:val="24"/>
        </w:rPr>
        <w:t xml:space="preserve"> za otvaranje stečajnog postupka nad </w:t>
      </w:r>
      <w:r w:rsidR="00A07D6B" w:rsidRPr="0008325A">
        <w:rPr>
          <w:rFonts w:hAnsi="Times New Roman" w:ascii="Times New Roman"/>
          <w:szCs w:val="24"/>
        </w:rPr>
        <w:t xml:space="preserve">dužnikom </w:t>
      </w:r>
      <w:r w:rsidR="00925823">
        <w:rPr>
          <w:rFonts w:hAnsi="Times New Roman" w:ascii="Times New Roman"/>
          <w:szCs w:val="24"/>
        </w:rPr>
        <w:t>ELITE CARS 7  d.o.o. za trgovinu i usluge, Zagreb, Ulica Dubrava 204, OIB 95232084181</w:t>
      </w:r>
      <w:r w:rsidRPr="0008325A">
        <w:rPr>
          <w:rFonts w:hAnsi="Times New Roman" w:ascii="Times New Roman"/>
          <w:szCs w:val="24"/>
        </w:rPr>
        <w:t>.</w:t>
      </w:r>
    </w:p>
    <w:p w:rsidRDefault="004049C4" w:rsidP="004049C4" w:rsidR="004049C4" w:rsidRPr="0008325A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C228C5" w:rsidP="004049C4" w:rsidR="00C228C5" w:rsidRPr="0008325A">
      <w:pPr>
        <w:pStyle w:val="Odlomakpopisa"/>
        <w:numPr>
          <w:ilvl w:val="0"/>
          <w:numId w:val="12"/>
        </w:numPr>
        <w:ind w:left="709"/>
        <w:jc w:val="both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 xml:space="preserve">Određuje se ročište radi izjašnjenja o prijedlogu za  otvaranje stečajnog postupka  nad dužnikom   </w:t>
      </w:r>
    </w:p>
    <w:p w:rsidRDefault="00925823" w:rsidP="00C228C5" w:rsidR="00C228C5" w:rsidRPr="0008325A">
      <w:pPr>
        <w:ind w:firstLine="720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  <w:u w:val="single"/>
        </w:rPr>
        <w:t>31</w:t>
      </w:r>
      <w:r w:rsidR="00C228C5" w:rsidRPr="0008325A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svibnja 2017</w:t>
      </w:r>
      <w:r w:rsidR="00C228C5" w:rsidRPr="0008325A">
        <w:rPr>
          <w:rFonts w:hAnsi="Times New Roman" w:ascii="Times New Roman"/>
          <w:b/>
          <w:szCs w:val="24"/>
          <w:u w:val="single"/>
        </w:rPr>
        <w:t xml:space="preserve">. godine u </w:t>
      </w:r>
      <w:r>
        <w:rPr>
          <w:rFonts w:hAnsi="Times New Roman" w:ascii="Times New Roman"/>
          <w:b/>
          <w:szCs w:val="24"/>
          <w:u w:val="single"/>
        </w:rPr>
        <w:t>10</w:t>
      </w:r>
      <w:r w:rsidR="00EE719E" w:rsidRPr="0008325A">
        <w:rPr>
          <w:rFonts w:hAnsi="Times New Roman" w:ascii="Times New Roman"/>
          <w:b/>
          <w:szCs w:val="24"/>
          <w:u w:val="single"/>
        </w:rPr>
        <w:t>,</w:t>
      </w:r>
      <w:r>
        <w:rPr>
          <w:rFonts w:hAnsi="Times New Roman" w:ascii="Times New Roman"/>
          <w:b/>
          <w:szCs w:val="24"/>
          <w:u w:val="single"/>
        </w:rPr>
        <w:t>3</w:t>
      </w:r>
      <w:r w:rsidR="0008325A" w:rsidRPr="0008325A">
        <w:rPr>
          <w:rFonts w:hAnsi="Times New Roman" w:ascii="Times New Roman"/>
          <w:b/>
          <w:szCs w:val="24"/>
          <w:u w:val="single"/>
        </w:rPr>
        <w:t>0</w:t>
      </w:r>
      <w:r w:rsidR="00C228C5" w:rsidRPr="0008325A">
        <w:rPr>
          <w:rFonts w:hAnsi="Times New Roman" w:ascii="Times New Roman"/>
          <w:b/>
          <w:szCs w:val="24"/>
          <w:u w:val="single"/>
        </w:rPr>
        <w:t xml:space="preserve"> sati.</w:t>
      </w:r>
    </w:p>
    <w:p w:rsidRDefault="00C228C5" w:rsidP="00C228C5" w:rsidR="00C228C5" w:rsidRPr="0008325A">
      <w:pPr>
        <w:ind w:firstLine="720"/>
        <w:jc w:val="center"/>
        <w:rPr>
          <w:rFonts w:hAnsi="Times New Roman" w:ascii="Times New Roman"/>
          <w:szCs w:val="24"/>
        </w:rPr>
      </w:pPr>
    </w:p>
    <w:p w:rsidRDefault="00C228C5" w:rsidP="00C228C5" w:rsidR="00C228C5" w:rsidRPr="0008325A">
      <w:pPr>
        <w:ind w:firstLine="720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>u zgradi ovog suda u Zagr</w:t>
      </w:r>
      <w:r w:rsidR="00925823">
        <w:rPr>
          <w:rFonts w:hAnsi="Times New Roman" w:ascii="Times New Roman"/>
          <w:szCs w:val="24"/>
        </w:rPr>
        <w:t>ebu, Petrinjska 8, soba br. 94/II</w:t>
      </w:r>
      <w:r w:rsidRPr="0008325A">
        <w:rPr>
          <w:rFonts w:hAnsi="Times New Roman" w:ascii="Times New Roman"/>
          <w:szCs w:val="24"/>
        </w:rPr>
        <w:t xml:space="preserve"> kat (ulična zgrada), na </w:t>
      </w:r>
    </w:p>
    <w:p w:rsidRDefault="00C228C5" w:rsidP="00C228C5" w:rsidR="004049C4" w:rsidRPr="0008325A">
      <w:pPr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>koje se pozivaju dostavom ovog rješenja:</w:t>
      </w:r>
    </w:p>
    <w:p w:rsidRDefault="004049C4" w:rsidP="00C228C5" w:rsidR="004049C4" w:rsidRPr="0008325A">
      <w:pPr>
        <w:rPr>
          <w:rFonts w:hAnsi="Times New Roman" w:ascii="Times New Roman"/>
          <w:szCs w:val="24"/>
        </w:rPr>
      </w:pPr>
    </w:p>
    <w:p w:rsidRDefault="004049C4" w:rsidP="00A07D6B" w:rsidR="004049C4" w:rsidRPr="0008325A">
      <w:pPr>
        <w:pStyle w:val="Odlomakpopisa"/>
        <w:numPr>
          <w:ilvl w:val="0"/>
          <w:numId w:val="13"/>
        </w:numPr>
        <w:ind w:hanging="284" w:left="2127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>FINA</w:t>
      </w:r>
    </w:p>
    <w:p w:rsidRDefault="0008325A" w:rsidP="00925823" w:rsidR="00925823">
      <w:pPr>
        <w:pStyle w:val="Odlomakpopisa"/>
        <w:numPr>
          <w:ilvl w:val="0"/>
          <w:numId w:val="13"/>
        </w:numPr>
        <w:ind w:hanging="284" w:left="2127"/>
        <w:rPr>
          <w:rFonts w:hAnsi="Times New Roman" w:ascii="Times New Roman"/>
          <w:szCs w:val="24"/>
        </w:rPr>
      </w:pPr>
      <w:r w:rsidRPr="009143C5">
        <w:rPr>
          <w:rFonts w:hAnsi="Times New Roman" w:ascii="Times New Roman"/>
          <w:szCs w:val="24"/>
        </w:rPr>
        <w:t>Predlagatelj/</w:t>
      </w:r>
      <w:r w:rsidR="00A07D6B" w:rsidRPr="009143C5">
        <w:rPr>
          <w:rFonts w:hAnsi="Times New Roman" w:ascii="Times New Roman"/>
          <w:szCs w:val="24"/>
        </w:rPr>
        <w:t>Dužnik</w:t>
      </w:r>
      <w:r w:rsidR="009143C5" w:rsidRPr="009143C5">
        <w:rPr>
          <w:rFonts w:hAnsi="Times New Roman" w:ascii="Times New Roman"/>
          <w:szCs w:val="24"/>
        </w:rPr>
        <w:t xml:space="preserve"> </w:t>
      </w:r>
    </w:p>
    <w:p w:rsidRDefault="00A07D6B" w:rsidP="00925823" w:rsidR="00925823" w:rsidRPr="00925823">
      <w:pPr>
        <w:pStyle w:val="Odlomakpopisa"/>
        <w:numPr>
          <w:ilvl w:val="0"/>
          <w:numId w:val="13"/>
        </w:numPr>
        <w:ind w:hanging="284" w:left="2127"/>
        <w:rPr>
          <w:rFonts w:hAnsi="Times New Roman" w:ascii="Times New Roman"/>
          <w:szCs w:val="24"/>
        </w:rPr>
      </w:pPr>
      <w:r w:rsidRPr="00925823">
        <w:rPr>
          <w:rFonts w:hAnsi="Times New Roman" w:ascii="Times New Roman"/>
          <w:szCs w:val="24"/>
        </w:rPr>
        <w:t xml:space="preserve">Zakonski </w:t>
      </w:r>
      <w:r w:rsidR="00925823" w:rsidRPr="00925823">
        <w:rPr>
          <w:rFonts w:hAnsi="Times New Roman" w:ascii="Times New Roman"/>
          <w:szCs w:val="24"/>
        </w:rPr>
        <w:t>zastupnik dužnika</w:t>
      </w:r>
    </w:p>
    <w:p w:rsidRDefault="00925823" w:rsidP="00925823" w:rsidR="00925823">
      <w:pPr>
        <w:rPr>
          <w:rFonts w:hAnsi="Times New Roman" w:ascii="Times New Roman"/>
          <w:szCs w:val="24"/>
        </w:rPr>
      </w:pPr>
    </w:p>
    <w:p w:rsidRDefault="00C228C5" w:rsidP="00925823" w:rsidR="00C228C5" w:rsidRPr="00925823">
      <w:pPr>
        <w:jc w:val="center"/>
        <w:rPr>
          <w:rFonts w:hAnsi="Times New Roman" w:ascii="Times New Roman"/>
          <w:szCs w:val="24"/>
        </w:rPr>
      </w:pPr>
      <w:r w:rsidRPr="00925823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08325A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08325A" w:rsidR="004049C4">
      <w:pPr>
        <w:ind w:firstLine="720"/>
        <w:jc w:val="both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 xml:space="preserve">Nalaže se </w:t>
      </w:r>
      <w:r w:rsidR="009143C5">
        <w:rPr>
          <w:rFonts w:hAnsi="Times New Roman" w:ascii="Times New Roman"/>
          <w:szCs w:val="24"/>
        </w:rPr>
        <w:t>osobi</w:t>
      </w:r>
      <w:r w:rsidR="0008325A" w:rsidRPr="0008325A">
        <w:rPr>
          <w:rFonts w:hAnsi="Times New Roman" w:ascii="Times New Roman"/>
          <w:szCs w:val="24"/>
        </w:rPr>
        <w:t xml:space="preserve"> </w:t>
      </w:r>
      <w:r w:rsidR="009143C5">
        <w:rPr>
          <w:rFonts w:hAnsi="Times New Roman" w:ascii="Times New Roman"/>
          <w:szCs w:val="24"/>
        </w:rPr>
        <w:t>ovlaštenoj</w:t>
      </w:r>
      <w:r w:rsidR="00A07D6B" w:rsidRPr="0008325A">
        <w:rPr>
          <w:rFonts w:hAnsi="Times New Roman" w:ascii="Times New Roman"/>
          <w:szCs w:val="24"/>
        </w:rPr>
        <w:t xml:space="preserve"> za zastupanje dužnika po zakonu</w:t>
      </w:r>
      <w:r w:rsidR="00925823">
        <w:rPr>
          <w:rFonts w:hAnsi="Times New Roman" w:ascii="Times New Roman"/>
          <w:szCs w:val="24"/>
        </w:rPr>
        <w:t xml:space="preserve"> Robertu Palić, Zagreb, Bačka 17, OIB 28268151654</w:t>
      </w:r>
      <w:r w:rsidR="0008325A" w:rsidRPr="0008325A">
        <w:rPr>
          <w:rFonts w:hAnsi="Times New Roman" w:ascii="Times New Roman"/>
          <w:szCs w:val="24"/>
        </w:rPr>
        <w:t xml:space="preserve">, </w:t>
      </w:r>
      <w:r w:rsidRPr="0008325A">
        <w:rPr>
          <w:rFonts w:hAnsi="Times New Roman" w:ascii="Times New Roman"/>
          <w:szCs w:val="24"/>
        </w:rPr>
        <w:t xml:space="preserve">da u roku od 8 dana od dana primitka ovog zaključka podnesu ovome sudu pozivom na gornji broj spisa </w:t>
      </w:r>
      <w:r w:rsidR="004049C4" w:rsidRPr="0008325A">
        <w:rPr>
          <w:rFonts w:hAnsi="Times New Roman" w:ascii="Times New Roman"/>
          <w:szCs w:val="24"/>
        </w:rPr>
        <w:t>Izvješće o financijsko gospodarskom stanju</w:t>
      </w:r>
      <w:r w:rsidRPr="0008325A">
        <w:rPr>
          <w:rFonts w:hAnsi="Times New Roman" w:ascii="Times New Roman"/>
          <w:szCs w:val="24"/>
        </w:rPr>
        <w:t xml:space="preserve"> dužnika </w:t>
      </w:r>
      <w:r w:rsidR="00925823">
        <w:rPr>
          <w:rFonts w:hAnsi="Times New Roman" w:ascii="Times New Roman"/>
          <w:szCs w:val="24"/>
        </w:rPr>
        <w:t>ELITE CARS 7  d.o.o. za trgovinu i usluge, Zagreb, Ulica Dubrava 204, OIB 95232084181</w:t>
      </w:r>
      <w:r w:rsidR="004049C4" w:rsidRPr="0008325A">
        <w:rPr>
          <w:rFonts w:hAnsi="Times New Roman" w:ascii="Times New Roman"/>
          <w:szCs w:val="24"/>
        </w:rPr>
        <w:t>, u kojem će iznijeti razloge koje su doveli do</w:t>
      </w:r>
      <w:r w:rsidR="0008325A">
        <w:rPr>
          <w:rFonts w:hAnsi="Times New Roman" w:ascii="Times New Roman"/>
          <w:szCs w:val="24"/>
        </w:rPr>
        <w:t xml:space="preserve"> postojećeg financijskog gospodarskog stanja.</w:t>
      </w:r>
      <w:r w:rsidR="004049C4" w:rsidRPr="0008325A">
        <w:rPr>
          <w:rFonts w:hAnsi="Times New Roman" w:ascii="Times New Roman"/>
          <w:szCs w:val="24"/>
        </w:rPr>
        <w:t xml:space="preserve"> </w:t>
      </w:r>
    </w:p>
    <w:p w:rsidRDefault="00925823" w:rsidP="0008325A" w:rsidR="00925823">
      <w:pPr>
        <w:ind w:firstLine="720"/>
        <w:jc w:val="both"/>
        <w:rPr>
          <w:rFonts w:hAnsi="Times New Roman" w:ascii="Times New Roman"/>
          <w:szCs w:val="24"/>
        </w:rPr>
      </w:pPr>
    </w:p>
    <w:p w:rsidRDefault="00CC2F4D" w:rsidP="004909B8" w:rsidR="00CC2F4D" w:rsidRPr="0008325A">
      <w:pPr>
        <w:jc w:val="center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>Obrazloženje</w:t>
      </w:r>
    </w:p>
    <w:p w:rsidRDefault="00F004A3" w:rsidR="00F004A3" w:rsidRPr="0008325A">
      <w:pPr>
        <w:jc w:val="both"/>
        <w:rPr>
          <w:rFonts w:hAnsi="Times New Roman" w:ascii="Times New Roman"/>
          <w:szCs w:val="24"/>
        </w:rPr>
      </w:pPr>
    </w:p>
    <w:p w:rsidRDefault="00AB40C1" w:rsidP="009143C5" w:rsidR="00AB40C1">
      <w:pPr>
        <w:ind w:firstLine="720"/>
        <w:jc w:val="both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 xml:space="preserve">Prijedlog za pokretanjem stečajnog postupka nad gore navedenim dužnikom podnio je </w:t>
      </w:r>
      <w:r w:rsidR="0008325A">
        <w:rPr>
          <w:rFonts w:hAnsi="Times New Roman" w:ascii="Times New Roman"/>
          <w:szCs w:val="24"/>
        </w:rPr>
        <w:t xml:space="preserve">sam dužnik </w:t>
      </w:r>
      <w:r w:rsidR="009143C5">
        <w:rPr>
          <w:rFonts w:hAnsi="Times New Roman" w:ascii="Times New Roman"/>
          <w:szCs w:val="24"/>
        </w:rPr>
        <w:t>navodeći da kod istog postoji stečajni razlog – nesposobnost za plaćanje, o čemu kao dok</w:t>
      </w:r>
      <w:r w:rsidR="00925823">
        <w:rPr>
          <w:rFonts w:hAnsi="Times New Roman" w:ascii="Times New Roman"/>
          <w:szCs w:val="24"/>
        </w:rPr>
        <w:t>az dostavlja Potvrdu FINA-e od 28</w:t>
      </w:r>
      <w:r w:rsidR="009143C5">
        <w:rPr>
          <w:rFonts w:hAnsi="Times New Roman" w:ascii="Times New Roman"/>
          <w:szCs w:val="24"/>
        </w:rPr>
        <w:t xml:space="preserve">. </w:t>
      </w:r>
      <w:r w:rsidR="00925823">
        <w:rPr>
          <w:rFonts w:hAnsi="Times New Roman" w:ascii="Times New Roman"/>
          <w:szCs w:val="24"/>
        </w:rPr>
        <w:t>prosinca</w:t>
      </w:r>
      <w:r w:rsidR="009143C5">
        <w:rPr>
          <w:rFonts w:hAnsi="Times New Roman" w:ascii="Times New Roman"/>
          <w:szCs w:val="24"/>
        </w:rPr>
        <w:t xml:space="preserve"> 2016. godine, uvidom u koju se utvrđuje </w:t>
      </w:r>
      <w:r w:rsidR="009143C5">
        <w:rPr>
          <w:rFonts w:hAnsi="Times New Roman" w:ascii="Times New Roman"/>
          <w:szCs w:val="24"/>
        </w:rPr>
        <w:lastRenderedPageBreak/>
        <w:t xml:space="preserve">da je </w:t>
      </w:r>
      <w:r w:rsidR="00925823">
        <w:rPr>
          <w:rFonts w:hAnsi="Times New Roman" w:ascii="Times New Roman"/>
          <w:szCs w:val="24"/>
        </w:rPr>
        <w:t>dužnikov račun blokiran preko 12</w:t>
      </w:r>
      <w:r w:rsidR="009143C5">
        <w:rPr>
          <w:rFonts w:hAnsi="Times New Roman" w:ascii="Times New Roman"/>
          <w:szCs w:val="24"/>
        </w:rPr>
        <w:t xml:space="preserve"> dana</w:t>
      </w:r>
      <w:r w:rsidR="00ED7FC7">
        <w:rPr>
          <w:rFonts w:hAnsi="Times New Roman" w:ascii="Times New Roman"/>
          <w:szCs w:val="24"/>
        </w:rPr>
        <w:t xml:space="preserve"> s iznosom od 102.758,64 kn</w:t>
      </w:r>
      <w:r w:rsidR="009143C5">
        <w:rPr>
          <w:rFonts w:hAnsi="Times New Roman" w:ascii="Times New Roman"/>
          <w:szCs w:val="24"/>
        </w:rPr>
        <w:t xml:space="preserve">, te je stoga </w:t>
      </w:r>
      <w:r w:rsidR="001E1A95">
        <w:rPr>
          <w:rFonts w:hAnsi="Times New Roman" w:ascii="Times New Roman"/>
          <w:szCs w:val="24"/>
        </w:rPr>
        <w:t xml:space="preserve">temeljem odredbe čl. 115. Stečajnog zakona (NN71/15) </w:t>
      </w:r>
      <w:r w:rsidRPr="0008325A">
        <w:rPr>
          <w:rFonts w:hAnsi="Times New Roman" w:ascii="Times New Roman"/>
          <w:szCs w:val="24"/>
        </w:rPr>
        <w:t xml:space="preserve">pokrenut prethodni postupak radi utvrđivanja pretpostavki za otvaranjem stečajnog postupka, </w:t>
      </w:r>
      <w:r w:rsidR="001E1A95">
        <w:rPr>
          <w:rFonts w:hAnsi="Times New Roman" w:ascii="Times New Roman"/>
          <w:szCs w:val="24"/>
        </w:rPr>
        <w:t xml:space="preserve">te temeljem odredbe čl. </w:t>
      </w:r>
      <w:r w:rsidR="0039618F" w:rsidRPr="0008325A">
        <w:rPr>
          <w:rFonts w:hAnsi="Times New Roman" w:ascii="Times New Roman"/>
          <w:szCs w:val="24"/>
        </w:rPr>
        <w:t>123. SZ-a određeno prvo ročište radi očitovanja dužnika o prijedlogu za otvaranje stečajnog postupka na koje su pozvane sve osobe sukladno čl. 123. st. 1. i 2. SZ-a</w:t>
      </w:r>
    </w:p>
    <w:p w:rsidRDefault="00F40C87" w:rsidP="009143C5" w:rsidR="00F40C87" w:rsidRPr="0008325A">
      <w:pPr>
        <w:ind w:firstLine="720"/>
        <w:jc w:val="both"/>
        <w:rPr>
          <w:rFonts w:hAnsi="Times New Roman" w:ascii="Times New Roman"/>
          <w:szCs w:val="24"/>
        </w:rPr>
      </w:pPr>
    </w:p>
    <w:p w:rsidRDefault="00A33D54" w:rsidP="00A33D54" w:rsidR="00A33D54" w:rsidRPr="0008325A">
      <w:pPr>
        <w:ind w:firstLine="720"/>
        <w:jc w:val="both"/>
        <w:rPr>
          <w:rFonts w:hAnsi="Times New Roman" w:ascii="Times New Roman"/>
        </w:rPr>
      </w:pPr>
      <w:r w:rsidRPr="0008325A">
        <w:rPr>
          <w:rFonts w:hAnsi="Times New Roman" w:ascii="Times New Roman"/>
        </w:rPr>
        <w:t xml:space="preserve">Temeljem odredbe članka </w:t>
      </w:r>
      <w:r w:rsidR="004909B8" w:rsidRPr="0008325A">
        <w:rPr>
          <w:rFonts w:hAnsi="Times New Roman" w:ascii="Times New Roman"/>
        </w:rPr>
        <w:t>117.</w:t>
      </w:r>
      <w:r w:rsidRPr="0008325A">
        <w:rPr>
          <w:rFonts w:hAnsi="Times New Roman" w:ascii="Times New Roman"/>
        </w:rPr>
        <w:t xml:space="preserve"> SZ</w:t>
      </w:r>
      <w:r w:rsidR="00C228C5" w:rsidRPr="0008325A">
        <w:rPr>
          <w:rFonts w:hAnsi="Times New Roman" w:ascii="Times New Roman"/>
        </w:rPr>
        <w:t>-a</w:t>
      </w:r>
      <w:r w:rsidRPr="0008325A">
        <w:rPr>
          <w:rFonts w:hAnsi="Times New Roman" w:ascii="Times New Roman"/>
        </w:rPr>
        <w:t xml:space="preserve"> odlučeno je kao u izreci zaključka.</w:t>
      </w:r>
    </w:p>
    <w:p w:rsidRDefault="0039618F" w:rsidP="00A33D54" w:rsidR="0039618F" w:rsidRPr="0008325A">
      <w:pPr>
        <w:ind w:firstLine="720"/>
        <w:jc w:val="both"/>
        <w:rPr>
          <w:rFonts w:hAnsi="Times New Roman" w:ascii="Times New Roman"/>
        </w:rPr>
      </w:pPr>
    </w:p>
    <w:p w:rsidRDefault="00341136" w:rsidP="000951A0" w:rsidR="00EC75E2" w:rsidRPr="0008325A">
      <w:pPr>
        <w:jc w:val="center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 xml:space="preserve">U  </w:t>
      </w:r>
      <w:r w:rsidR="00911F08" w:rsidRPr="0008325A">
        <w:rPr>
          <w:rFonts w:hAnsi="Times New Roman" w:ascii="Times New Roman"/>
          <w:szCs w:val="24"/>
        </w:rPr>
        <w:t>Zagreb</w:t>
      </w:r>
      <w:r w:rsidR="00971F24" w:rsidRPr="0008325A">
        <w:rPr>
          <w:rFonts w:hAnsi="Times New Roman" w:ascii="Times New Roman"/>
          <w:szCs w:val="24"/>
        </w:rPr>
        <w:t xml:space="preserve">u, </w:t>
      </w:r>
      <w:r w:rsidR="00F40C87">
        <w:rPr>
          <w:rFonts w:hAnsi="Times New Roman" w:ascii="Times New Roman"/>
          <w:szCs w:val="24"/>
        </w:rPr>
        <w:t>17</w:t>
      </w:r>
      <w:r w:rsidR="0041670E" w:rsidRPr="0008325A">
        <w:rPr>
          <w:rFonts w:hAnsi="Times New Roman" w:ascii="Times New Roman"/>
          <w:szCs w:val="24"/>
        </w:rPr>
        <w:t xml:space="preserve">. </w:t>
      </w:r>
      <w:r w:rsidR="00925823">
        <w:rPr>
          <w:rFonts w:hAnsi="Times New Roman" w:ascii="Times New Roman"/>
          <w:szCs w:val="24"/>
        </w:rPr>
        <w:t>veljače</w:t>
      </w:r>
      <w:r w:rsidR="00467AAE" w:rsidRPr="0008325A">
        <w:rPr>
          <w:rFonts w:hAnsi="Times New Roman" w:ascii="Times New Roman"/>
          <w:szCs w:val="24"/>
        </w:rPr>
        <w:t xml:space="preserve"> </w:t>
      </w:r>
      <w:r w:rsidR="00925823">
        <w:rPr>
          <w:rFonts w:hAnsi="Times New Roman" w:ascii="Times New Roman"/>
          <w:szCs w:val="24"/>
        </w:rPr>
        <w:t>2017</w:t>
      </w:r>
      <w:r w:rsidR="006A79A6" w:rsidRPr="0008325A">
        <w:rPr>
          <w:rFonts w:hAnsi="Times New Roman" w:ascii="Times New Roman"/>
          <w:szCs w:val="24"/>
        </w:rPr>
        <w:t>.</w:t>
      </w:r>
    </w:p>
    <w:p w:rsidRDefault="00F004A3" w:rsidR="00F004A3" w:rsidRPr="0008325A">
      <w:pPr>
        <w:jc w:val="both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  <w:t xml:space="preserve">  </w:t>
      </w:r>
      <w:r w:rsidR="00911F08" w:rsidRPr="0008325A">
        <w:rPr>
          <w:rFonts w:hAnsi="Times New Roman" w:ascii="Times New Roman"/>
          <w:szCs w:val="24"/>
        </w:rPr>
        <w:t xml:space="preserve">                   </w:t>
      </w:r>
      <w:r w:rsidR="00A33D54" w:rsidRPr="0008325A">
        <w:rPr>
          <w:rFonts w:hAnsi="Times New Roman" w:ascii="Times New Roman"/>
          <w:szCs w:val="24"/>
        </w:rPr>
        <w:tab/>
      </w:r>
      <w:r w:rsidR="00A33D54" w:rsidRPr="0008325A">
        <w:rPr>
          <w:rFonts w:hAnsi="Times New Roman" w:ascii="Times New Roman"/>
          <w:szCs w:val="24"/>
        </w:rPr>
        <w:tab/>
      </w:r>
      <w:r w:rsidR="0039618F" w:rsidRPr="0008325A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 xml:space="preserve"> </w:t>
      </w:r>
      <w:r w:rsidR="00911F08" w:rsidRPr="0008325A">
        <w:rPr>
          <w:rFonts w:hAnsi="Times New Roman" w:ascii="Times New Roman"/>
          <w:szCs w:val="24"/>
        </w:rPr>
        <w:t>SUDAC</w:t>
      </w:r>
      <w:r w:rsidRPr="0008325A">
        <w:rPr>
          <w:rFonts w:hAnsi="Times New Roman" w:ascii="Times New Roman"/>
          <w:szCs w:val="24"/>
        </w:rPr>
        <w:t>:</w:t>
      </w:r>
    </w:p>
    <w:p w:rsidRDefault="00F004A3" w:rsidR="00925823">
      <w:pPr>
        <w:jc w:val="both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  <w:t xml:space="preserve">   </w:t>
      </w:r>
      <w:r w:rsidR="00911F08" w:rsidRPr="0008325A">
        <w:rPr>
          <w:rFonts w:hAnsi="Times New Roman" w:ascii="Times New Roman"/>
          <w:szCs w:val="24"/>
        </w:rPr>
        <w:t xml:space="preserve">        </w:t>
      </w:r>
      <w:r w:rsidR="00A33D54" w:rsidRPr="0008325A">
        <w:rPr>
          <w:rFonts w:hAnsi="Times New Roman" w:ascii="Times New Roman"/>
          <w:szCs w:val="24"/>
        </w:rPr>
        <w:t xml:space="preserve">           </w:t>
      </w:r>
      <w:r w:rsidR="00911F08" w:rsidRPr="0008325A">
        <w:rPr>
          <w:rFonts w:hAnsi="Times New Roman" w:ascii="Times New Roman"/>
          <w:szCs w:val="24"/>
        </w:rPr>
        <w:t xml:space="preserve">  </w:t>
      </w:r>
      <w:r w:rsidR="00863841" w:rsidRPr="0008325A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>Nevenka</w:t>
      </w:r>
      <w:r w:rsidR="007B0E26" w:rsidRPr="0008325A">
        <w:rPr>
          <w:rFonts w:hAnsi="Times New Roman" w:ascii="Times New Roman"/>
          <w:szCs w:val="24"/>
        </w:rPr>
        <w:t xml:space="preserve"> Siladi </w:t>
      </w:r>
      <w:r w:rsidR="00452972" w:rsidRPr="0008325A">
        <w:rPr>
          <w:rFonts w:hAnsi="Times New Roman" w:ascii="Times New Roman"/>
          <w:szCs w:val="24"/>
        </w:rPr>
        <w:t>Rstić</w:t>
      </w:r>
      <w:r w:rsidR="00242E0D">
        <w:rPr>
          <w:rFonts w:hAnsi="Times New Roman" w:ascii="Times New Roman"/>
          <w:szCs w:val="24"/>
        </w:rPr>
        <w:t>,v.r</w:t>
      </w:r>
    </w:p>
    <w:p w:rsidRDefault="00925823" w:rsidR="00925823" w:rsidRPr="0008325A">
      <w:pPr>
        <w:jc w:val="both"/>
        <w:rPr>
          <w:rFonts w:hAnsi="Times New Roman" w:ascii="Times New Roman"/>
          <w:szCs w:val="24"/>
        </w:rPr>
      </w:pPr>
    </w:p>
    <w:p w:rsidRDefault="001908FF" w:rsidP="007B0E26" w:rsidR="00151F22" w:rsidRPr="0008325A">
      <w:pPr>
        <w:jc w:val="both"/>
        <w:rPr>
          <w:rFonts w:hAnsi="Times New Roman" w:ascii="Times New Roman"/>
          <w:i/>
          <w:szCs w:val="24"/>
        </w:rPr>
      </w:pPr>
      <w:r w:rsidRPr="0008325A">
        <w:rPr>
          <w:rFonts w:hAnsi="Times New Roman" w:ascii="Times New Roman"/>
          <w:i/>
          <w:szCs w:val="24"/>
        </w:rPr>
        <w:t>Uputa o pravnom lijeku</w:t>
      </w:r>
      <w:r w:rsidR="00151F22" w:rsidRPr="0008325A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08325A">
      <w:pPr>
        <w:jc w:val="both"/>
        <w:rPr>
          <w:rFonts w:hAnsi="Times New Roman" w:ascii="Times New Roman"/>
          <w:i/>
          <w:szCs w:val="24"/>
        </w:rPr>
      </w:pPr>
      <w:r w:rsidRPr="0008325A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08325A">
        <w:rPr>
          <w:rFonts w:hAnsi="Times New Roman" w:ascii="Times New Roman"/>
          <w:i/>
          <w:szCs w:val="24"/>
        </w:rPr>
        <w:t xml:space="preserve"> (čl. 115. st. 1. SZ-a).Protiv zaključka žalba nije dopuštena (čl. 19. st. 7.) </w:t>
      </w:r>
    </w:p>
    <w:p w:rsidRDefault="003D2D9C" w:rsidP="007B0E26" w:rsidR="003D2D9C" w:rsidRPr="0008325A">
      <w:pPr>
        <w:jc w:val="both"/>
        <w:rPr>
          <w:rFonts w:hAnsi="Times New Roman" w:ascii="Times New Roman"/>
          <w:i/>
          <w:szCs w:val="24"/>
        </w:rPr>
      </w:pPr>
    </w:p>
    <w:p w:rsidRDefault="00242E0D" w:rsidP="00324504" w:rsidR="00242E0D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42E0D" w:rsidP="00324504" w:rsidR="00242E0D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242E0D" w:rsidP="00242E0D" w:rsidR="00242E0D">
      <w:pPr>
        <w:pStyle w:val="Uvuenotijeloteksta"/>
        <w:ind w:left="284"/>
        <w:jc w:val="both"/>
      </w:pPr>
    </w:p>
    <w:p w:rsidRDefault="00086230" w:rsidP="003F35B6" w:rsidR="003F35B6" w:rsidRPr="00242E0D">
      <w:pPr>
        <w:jc w:val="both"/>
        <w:rPr>
          <w:rFonts w:hAnsi="Times New Roman" w:ascii="Times New Roman"/>
          <w:color w:val="FFFFFF"/>
        </w:rPr>
      </w:pPr>
      <w:r w:rsidRPr="00242E0D">
        <w:rPr>
          <w:rFonts w:hAnsi="Times New Roman" w:ascii="Times New Roman"/>
          <w:color w:val="FFFFFF"/>
          <w:szCs w:val="24"/>
        </w:rPr>
        <w:t>D</w:t>
      </w:r>
      <w:r w:rsidR="00347739" w:rsidRPr="00242E0D">
        <w:rPr>
          <w:rFonts w:hAnsi="Times New Roman" w:ascii="Times New Roman"/>
          <w:color w:val="FFFFFF"/>
          <w:szCs w:val="24"/>
        </w:rPr>
        <w:t>N</w:t>
      </w:r>
      <w:r w:rsidR="003F35B6" w:rsidRPr="00242E0D">
        <w:rPr>
          <w:rFonts w:hAnsi="Times New Roman" w:ascii="Times New Roman"/>
          <w:color w:val="FFFFFF"/>
          <w:szCs w:val="24"/>
        </w:rPr>
        <w:t>a:</w:t>
      </w:r>
    </w:p>
    <w:p w:rsidRDefault="009143C5" w:rsidP="009143C5" w:rsidR="009143C5" w:rsidRPr="00242E0D">
      <w:pPr>
        <w:pStyle w:val="Odlomakpopisa"/>
        <w:numPr>
          <w:ilvl w:val="0"/>
          <w:numId w:val="17"/>
        </w:numPr>
        <w:ind w:hanging="426" w:left="426"/>
        <w:rPr>
          <w:rFonts w:hAnsi="Times New Roman" w:ascii="Times New Roman"/>
          <w:color w:val="FFFFFF"/>
          <w:szCs w:val="24"/>
        </w:rPr>
      </w:pPr>
      <w:r w:rsidRPr="00242E0D">
        <w:rPr>
          <w:rFonts w:hAnsi="Times New Roman" w:ascii="Times New Roman"/>
          <w:color w:val="FFFFFF"/>
          <w:szCs w:val="24"/>
        </w:rPr>
        <w:t xml:space="preserve">Predlagatelj/Dužnik, </w:t>
      </w:r>
      <w:r w:rsidR="00086230" w:rsidRPr="00242E0D">
        <w:rPr>
          <w:rFonts w:hAnsi="Times New Roman" w:ascii="Times New Roman"/>
          <w:color w:val="FFFFFF"/>
          <w:szCs w:val="24"/>
        </w:rPr>
        <w:t>ELITE CARS 7  d.o.o., Zagreb, Ulica Dubrava 204</w:t>
      </w:r>
    </w:p>
    <w:p w:rsidRDefault="00925823" w:rsidP="009143C5" w:rsidR="009143C5" w:rsidRPr="00242E0D">
      <w:pPr>
        <w:pStyle w:val="Odlomakpopisa"/>
        <w:numPr>
          <w:ilvl w:val="0"/>
          <w:numId w:val="17"/>
        </w:numPr>
        <w:ind w:hanging="426" w:left="426"/>
        <w:rPr>
          <w:rFonts w:hAnsi="Times New Roman" w:ascii="Times New Roman"/>
          <w:color w:val="FFFFFF"/>
          <w:szCs w:val="24"/>
        </w:rPr>
      </w:pPr>
      <w:r w:rsidRPr="00242E0D">
        <w:rPr>
          <w:rFonts w:hAnsi="Times New Roman" w:ascii="Times New Roman"/>
          <w:color w:val="FFFFFF"/>
          <w:szCs w:val="24"/>
        </w:rPr>
        <w:t>Zakonski zastupnik dužnika</w:t>
      </w:r>
      <w:r w:rsidR="00086230" w:rsidRPr="00242E0D">
        <w:rPr>
          <w:rFonts w:hAnsi="Times New Roman" w:ascii="Times New Roman"/>
          <w:color w:val="FFFFFF"/>
          <w:szCs w:val="24"/>
        </w:rPr>
        <w:t xml:space="preserve"> Robert Palić, Zagreb, Bačka 17, </w:t>
      </w:r>
    </w:p>
    <w:p w:rsidRDefault="009143C5" w:rsidP="009143C5" w:rsidR="009143C5" w:rsidRPr="00242E0D">
      <w:pPr>
        <w:pStyle w:val="Odlomakpopisa"/>
        <w:numPr>
          <w:ilvl w:val="0"/>
          <w:numId w:val="17"/>
        </w:numPr>
        <w:ind w:hanging="426" w:left="426"/>
        <w:rPr>
          <w:rFonts w:hAnsi="Times New Roman" w:ascii="Times New Roman"/>
          <w:color w:val="FFFFFF"/>
          <w:szCs w:val="24"/>
        </w:rPr>
      </w:pPr>
      <w:r w:rsidRPr="00242E0D">
        <w:rPr>
          <w:rFonts w:hAnsi="Times New Roman" w:ascii="Times New Roman"/>
          <w:color w:val="FFFFFF"/>
          <w:szCs w:val="24"/>
        </w:rPr>
        <w:t>FINA</w:t>
      </w:r>
    </w:p>
    <w:p w:rsidRDefault="00925823" w:rsidP="009143C5" w:rsidR="00925823" w:rsidRPr="00242E0D">
      <w:pPr>
        <w:pStyle w:val="Odlomakpopisa"/>
        <w:numPr>
          <w:ilvl w:val="0"/>
          <w:numId w:val="17"/>
        </w:numPr>
        <w:ind w:hanging="426" w:left="426"/>
        <w:rPr>
          <w:rFonts w:hAnsi="Times New Roman" w:ascii="Times New Roman"/>
          <w:color w:val="FFFFFF"/>
          <w:szCs w:val="24"/>
        </w:rPr>
      </w:pPr>
      <w:r w:rsidRPr="00242E0D">
        <w:rPr>
          <w:rFonts w:hAnsi="Times New Roman" w:ascii="Times New Roman"/>
          <w:color w:val="FFFFFF"/>
          <w:szCs w:val="24"/>
        </w:rPr>
        <w:t>e-oglasna ploča</w:t>
      </w:r>
    </w:p>
    <w:p w:rsidRDefault="004909B8" w:rsidP="0008325A" w:rsidR="004909B8" w:rsidRPr="0008325A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08325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4F5" w:rsidR="00A144F5">
      <w:r>
        <w:separator/>
      </w:r>
    </w:p>
  </w:endnote>
  <w:endnote w:id="0" w:type="continuationSeparator">
    <w:p w:rsidRDefault="00A144F5" w:rsidR="00A14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4F5" w:rsidR="00A144F5">
      <w:r>
        <w:separator/>
      </w:r>
    </w:p>
  </w:footnote>
  <w:footnote w:id="0" w:type="continuationSeparator">
    <w:p w:rsidRDefault="00A144F5" w:rsidR="00A14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58D6" w:rsidR="005858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242E0D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R="005858D6" w:rsidRPr="00540C43">
    <w:pPr>
      <w:pStyle w:val="Zaglavlje"/>
      <w:ind w:right="360"/>
      <w:rPr>
        <w:sz w:val="20"/>
      </w:rPr>
    </w:pPr>
    <w:r>
      <w:tab/>
    </w:r>
    <w:r>
      <w:tab/>
    </w:r>
    <w:r w:rsidR="004909B8">
      <w:t xml:space="preserve">  </w:t>
    </w:r>
    <w:r w:rsidR="004909B8">
      <w:rPr>
        <w:rFonts w:hAnsi="Times New Roman" w:ascii="Times New Roman"/>
        <w:szCs w:val="24"/>
      </w:rPr>
      <w:t>47. St-</w:t>
    </w:r>
    <w:r w:rsidR="00925823">
      <w:rPr>
        <w:rFonts w:hAnsi="Times New Roman" w:ascii="Times New Roman"/>
        <w:szCs w:val="24"/>
      </w:rPr>
      <w:t>7125/16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F40C87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669925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049C4"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4049C4">
      <w:rPr>
        <w:rFonts w:hAnsi="Times New Roman" w:ascii="Times New Roman"/>
        <w:szCs w:val="24"/>
      </w:rPr>
      <w:t>47. St-</w:t>
    </w:r>
    <w:r w:rsidR="00925823">
      <w:rPr>
        <w:rFonts w:hAnsi="Times New Roman" w:ascii="Times New Roman"/>
        <w:szCs w:val="24"/>
      </w:rPr>
      <w:t>7125/16</w:t>
    </w: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F40C87" w:rsidP="004049C4" w:rsidR="00F40C87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4049C4" w:rsidP="004049C4" w:rsidR="00C228C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9258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F72F78"/>
    <w:multiLevelType w:val="hybridMultilevel"/>
    <w:tmpl w:val="D3DAE82C"/>
    <w:lvl w:tplc="4000B344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1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0"/>
  </w:num>
  <w:num w:numId="3">
    <w:abstractNumId w:val="16"/>
  </w:num>
  <w:num w:numId="4">
    <w:abstractNumId w:val="4"/>
  </w:num>
  <w:num w:numId="5">
    <w:abstractNumId w:val="14"/>
  </w:num>
  <w:num w:numId="6">
    <w:abstractNumId w:val="11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  <w:num w:numId="11">
    <w:abstractNumId w:val="13"/>
  </w:num>
  <w:num w:numId="12">
    <w:abstractNumId w:val="15"/>
  </w:num>
  <w:num w:numId="13">
    <w:abstractNumId w:val="12"/>
  </w:num>
  <w:num w:numId="14">
    <w:abstractNumId w:val="5"/>
  </w:num>
  <w:num w:numId="15">
    <w:abstractNumId w:val="6"/>
  </w:num>
  <w:num w:numId="16">
    <w:abstractNumId w:val="7"/>
  </w:num>
  <w:num w:numId="1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34BE"/>
    <w:rsid w:val="000815D7"/>
    <w:rsid w:val="0008325A"/>
    <w:rsid w:val="0008584D"/>
    <w:rsid w:val="00086230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1A95"/>
    <w:rsid w:val="001E5880"/>
    <w:rsid w:val="00205ED9"/>
    <w:rsid w:val="00223C1B"/>
    <w:rsid w:val="00237135"/>
    <w:rsid w:val="002378EB"/>
    <w:rsid w:val="00242E0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73409"/>
    <w:rsid w:val="003809C2"/>
    <w:rsid w:val="003845E7"/>
    <w:rsid w:val="0039037B"/>
    <w:rsid w:val="0039618F"/>
    <w:rsid w:val="003B0048"/>
    <w:rsid w:val="003D2D9C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50157"/>
    <w:rsid w:val="00557666"/>
    <w:rsid w:val="00570432"/>
    <w:rsid w:val="0057127B"/>
    <w:rsid w:val="005855FE"/>
    <w:rsid w:val="005858D6"/>
    <w:rsid w:val="00587823"/>
    <w:rsid w:val="005912B0"/>
    <w:rsid w:val="005944DF"/>
    <w:rsid w:val="005A2477"/>
    <w:rsid w:val="005A3901"/>
    <w:rsid w:val="005B5F04"/>
    <w:rsid w:val="005C7C23"/>
    <w:rsid w:val="005D628B"/>
    <w:rsid w:val="005E0429"/>
    <w:rsid w:val="005F47CC"/>
    <w:rsid w:val="005F4EB0"/>
    <w:rsid w:val="00605F52"/>
    <w:rsid w:val="00607B74"/>
    <w:rsid w:val="00611A0F"/>
    <w:rsid w:val="006272A3"/>
    <w:rsid w:val="0063495B"/>
    <w:rsid w:val="00641936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D1DE4"/>
    <w:rsid w:val="006D67B5"/>
    <w:rsid w:val="006E0B37"/>
    <w:rsid w:val="006F6AB0"/>
    <w:rsid w:val="0070770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708D7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727D"/>
    <w:rsid w:val="00903ED7"/>
    <w:rsid w:val="009119F2"/>
    <w:rsid w:val="00911C0F"/>
    <w:rsid w:val="00911F08"/>
    <w:rsid w:val="009143C5"/>
    <w:rsid w:val="00925823"/>
    <w:rsid w:val="00933BE5"/>
    <w:rsid w:val="009340CF"/>
    <w:rsid w:val="00942810"/>
    <w:rsid w:val="00953BF9"/>
    <w:rsid w:val="00960B0A"/>
    <w:rsid w:val="009624DB"/>
    <w:rsid w:val="00966826"/>
    <w:rsid w:val="00971F24"/>
    <w:rsid w:val="009765CF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E0373"/>
    <w:rsid w:val="00AE1CF7"/>
    <w:rsid w:val="00AE303B"/>
    <w:rsid w:val="00AE5391"/>
    <w:rsid w:val="00AF2C38"/>
    <w:rsid w:val="00B019A5"/>
    <w:rsid w:val="00B11711"/>
    <w:rsid w:val="00B21FDB"/>
    <w:rsid w:val="00B52004"/>
    <w:rsid w:val="00B64351"/>
    <w:rsid w:val="00B66533"/>
    <w:rsid w:val="00B725FF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25D43"/>
    <w:rsid w:val="00D32430"/>
    <w:rsid w:val="00D41130"/>
    <w:rsid w:val="00D55A62"/>
    <w:rsid w:val="00D61875"/>
    <w:rsid w:val="00D653BC"/>
    <w:rsid w:val="00D952DB"/>
    <w:rsid w:val="00DA0B78"/>
    <w:rsid w:val="00DB1166"/>
    <w:rsid w:val="00DB5DC4"/>
    <w:rsid w:val="00DC0108"/>
    <w:rsid w:val="00DC13E4"/>
    <w:rsid w:val="00DC6692"/>
    <w:rsid w:val="00E10D5C"/>
    <w:rsid w:val="00E14CE0"/>
    <w:rsid w:val="00E2197F"/>
    <w:rsid w:val="00E23BBC"/>
    <w:rsid w:val="00E31D7A"/>
    <w:rsid w:val="00E42B31"/>
    <w:rsid w:val="00E4617C"/>
    <w:rsid w:val="00E47581"/>
    <w:rsid w:val="00E52C21"/>
    <w:rsid w:val="00E6334A"/>
    <w:rsid w:val="00E83DDC"/>
    <w:rsid w:val="00EA30F7"/>
    <w:rsid w:val="00EA66F1"/>
    <w:rsid w:val="00EB1601"/>
    <w:rsid w:val="00EB3303"/>
    <w:rsid w:val="00EC3E7A"/>
    <w:rsid w:val="00EC6E11"/>
    <w:rsid w:val="00EC75E2"/>
    <w:rsid w:val="00ED7FC7"/>
    <w:rsid w:val="00EE719E"/>
    <w:rsid w:val="00EF0132"/>
    <w:rsid w:val="00F004A3"/>
    <w:rsid w:val="00F033C1"/>
    <w:rsid w:val="00F0545C"/>
    <w:rsid w:val="00F13AC8"/>
    <w:rsid w:val="00F40C87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2E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E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E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E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E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2E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E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E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E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E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7125</izvorni_sadrzaj>
    <derivirana_varijabla naziv="DomainObject.Predmet.Broj_1">7125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St-7125/2016</izvorni_sadrzaj>
    <derivirana_varijabla naziv="DomainObject.Predmet.OznakaBroj_1">St-7125/2016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ELITE CARS 7 d.o.o. zastupanog po punomoćniku Marijana Tomić</izvorni_sadrzaj>
    <derivirana_varijabla naziv="DomainObject.Predmet.ProtustrankaFormated_1">  ELITE CARS 7 d.o.o. zastupanog po punomoćniku Marijana Tomić</derivirana_varijabla>
  </DomainObject.Predmet.ProtustrankaFormated>
  <DomainObject.Predmet.ProtustrankaFormatedOIB>
    <izvorni_sadrzaj>  ELITE CARS 7 d.o.o., OIB 95232084181 zastupanog po punomoćniku Marijana Tomić</izvorni_sadrzaj>
    <derivirana_varijabla naziv="DomainObject.Predmet.ProtustrankaFormatedOIB_1">  ELITE CARS 7 d.o.o., OIB 95232084181 zastupanog po punomoćniku Marijana Tomić</derivirana_varijabla>
  </DomainObject.Predmet.ProtustrankaFormatedOIB>
  <DomainObject.Predmet.ProtustrankaFormatedWithAdress>
    <izvorni_sadrzaj> ELITE CARS 7 d.o.o., Ulica Dubrava 204, 10000 Zagreb zastupanog po punomoćniku Marijana Tomić</izvorni_sadrzaj>
    <derivirana_varijabla naziv="DomainObject.Predmet.ProtustrankaFormatedWithAdress_1"> ELITE CARS 7 d.o.o., Ulica Dubrava 204, 10000 Zagreb zastupanog po punomoćniku Marijana Tomić</derivirana_varijabla>
  </DomainObject.Predmet.ProtustrankaFormatedWithAdress>
  <DomainObject.Predmet.ProtustrankaFormatedWithAdressOIB>
    <izvorni_sadrzaj> ELITE CARS 7 d.o.o., OIB 95232084181, Ulica Dubrava 204, 10000 Zagreb zastupanog po punomoćniku Marijana Tomić</izvorni_sadrzaj>
    <derivirana_varijabla naziv="DomainObject.Predmet.ProtustrankaFormatedWithAdressOIB_1"> ELITE CARS 7 d.o.o., OIB 95232084181, Ulica Dubrava 204, 10000 Zagreb zastupanog po punomoćniku Marijana Tomić</derivirana_varijabla>
  </DomainObject.Predmet.ProtustrankaFormatedWithAdressOIB>
  <DomainObject.Predmet.ProtustrankaWithAdress>
    <izvorni_sadrzaj>ELITE CARS 7 d.o.o. Ulica Dubrava 204, 10000 Zagreb</izvorni_sadrzaj>
    <derivirana_varijabla naziv="DomainObject.Predmet.ProtustrankaWithAdress_1">ELITE CARS 7 d.o.o. Ulica Dubrava 204, 10000 Zagreb</derivirana_varijabla>
  </DomainObject.Predmet.ProtustrankaWithAdress>
  <DomainObject.Predmet.ProtustrankaWithAdressOIB>
    <izvorni_sadrzaj>ELITE CARS 7 d.o.o., OIB 95232084181, Ulica Dubrava 204, 10000 Zagreb</izvorni_sadrzaj>
    <derivirana_varijabla naziv="DomainObject.Predmet.ProtustrankaWithAdressOIB_1">ELITE CARS 7 d.o.o., OIB 95232084181, Ulica Dubrava 204, 10000 Zagreb</derivirana_varijabla>
  </DomainObject.Predmet.ProtustrankaWithAdressOIB>
  <DomainObject.Predmet.ProtustrankaNazivFormated>
    <izvorni_sadrzaj>ELITE CARS 7 d.o.o.</izvorni_sadrzaj>
    <derivirana_varijabla naziv="DomainObject.Predmet.ProtustrankaNazivFormated_1">ELITE CARS 7 d.o.o.</derivirana_varijabla>
  </DomainObject.Predmet.ProtustrankaNazivFormated>
  <DomainObject.Predmet.ProtustrankaNazivFormatedOIB>
    <izvorni_sadrzaj>ELITE CARS 7 d.o.o., OIB 95232084181</izvorni_sadrzaj>
    <derivirana_varijabla naziv="DomainObject.Predmet.ProtustrankaNazivFormatedOIB_1">ELITE CARS 7 d.o.o., OIB 95232084181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ELITE CARS 7 d.o.o.</izvorni_sadrzaj>
    <derivirana_varijabla naziv="DomainObject.Predmet.StrankaFormated_1">  ELITE CARS 7 d.o.o.</derivirana_varijabla>
  </DomainObject.Predmet.StrankaFormated>
  <DomainObject.Predmet.StrankaFormatedOIB>
    <izvorni_sadrzaj>  ELITE CARS 7 d.o.o., OIB 95232084181</izvorni_sadrzaj>
    <derivirana_varijabla naziv="DomainObject.Predmet.StrankaFormatedOIB_1">  ELITE CARS 7 d.o.o., OIB 95232084181</derivirana_varijabla>
  </DomainObject.Predmet.StrankaFormatedOIB>
  <DomainObject.Predmet.StrankaFormatedWithAdress>
    <izvorni_sadrzaj> ELITE CARS 7 d.o.o., Ulica Dubrava 204, 10000 Zagreb</izvorni_sadrzaj>
    <derivirana_varijabla naziv="DomainObject.Predmet.StrankaFormatedWithAdress_1"> ELITE CARS 7 d.o.o., Ulica Dubrava 204, 10000 Zagreb</derivirana_varijabla>
  </DomainObject.Predmet.StrankaFormatedWithAdress>
  <DomainObject.Predmet.StrankaFormatedWithAdressOIB>
    <izvorni_sadrzaj> ELITE CARS 7 d.o.o., OIB 95232084181, Ulica Dubrava 204, 10000 Zagreb</izvorni_sadrzaj>
    <derivirana_varijabla naziv="DomainObject.Predmet.StrankaFormatedWithAdressOIB_1"> ELITE CARS 7 d.o.o., OIB 95232084181, Ulica Dubrava 204, 10000 Zagreb</derivirana_varijabla>
  </DomainObject.Predmet.StrankaFormatedWithAdressOIB>
  <DomainObject.Predmet.StrankaWithAdress>
    <izvorni_sadrzaj>ELITE CARS 7 d.o.o. Ulica Dubrava 204,10000 Zagreb</izvorni_sadrzaj>
    <derivirana_varijabla naziv="DomainObject.Predmet.StrankaWithAdress_1">ELITE CARS 7 d.o.o. Ulica Dubrava 204,10000 Zagreb</derivirana_varijabla>
  </DomainObject.Predmet.StrankaWithAdress>
  <DomainObject.Predmet.StrankaWithAdressOIB>
    <izvorni_sadrzaj>ELITE CARS 7 d.o.o., OIB 95232084181, Ulica Dubrava 204,10000 Zagreb</izvorni_sadrzaj>
    <derivirana_varijabla naziv="DomainObject.Predmet.StrankaWithAdressOIB_1">ELITE CARS 7 d.o.o., OIB 95232084181, Ulica Dubrava 204,10000 Zagreb</derivirana_varijabla>
  </DomainObject.Predmet.StrankaWithAdressOIB>
  <DomainObject.Predmet.StrankaNazivFormated>
    <izvorni_sadrzaj>ELITE CARS 7 d.o.o.</izvorni_sadrzaj>
    <derivirana_varijabla naziv="DomainObject.Predmet.StrankaNazivFormated_1">ELITE CARS 7 d.o.o.</derivirana_varijabla>
  </DomainObject.Predmet.StrankaNazivFormated>
  <DomainObject.Predmet.StrankaNazivFormatedOIB>
    <izvorni_sadrzaj>ELITE CARS 7 d.o.o., OIB 95232084181</izvorni_sadrzaj>
    <derivirana_varijabla naziv="DomainObject.Predmet.StrankaNazivFormatedOIB_1">ELITE CARS 7 d.o.o., OIB 95232084181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ELITE CARS 7 d.o.o.</item>
    </izvorni_sadrzaj>
    <derivirana_varijabla naziv="DomainObject.Predmet.StrankaListFormated_1">
      <item>ELITE CARS 7 d.o.o.</item>
    </derivirana_varijabla>
  </DomainObject.Predmet.StrankaListFormated>
  <DomainObject.Predmet.StrankaListFormatedOIB>
    <izvorni_sadrzaj>
      <item>ELITE CARS 7 d.o.o., OIB 95232084181</item>
    </izvorni_sadrzaj>
    <derivirana_varijabla naziv="DomainObject.Predmet.StrankaListFormatedOIB_1">
      <item>ELITE CARS 7 d.o.o., OIB 95232084181</item>
    </derivirana_varijabla>
  </DomainObject.Predmet.StrankaListFormatedOIB>
  <DomainObject.Predmet.StrankaListFormatedWithAdress>
    <izvorni_sadrzaj>
      <item>ELITE CARS 7 d.o.o., Ulica Dubrava 204, 10000 Zagreb</item>
    </izvorni_sadrzaj>
    <derivirana_varijabla naziv="DomainObject.Predmet.StrankaListFormatedWithAdress_1">
      <item>ELITE CARS 7 d.o.o., Ulica Dubrava 204, 10000 Zagreb</item>
    </derivirana_varijabla>
  </DomainObject.Predmet.StrankaListFormatedWithAdress>
  <DomainObject.Predmet.StrankaListFormatedWithAdressOIB>
    <izvorni_sadrzaj>
      <item>ELITE CARS 7 d.o.o., OIB 95232084181, Ulica Dubrava 204, 10000 Zagreb</item>
    </izvorni_sadrzaj>
    <derivirana_varijabla naziv="DomainObject.Predmet.StrankaListFormatedWithAdressOIB_1">
      <item>ELITE CARS 7 d.o.o., OIB 95232084181, Ulica Dubrava 204, 10000 Zagreb</item>
    </derivirana_varijabla>
  </DomainObject.Predmet.StrankaListFormatedWithAdressOIB>
  <DomainObject.Predmet.StrankaListNazivFormated>
    <izvorni_sadrzaj>
      <item>ELITE CARS 7 d.o.o.</item>
    </izvorni_sadrzaj>
    <derivirana_varijabla naziv="DomainObject.Predmet.StrankaListNazivFormated_1">
      <item>ELITE CARS 7 d.o.o.</item>
    </derivirana_varijabla>
  </DomainObject.Predmet.StrankaListNazivFormated>
  <DomainObject.Predmet.StrankaListNazivFormatedOIB>
    <izvorni_sadrzaj>
      <item>ELITE CARS 7 d.o.o., OIB 95232084181</item>
    </izvorni_sadrzaj>
    <derivirana_varijabla naziv="DomainObject.Predmet.StrankaListNazivFormatedOIB_1">
      <item>ELITE CARS 7 d.o.o., OIB 95232084181</item>
    </derivirana_varijabla>
  </DomainObject.Predmet.StrankaListNazivFormatedOIB>
  <DomainObject.Predmet.ProtuStrankaListFormated>
    <izvorni_sadrzaj>
      <item>ELITE CARS 7 d.o.o. zastupanog po punomoćniku Marijana Tomić</item>
    </izvorni_sadrzaj>
    <derivirana_varijabla naziv="DomainObject.Predmet.ProtuStrankaListFormated_1">
      <item>ELITE CARS 7 d.o.o. zastupanog po punomoćniku Marijana Tomić</item>
    </derivirana_varijabla>
  </DomainObject.Predmet.ProtuStrankaListFormated>
  <DomainObject.Predmet.ProtuStrankaListFormatedOIB>
    <izvorni_sadrzaj>
      <item>ELITE CARS 7 d.o.o., OIB 95232084181 zastupanog po punomoćniku Marijana Tomić</item>
    </izvorni_sadrzaj>
    <derivirana_varijabla naziv="DomainObject.Predmet.ProtuStrankaListFormatedOIB_1">
      <item>ELITE CARS 7 d.o.o., OIB 95232084181 zastupanog po punomoćniku Marijana Tomić</item>
    </derivirana_varijabla>
  </DomainObject.Predmet.ProtuStrankaListFormatedOIB>
  <DomainObject.Predmet.ProtuStrankaListFormatedWithAdress>
    <izvorni_sadrzaj>
      <item>ELITE CARS 7 d.o.o., Ulica Dubrava 204, 10000 Zagreb zastupanog po punomoćniku Marijana Tomić</item>
    </izvorni_sadrzaj>
    <derivirana_varijabla naziv="DomainObject.Predmet.ProtuStrankaListFormatedWithAdress_1">
      <item>ELITE CARS 7 d.o.o., Ulica Dubrava 204, 10000 Zagreb zastupanog po punomoćniku Marijana Tomić</item>
    </derivirana_varijabla>
  </DomainObject.Predmet.ProtuStrankaListFormatedWithAdress>
  <DomainObject.Predmet.ProtuStrankaListFormatedWithAdressOIB>
    <izvorni_sadrzaj>
      <item>ELITE CARS 7 d.o.o., OIB 95232084181, Ulica Dubrava 204, 10000 Zagreb zastupanog po punomoćniku Marijana Tomić</item>
    </izvorni_sadrzaj>
    <derivirana_varijabla naziv="DomainObject.Predmet.ProtuStrankaListFormatedWithAdressOIB_1">
      <item>ELITE CARS 7 d.o.o., OIB 95232084181, Ulica Dubrava 204, 10000 Zagreb zastupanog po punomoćniku Marijana Tomić</item>
    </derivirana_varijabla>
  </DomainObject.Predmet.ProtuStrankaListFormatedWithAdressOIB>
  <DomainObject.Predmet.ProtuStrankaListNazivFormated>
    <izvorni_sadrzaj>
      <item>ELITE CARS 7 d.o.o.</item>
    </izvorni_sadrzaj>
    <derivirana_varijabla naziv="DomainObject.Predmet.ProtuStrankaListNazivFormated_1">
      <item>ELITE CARS 7 d.o.o.</item>
    </derivirana_varijabla>
  </DomainObject.Predmet.ProtuStrankaListNazivFormated>
  <DomainObject.Predmet.ProtuStrankaListNazivFormatedOIB>
    <izvorni_sadrzaj>
      <item>ELITE CARS 7 d.o.o., OIB 95232084181</item>
    </izvorni_sadrzaj>
    <derivirana_varijabla naziv="DomainObject.Predmet.ProtuStrankaListNazivFormatedOIB_1">
      <item>ELITE CARS 7 d.o.o., OIB 95232084181</item>
    </derivirana_varijabla>
  </DomainObject.Predmet.ProtuStrankaListNazivFormatedOIB>
  <DomainObject.Predmet.OstaliListFormated>
    <izvorni_sadrzaj>
      <item>Marijana Tomić punomoćnik sudionika u postupku ELITE CARS 7 d.o.o.</item>
      <item>Robert Palić</item>
    </izvorni_sadrzaj>
    <derivirana_varijabla naziv="DomainObject.Predmet.OstaliListFormated_1">
      <item>Marijana Tomić punomoćnik sudionika u postupku ELITE CARS 7 d.o.o.</item>
      <item>Robert Palić</item>
    </derivirana_varijabla>
  </DomainObject.Predmet.OstaliListFormated>
  <DomainObject.Predmet.OstaliListFormatedOIB>
    <izvorni_sadrzaj>
      <item>Marijana Tomić, OIB 63911976923 punomoćnik sudionika u postupku ELITE CARS 7 d.o.o.</item>
      <item>Robert Palić, OIB 28268151654</item>
    </izvorni_sadrzaj>
    <derivirana_varijabla naziv="DomainObject.Predmet.OstaliListFormatedOIB_1">
      <item>Marijana Tomić, OIB 63911976923 punomoćnik sudionika u postupku ELITE CARS 7 d.o.o.</item>
      <item>Robert Palić, OIB 28268151654</item>
    </derivirana_varijabla>
  </DomainObject.Predmet.OstaliListFormatedOIB>
  <DomainObject.Predmet.OstaliListFormatedWithAdress>
    <izvorni_sadrzaj>
      <item>Marijana Tomić, Draškovićeva 62, 10000 Zagreb punomoćnik sudionika u postupku ELITE CARS 7 d.o.o.</item>
      <item>Robert Palić, Bačka 17, 10000 Zagreb</item>
    </izvorni_sadrzaj>
    <derivirana_varijabla naziv="DomainObject.Predmet.OstaliListFormatedWithAdress_1">
      <item>Marijana Tomić, Draškovićeva 62, 10000 Zagreb punomoćnik sudionika u postupku ELITE CARS 7 d.o.o.</item>
      <item>Robert Palić, Bačka 17, 10000 Zagreb</item>
    </derivirana_varijabla>
  </DomainObject.Predmet.OstaliListFormatedWithAdress>
  <DomainObject.Predmet.OstaliListFormatedWithAdressOIB>
    <izvorni_sadrzaj>
      <item>Marijana Tomić, OIB 63911976923, Draškovićeva 62, 10000 Zagreb punomoćnik sudionika u postupku ELITE CARS 7 d.o.o.</item>
      <item>Robert Palić, OIB 28268151654, Bačka 17, 10000 Zagreb</item>
    </izvorni_sadrzaj>
    <derivirana_varijabla naziv="DomainObject.Predmet.OstaliListFormatedWithAdressOIB_1">
      <item>Marijana Tomić, OIB 63911976923, Draškovićeva 62, 10000 Zagreb punomoćnik sudionika u postupku ELITE CARS 7 d.o.o.</item>
      <item>Robert Palić, OIB 28268151654, Bačka 17, 10000 Zagreb</item>
    </derivirana_varijabla>
  </DomainObject.Predmet.OstaliListFormatedWithAdressOIB>
  <DomainObject.Predmet.OstaliListNazivFormated>
    <izvorni_sadrzaj>
      <item>Marijana Tomić</item>
      <item>Robert Palić</item>
    </izvorni_sadrzaj>
    <derivirana_varijabla naziv="DomainObject.Predmet.OstaliListNazivFormated_1">
      <item>Marijana Tomić</item>
      <item>Robert Palić</item>
    </derivirana_varijabla>
  </DomainObject.Predmet.OstaliListNazivFormated>
  <DomainObject.Predmet.OstaliListNazivFormatedOIB>
    <izvorni_sadrzaj>
      <item>Marijana Tomić, OIB 63911976923</item>
      <item>Robert Palić, OIB 28268151654</item>
    </izvorni_sadrzaj>
    <derivirana_varijabla naziv="DomainObject.Predmet.OstaliListNazivFormatedOIB_1">
      <item>Marijana Tomić, OIB 63911976923</item>
      <item>Robert Palić, OIB 28268151654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ELITE CARS 7 d.o.o.</izvorni_sadrzaj>
    <derivirana_varijabla naziv="DomainObject.Predmet.StrankaIDrugi_1">ELITE CARS 7 d.o.o.</derivirana_varijabla>
  </DomainObject.Predmet.StrankaIDrugi>
  <DomainObject.Predmet.ProtustrankaIDrugi>
    <izvorni_sadrzaj>ELITE CARS 7 d.o.o.</izvorni_sadrzaj>
    <derivirana_varijabla naziv="DomainObject.Predmet.ProtustrankaIDrugi_1">ELITE CARS 7 d.o.o.</derivirana_varijabla>
  </DomainObject.Predmet.ProtustrankaIDrugi>
  <DomainObject.Predmet.StrankaIDrugiAdressOIB>
    <izvorni_sadrzaj>ELITE CARS 7 d.o.o., OIB 95232084181, Ulica Dubrava 204, 10000 Zagreb</izvorni_sadrzaj>
    <derivirana_varijabla naziv="DomainObject.Predmet.StrankaIDrugiAdressOIB_1">ELITE CARS 7 d.o.o., OIB 95232084181, Ulica Dubrava 204, 10000 Zagreb</derivirana_varijabla>
  </DomainObject.Predmet.StrankaIDrugiAdressOIB>
  <DomainObject.Predmet.ProtustrankaIDrugiAdressOIB>
    <izvorni_sadrzaj>ELITE CARS 7 d.o.o., OIB 95232084181, Ulica Dubrava 204, 10000 Zagreb</izvorni_sadrzaj>
    <derivirana_varijabla naziv="DomainObject.Predmet.ProtustrankaIDrugiAdressOIB_1">ELITE CARS 7 d.o.o., OIB 95232084181, Ulica Dubrava 204,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ELITE CARS 7 d.o.o.</item>
      <item>ELITE CARS 7 d.o.o.</item>
      <item>Marijana Tomić</item>
      <item>Robert Palić</item>
    </izvorni_sadrzaj>
    <derivirana_varijabla naziv="DomainObject.Predmet.SudioniciListNaziv_1">
      <item>ELITE CARS 7 d.o.o.</item>
      <item>ELITE CARS 7 d.o.o.</item>
      <item>Marijana Tomić</item>
      <item>Robert Palić</item>
    </derivirana_varijabla>
  </DomainObject.Predmet.SudioniciListNaziv>
  <DomainObject.Predmet.SudioniciListAdressOIB>
    <izvorni_sadrzaj>
      <item>ELITE CARS 7 d.o.o., OIB 95232084181, Ulica Dubrava 204,10000 Zagreb</item>
      <item>ELITE CARS 7 d.o.o., OIB 95232084181, Ulica Dubrava 204,10000 Zagreb</item>
      <item>Marijana Tomić, OIB 63911976923, Draškovićeva 62,10000 Zagreb</item>
      <item>Robert Palić, OIB 28268151654, Bačka 17,10000 Zagreb</item>
    </izvorni_sadrzaj>
    <derivirana_varijabla naziv="DomainObject.Predmet.SudioniciListAdressOIB_1">
      <item>ELITE CARS 7 d.o.o., OIB 95232084181, Ulica Dubrava 204,10000 Zagreb</item>
      <item>ELITE CARS 7 d.o.o., OIB 95232084181, Ulica Dubrava 204,10000 Zagreb</item>
      <item>Marijana Tomić, OIB 63911976923, Draškovićeva 62,10000 Zagreb</item>
      <item>Robert Palić, OIB 28268151654, Bačka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95232084181</item>
      <item>, OIB 95232084181</item>
      <item>, OIB 63911976923</item>
      <item>, OIB 28268151654</item>
    </izvorni_sadrzaj>
    <derivirana_varijabla naziv="DomainObject.Predmet.SudioniciListNazivOIB_1">
      <item>, OIB 95232084181</item>
      <item>, OIB 95232084181</item>
      <item>, OIB 63911976923</item>
      <item>, OIB 28268151654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438</properties:Words>
  <properties:Characters>2196</properties:Characters>
  <properties:Lines>67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2017-02-16T13:38:00Z</dcterms:created>
  <dc:creator>Sudsko vijeæe</dc:creator>
  <cp:lastModifiedBy>Monika Grbac</cp:lastModifiedBy>
  <cp:lastPrinted>2017-02-17T07:48:00Z</cp:lastPrinted>
  <dcterms:modified xmlns:xsi="http://www.w3.org/2001/XMLSchema-instance" xsi:type="dcterms:W3CDTF">2017-02-17T07:48:00Z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