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3743A8" w:rsidRPr="003743A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743A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3743A8" w:rsidRPr="003743A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D536F7" w:rsidR="00E86F95" w:rsidRPr="003743A8">
            <w:pPr>
              <w:pStyle w:val="VSVerzija"/>
              <w:jc w:val="right"/>
            </w:pPr>
            <w:r w:rsidRPr="003743A8">
              <w:t>Poslovni b</w:t>
            </w:r>
            <w:r w:rsidR="00E20817" w:rsidRPr="003743A8">
              <w:t xml:space="preserve">roj: </w:t>
            </w:r>
            <w:r w:rsidR="008B1DE0" w:rsidRPr="003743A8">
              <w:t>1 St</w:t>
            </w:r>
            <w:r w:rsidR="00E20817" w:rsidRPr="003743A8">
              <w:t>-</w:t>
            </w:r>
            <w:r w:rsidR="00D536F7">
              <w:t>91</w:t>
            </w:r>
            <w:r w:rsidR="008B1DE0" w:rsidRPr="003743A8">
              <w:t>/201</w:t>
            </w:r>
            <w:r w:rsidR="00727AF8" w:rsidRPr="003743A8">
              <w:t>8</w:t>
            </w:r>
            <w:r w:rsidR="00E86F95" w:rsidRPr="003743A8">
              <w:t>-</w:t>
            </w:r>
            <w:r w:rsidR="00485127" w:rsidRPr="003743A8">
              <w:t>4</w:t>
            </w:r>
          </w:p>
        </w:tc>
      </w:tr>
    </w:tbl>
    <w:p w14:textId="eca4f10" w14:paraId="eca4f10" w:rsidRDefault="00E86F95" w:rsidP="00E86F95" w:rsidR="00E86F95" w:rsidRPr="003743A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U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 xml:space="preserve"> I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M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C50709" w:rsidRPr="003743A8">
        <w:rPr>
          <w:rFonts w:hAnsi="Times New Roman" w:ascii="Times New Roman"/>
          <w:sz w:val="24"/>
          <w:szCs w:val="24"/>
        </w:rPr>
        <w:t xml:space="preserve"> 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P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U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B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L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I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K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345212" w:rsidRPr="003743A8">
        <w:rPr>
          <w:rFonts w:hAnsi="Times New Roman" w:ascii="Times New Roman"/>
          <w:sz w:val="24"/>
          <w:szCs w:val="24"/>
        </w:rPr>
        <w:t xml:space="preserve"> 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H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V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A</w:t>
      </w:r>
      <w:r w:rsidR="008B1DE0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T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S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K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J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Š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NJ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ab/>
      </w:r>
      <w:r w:rsidR="00AF484E" w:rsidRPr="003743A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D536F7" w:rsidRPr="00D536F7">
        <w:rPr>
          <w:rFonts w:eastAsia="Times New Roman" w:hAnsi="Times New Roman" w:ascii="Times New Roman"/>
          <w:sz w:val="24"/>
          <w:szCs w:val="24"/>
        </w:rPr>
        <w:t>OAZA LJEPOTE j.d.o.o., Ivanovec, Varaždinska 19, OIB: 24863476586</w:t>
      </w:r>
      <w:r w:rsidR="00D409C2" w:rsidRPr="003743A8">
        <w:rPr>
          <w:rFonts w:hAnsi="Times New Roman" w:ascii="Times New Roman"/>
          <w:sz w:val="24"/>
          <w:szCs w:val="24"/>
        </w:rPr>
        <w:t xml:space="preserve">, dana </w:t>
      </w:r>
      <w:r w:rsidR="00D536F7">
        <w:rPr>
          <w:rFonts w:hAnsi="Times New Roman" w:ascii="Times New Roman"/>
          <w:sz w:val="24"/>
          <w:szCs w:val="24"/>
        </w:rPr>
        <w:t>14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  <w:r w:rsidR="00D536F7">
        <w:rPr>
          <w:rFonts w:hAnsi="Times New Roman" w:ascii="Times New Roman"/>
          <w:sz w:val="24"/>
          <w:szCs w:val="24"/>
        </w:rPr>
        <w:t>svibnja</w:t>
      </w:r>
      <w:r w:rsidR="00AF484E" w:rsidRPr="003743A8">
        <w:rPr>
          <w:rFonts w:hAnsi="Times New Roman" w:ascii="Times New Roman"/>
          <w:sz w:val="24"/>
          <w:szCs w:val="24"/>
        </w:rPr>
        <w:t xml:space="preserve"> 201</w:t>
      </w:r>
      <w:r w:rsidR="006A34E1" w:rsidRPr="003743A8">
        <w:rPr>
          <w:rFonts w:hAnsi="Times New Roman" w:ascii="Times New Roman"/>
          <w:sz w:val="24"/>
          <w:szCs w:val="24"/>
        </w:rPr>
        <w:t>8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1</w:t>
      </w:r>
      <w:r w:rsidR="00AF484E" w:rsidRPr="003743A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D536F7" w:rsidRPr="00D536F7">
        <w:rPr>
          <w:rFonts w:eastAsia="Times New Roman" w:hAnsi="Times New Roman" w:ascii="Times New Roman"/>
          <w:sz w:val="24"/>
          <w:szCs w:val="24"/>
        </w:rPr>
        <w:t>OAZA LJEPOTE j.d.o.o., Ivanovec, Varaždinska 19, OIB: 24863476586</w:t>
      </w:r>
      <w:r w:rsidR="00AF484E" w:rsidRPr="003743A8">
        <w:rPr>
          <w:rFonts w:hAnsi="Times New Roman" w:ascii="Times New Roman"/>
          <w:sz w:val="24"/>
          <w:szCs w:val="24"/>
        </w:rPr>
        <w:t xml:space="preserve">, s danom </w:t>
      </w:r>
      <w:r w:rsidR="00D536F7">
        <w:rPr>
          <w:rFonts w:hAnsi="Times New Roman" w:ascii="Times New Roman"/>
          <w:sz w:val="24"/>
          <w:szCs w:val="24"/>
        </w:rPr>
        <w:t>14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  <w:r w:rsidR="00D536F7">
        <w:rPr>
          <w:rFonts w:hAnsi="Times New Roman" w:ascii="Times New Roman"/>
          <w:sz w:val="24"/>
          <w:szCs w:val="24"/>
        </w:rPr>
        <w:t>svibnja</w:t>
      </w:r>
      <w:r w:rsidR="00AF484E" w:rsidRPr="003743A8">
        <w:rPr>
          <w:rFonts w:hAnsi="Times New Roman" w:ascii="Times New Roman"/>
          <w:sz w:val="24"/>
          <w:szCs w:val="24"/>
        </w:rPr>
        <w:t xml:space="preserve"> 201</w:t>
      </w:r>
      <w:r w:rsidRPr="003743A8">
        <w:rPr>
          <w:rFonts w:hAnsi="Times New Roman" w:ascii="Times New Roman"/>
          <w:sz w:val="24"/>
          <w:szCs w:val="24"/>
        </w:rPr>
        <w:t>8</w:t>
      </w:r>
      <w:r w:rsidR="00AF484E" w:rsidRPr="003743A8">
        <w:rPr>
          <w:rFonts w:hAnsi="Times New Roman" w:ascii="Times New Roman"/>
          <w:sz w:val="24"/>
          <w:szCs w:val="24"/>
        </w:rPr>
        <w:t xml:space="preserve">. u </w:t>
      </w:r>
      <w:r w:rsidR="00426E13" w:rsidRPr="003743A8">
        <w:rPr>
          <w:rFonts w:hAnsi="Times New Roman" w:ascii="Times New Roman"/>
          <w:sz w:val="24"/>
          <w:szCs w:val="24"/>
        </w:rPr>
        <w:t>10</w:t>
      </w:r>
      <w:r w:rsidR="00AF484E" w:rsidRPr="003743A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>2</w:t>
      </w:r>
      <w:r w:rsidR="00AF484E" w:rsidRPr="003743A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D536F7" w:rsidRPr="00D536F7">
        <w:rPr>
          <w:rFonts w:eastAsia="Times New Roman" w:hAnsi="Times New Roman" w:ascii="Times New Roman"/>
          <w:sz w:val="24"/>
          <w:szCs w:val="24"/>
        </w:rPr>
        <w:t>OAZA LJEPOTE j.d.o.o., Ivanovec, Varaždinska 19, OIB: 24863476586</w:t>
      </w:r>
      <w:r w:rsidR="00AF484E"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3</w:t>
      </w:r>
      <w:r w:rsidR="00AF484E" w:rsidRPr="003743A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D536F7" w:rsidRPr="00D536F7">
        <w:rPr>
          <w:rFonts w:hAnsi="Times New Roman" w:ascii="Times New Roman"/>
          <w:sz w:val="24"/>
          <w:szCs w:val="24"/>
        </w:rPr>
        <w:t>Dragan Čemerin, Čakovec, Vukovarska 3, OIB: 90776078028</w:t>
      </w:r>
      <w:r w:rsidR="00AF484E"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4</w:t>
      </w:r>
      <w:r w:rsidR="00AF484E" w:rsidRPr="003743A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5</w:t>
      </w:r>
      <w:r w:rsidR="00AF484E" w:rsidRPr="003743A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D536F7" w:rsidRPr="00D536F7">
        <w:rPr>
          <w:rFonts w:eastAsia="Times New Roman" w:hAnsi="Times New Roman" w:ascii="Times New Roman"/>
          <w:sz w:val="24"/>
          <w:szCs w:val="24"/>
        </w:rPr>
        <w:t>OAZA LJEPOTE j.d.o.o., Ivanovec, Varaždinska 19, OIB: 24863476586</w:t>
      </w:r>
      <w:r w:rsidR="00AF484E" w:rsidRPr="003743A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D536F7">
        <w:rPr>
          <w:rFonts w:hAnsi="Times New Roman" w:ascii="Times New Roman"/>
          <w:sz w:val="24"/>
          <w:szCs w:val="24"/>
        </w:rPr>
        <w:t>13</w:t>
      </w:r>
      <w:r w:rsidR="00913EF3" w:rsidRPr="003743A8">
        <w:rPr>
          <w:rFonts w:hAnsi="Times New Roman" w:ascii="Times New Roman"/>
          <w:sz w:val="24"/>
          <w:szCs w:val="24"/>
        </w:rPr>
        <w:t>.</w:t>
      </w:r>
      <w:r w:rsidRPr="003743A8">
        <w:rPr>
          <w:rFonts w:hAnsi="Times New Roman" w:ascii="Times New Roman"/>
          <w:sz w:val="24"/>
          <w:szCs w:val="24"/>
        </w:rPr>
        <w:t xml:space="preserve"> </w:t>
      </w:r>
      <w:r w:rsidR="00D536F7">
        <w:rPr>
          <w:rFonts w:hAnsi="Times New Roman" w:ascii="Times New Roman"/>
          <w:sz w:val="24"/>
          <w:szCs w:val="24"/>
        </w:rPr>
        <w:t>ožujka</w:t>
      </w:r>
      <w:r w:rsidRPr="003743A8">
        <w:rPr>
          <w:rFonts w:hAnsi="Times New Roman" w:ascii="Times New Roman"/>
          <w:sz w:val="24"/>
          <w:szCs w:val="24"/>
        </w:rPr>
        <w:t xml:space="preserve"> 201</w:t>
      </w:r>
      <w:r w:rsidR="00727AF8" w:rsidRPr="003743A8">
        <w:rPr>
          <w:rFonts w:hAnsi="Times New Roman" w:ascii="Times New Roman"/>
          <w:sz w:val="24"/>
          <w:szCs w:val="24"/>
        </w:rPr>
        <w:t>8</w:t>
      </w:r>
      <w:r w:rsidRPr="003743A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3743A8">
        <w:rPr>
          <w:rFonts w:hAnsi="Times New Roman" w:ascii="Times New Roman"/>
          <w:sz w:val="24"/>
          <w:szCs w:val="24"/>
        </w:rPr>
        <w:t>N</w:t>
      </w:r>
      <w:r w:rsidRPr="003743A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U Varaždinu </w:t>
      </w:r>
      <w:r w:rsidR="00D536F7">
        <w:rPr>
          <w:rFonts w:hAnsi="Times New Roman" w:ascii="Times New Roman"/>
          <w:sz w:val="24"/>
          <w:szCs w:val="24"/>
        </w:rPr>
        <w:t>14</w:t>
      </w:r>
      <w:r w:rsidRPr="003743A8">
        <w:rPr>
          <w:rFonts w:hAnsi="Times New Roman" w:ascii="Times New Roman"/>
          <w:sz w:val="24"/>
          <w:szCs w:val="24"/>
        </w:rPr>
        <w:t xml:space="preserve">. </w:t>
      </w:r>
      <w:r w:rsidR="00D536F7">
        <w:rPr>
          <w:rFonts w:hAnsi="Times New Roman" w:ascii="Times New Roman"/>
          <w:sz w:val="24"/>
          <w:szCs w:val="24"/>
        </w:rPr>
        <w:t>svibnja</w:t>
      </w:r>
      <w:r w:rsidRPr="003743A8">
        <w:rPr>
          <w:rFonts w:hAnsi="Times New Roman" w:ascii="Times New Roman"/>
          <w:sz w:val="24"/>
          <w:szCs w:val="24"/>
        </w:rPr>
        <w:t xml:space="preserve"> 201</w:t>
      </w:r>
      <w:r w:rsidR="006A34E1" w:rsidRPr="003743A8">
        <w:rPr>
          <w:rFonts w:hAnsi="Times New Roman" w:ascii="Times New Roman"/>
          <w:sz w:val="24"/>
          <w:szCs w:val="24"/>
        </w:rPr>
        <w:t>8</w:t>
      </w:r>
      <w:r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</w:r>
      <w:r w:rsidR="008B1DE0" w:rsidRPr="003743A8">
        <w:rPr>
          <w:rFonts w:hAnsi="Times New Roman" w:ascii="Times New Roman"/>
          <w:sz w:val="24"/>
          <w:szCs w:val="24"/>
        </w:rPr>
        <w:t>Uputa o pravnom lijeku</w:t>
      </w:r>
      <w:r w:rsidRPr="003743A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3743A8">
        <w:rPr>
          <w:rFonts w:hAnsi="Times New Roman" w:ascii="Times New Roman"/>
          <w:sz w:val="24"/>
          <w:szCs w:val="24"/>
        </w:rPr>
        <w:t>1/</w:t>
      </w:r>
      <w:r w:rsidRPr="003743A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485127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Dužnik </w:t>
      </w:r>
      <w:r w:rsidR="00D536F7" w:rsidRPr="00D536F7">
        <w:rPr>
          <w:rFonts w:eastAsia="Times New Roman" w:hAnsi="Times New Roman" w:ascii="Times New Roman"/>
          <w:sz w:val="24"/>
          <w:szCs w:val="24"/>
        </w:rPr>
        <w:t>OAZA LJEPOTE j.d.o.o., Ivanovec, Varaždinska 19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3743A8">
        <w:rPr>
          <w:rFonts w:hAnsi="Times New Roman" w:ascii="Times New Roman"/>
          <w:sz w:val="24"/>
          <w:szCs w:val="24"/>
        </w:rPr>
        <w:t xml:space="preserve">Područni ured </w:t>
      </w:r>
      <w:r w:rsidR="00D536F7">
        <w:rPr>
          <w:rFonts w:hAnsi="Times New Roman" w:ascii="Times New Roman"/>
          <w:sz w:val="24"/>
          <w:szCs w:val="24"/>
        </w:rPr>
        <w:t>Čakovec</w:t>
      </w:r>
      <w:r w:rsidR="00792B77" w:rsidRPr="003743A8">
        <w:rPr>
          <w:rFonts w:hAnsi="Times New Roman" w:ascii="Times New Roman"/>
          <w:sz w:val="24"/>
          <w:szCs w:val="24"/>
        </w:rPr>
        <w:t xml:space="preserve">, </w:t>
      </w:r>
      <w:r w:rsidR="00D536F7">
        <w:rPr>
          <w:rFonts w:hAnsi="Times New Roman" w:ascii="Times New Roman"/>
          <w:sz w:val="24"/>
          <w:szCs w:val="24"/>
        </w:rPr>
        <w:t>O. Keršovanija 11</w:t>
      </w:r>
    </w:p>
    <w:p w:rsidRDefault="00AF484E" w:rsidP="00D536F7" w:rsidR="00AF484E" w:rsidRPr="003743A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Stečajni upravitelj, </w:t>
      </w:r>
      <w:r w:rsidR="00D536F7" w:rsidRPr="00D536F7">
        <w:rPr>
          <w:rFonts w:hAnsi="Times New Roman" w:ascii="Times New Roman"/>
          <w:sz w:val="24"/>
          <w:szCs w:val="24"/>
        </w:rPr>
        <w:t>Dragan Čemerin, Čakovec</w:t>
      </w:r>
      <w:r w:rsidR="00D536F7">
        <w:rPr>
          <w:rFonts w:hAnsi="Times New Roman" w:ascii="Times New Roman"/>
          <w:sz w:val="24"/>
          <w:szCs w:val="24"/>
        </w:rPr>
        <w:t>, Vukovarska 3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3743A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D279D">
      <w:rPr>
        <w:rFonts w:hAnsi="Times New Roman" w:ascii="Times New Roman"/>
        <w:noProof/>
        <w:sz w:val="24"/>
        <w:szCs w:val="24"/>
      </w:rPr>
      <w:t>Poslovni broj: 1 St-91/2018-4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D279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64551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85127"/>
    <w:rsid w:val="00496C31"/>
    <w:rsid w:val="0049749B"/>
    <w:rsid w:val="004A0BD1"/>
    <w:rsid w:val="004E1C60"/>
    <w:rsid w:val="00501147"/>
    <w:rsid w:val="00512D45"/>
    <w:rsid w:val="00584695"/>
    <w:rsid w:val="005D279D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7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7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LJEPOTE jednostavno društvo s ograničenom odgovornošću za trgovinu i usluge zastupanog po punomoćniku Sanja Kosi</izvorni_sadrzaj>
    <derivirana_varijabla naziv="DomainObject.Predmet.ProtustrankaFormated_1">  OAZA LJEPOTE jednostavno društvo s ograničenom odgovornošću za trgovinu i usluge zastupanog po punomoćniku Sanja Kosi</derivirana_varijabla>
  </DomainObject.Predmet.ProtustrankaFormated>
  <DomainObject.Predmet.ProtustrankaFormatedOIB>
    <izvorni_sadrzaj>  OAZA LJEPOTE jednostavno društvo s ograničenom odgovornošću za trgovinu i usluge, OIB 24863476586 zastupanog po punomoćniku Sanja Kosi</izvorni_sadrzaj>
    <derivirana_varijabla naziv="DomainObject.Predmet.ProtustrankaFormatedOIB_1">  OAZA LJEPOTE jednostavno društvo s ograničenom odgovornošću za trgovinu i usluge, OIB 24863476586 zastupanog po punomoćniku Sanja Kosi</derivirana_varijabla>
  </DomainObject.Predmet.ProtustrankaFormatedOIB>
  <DomainObject.Predmet.ProtustrankaFormatedWithAdress>
    <izvorni_sadrzaj> OAZA LJEPOTE jednostavno društvo s ograničenom odgovornošću za trgovinu i usluge, Varaždinska 19, 40000 Ivanovec zastupanog po punomoćniku Sanja Kosi</izvorni_sadrzaj>
    <derivirana_varijabla naziv="DomainObject.Predmet.ProtustrankaFormatedWithAdress_1"> OAZA LJEPOTE jednostavno društvo s ograničenom odgovornošću za trgovinu i usluge, Varaždinska 19, 40000 Ivanovec zastupanog po punomoćniku Sanja Kosi</derivirana_varijabla>
  </DomainObject.Predmet.ProtustrankaFormatedWithAdress>
  <DomainObject.Predmet.ProtustrankaFormatedWithAdressOIB>
    <izvorni_sadrzaj> OAZA LJEPOTE jednostavno društvo s ograničenom odgovornošću za trgovinu i usluge, OIB 24863476586, Varaždinska 19, 40000 Ivanovec zastupanog po punomoćniku Sanja Kosi</izvorni_sadrzaj>
    <derivirana_varijabla naziv="DomainObject.Predmet.ProtustrankaFormatedWithAdressOIB_1"> OAZA LJEPOTE jednostavno društvo s ograničenom odgovornošću za trgovinu i usluge, OIB 24863476586, Varaždinska 19, 40000 Ivanovec zastupanog po punomoćniku Sanja Kosi</derivirana_varijabla>
  </DomainObject.Predmet.ProtustrankaFormatedWithAdressOIB>
  <DomainObject.Predmet.ProtustrankaWithAdress>
    <izvorni_sadrzaj>OAZA LJEPOTE jednostavno društvo s ograničenom odgovornošću za trgovinu i usluge Varaždinska 19, 40000 Ivanovec</izvorni_sadrzaj>
    <derivirana_varijabla naziv="DomainObject.Predmet.ProtustrankaWithAdress_1">OAZA LJEPOTE jednostavno društvo s ograničenom odgovornošću za trgovinu i usluge Varaždinska 19, 40000 Ivanovec</derivirana_varijabla>
  </DomainObject.Predmet.ProtustrankaWithAdress>
  <DomainObject.Predmet.ProtustrankaWithAdressOIB>
    <izvorni_sadrzaj>OAZA LJEPOTE jednostavno društvo s ograničenom odgovornošću za trgovinu i usluge, OIB 24863476586, Varaždinska 19, 40000 Ivanovec</izvorni_sadrzaj>
    <derivirana_varijabla naziv="DomainObject.Predmet.ProtustrankaWithAdressOIB_1">OAZA LJEPOTE jednostavno društvo s ograničenom odgovornošću za trgovinu i usluge, OIB 24863476586, Varaždinska 19, 40000 Ivanovec</derivirana_varijabla>
  </DomainObject.Predmet.ProtustrankaWithAdressOIB>
  <DomainObject.Predmet.ProtustrankaNazivFormated>
    <izvorni_sadrzaj>OAZA LJEPOTE jednostavno društvo s ograničenom odgovornošću za trgovinu i usluge</izvorni_sadrzaj>
    <derivirana_varijabla naziv="DomainObject.Predmet.ProtustrankaNazivFormated_1">OAZA LJEPOTE jednostavno društvo s ograničenom odgovornošću za trgovinu i usluge</derivirana_varijabla>
  </DomainObject.Predmet.ProtustrankaNazivFormated>
  <DomainObject.Predmet.ProtustrankaNazivFormatedOIB>
    <izvorni_sadrzaj>OAZA LJEPOTE jednostavno društvo s ograničenom odgovornošću za trgovinu i usluge, OIB 24863476586</izvorni_sadrzaj>
    <derivirana_varijabla naziv="DomainObject.Predmet.ProtustrankaNazivFormatedOIB_1">OAZA LJEPOTE jednostavno društvo s ograničenom odgovornošću za trgovinu i usluge, OIB 24863476586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17828.85</izvorni_sadrzaj>
    <derivirana_varijabla naziv="DomainObject.Predmet.TrenutnaVrijednost_1">17828.85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LJEPOTE jednostavno društvo s ograničenom odgovornošću za trgovinu i usluge zastupanog po punomoćniku Sanja Kosi</item>
    </izvorni_sadrzaj>
    <derivirana_varijabla naziv="DomainObject.Predmet.ProtuStrankaListFormated_1">
      <item>OAZA LJEPOTE jednostavno društvo s ograničenom odgovornošću za trgovinu i usluge zastupanog po punomoćniku Sanja Kosi</item>
    </derivirana_varijabla>
  </DomainObject.Predmet.ProtuStrankaListFormated>
  <DomainObject.Predmet.ProtuStrankaListFormatedOIB>
    <izvorni_sadrzaj>
      <item>OAZA LJEPOTE jednostavno društvo s ograničenom odgovornošću za trgovinu i usluge, OIB 24863476586 zastupanog po punomoćniku Sanja Kosi</item>
    </izvorni_sadrzaj>
    <derivirana_varijabla naziv="DomainObject.Predmet.ProtuStrankaListFormatedOIB_1">
      <item>OAZA LJEPOTE jednostavno društvo s ograničenom odgovornošću za trgovinu i usluge, OIB 24863476586 zastupanog po punomoćniku Sanja Kosi</item>
    </derivirana_varijabla>
  </DomainObject.Predmet.ProtuStrankaListFormatedOIB>
  <DomainObject.Predmet.ProtuStrankaListFormatedWithAdress>
    <izvorni_sadrzaj>
      <item>OAZA LJEPOTE jednostavno društvo s ograničenom odgovornošću za trgovinu i usluge, Varaždinska 19, 40000 Ivanovec zastupanog po punomoćniku Sanja Kosi</item>
    </izvorni_sadrzaj>
    <derivirana_varijabla naziv="DomainObject.Predmet.ProtuStrankaListFormatedWithAdress_1">
      <item>OAZA LJEPOTE jednostavno društvo s ograničenom odgovornošću za trgovinu i usluge, Varaždinska 19, 40000 Ivanovec zastupanog po punomoćniku Sanja Kosi</item>
    </derivirana_varijabla>
  </DomainObject.Predmet.ProtuStrankaListFormatedWithAdress>
  <DomainObject.Predmet.ProtuStrankaListFormatedWithAdressOIB>
    <izvorni_sadrzaj>
      <item>OAZA LJEPOTE jednostavno društvo s ograničenom odgovornošću za trgovinu i usluge, OIB 24863476586, Varaždinska 19, 40000 Ivanovec zastupanog po punomoćniku Sanja Kosi</item>
    </izvorni_sadrzaj>
    <derivirana_varijabla naziv="DomainObject.Predmet.ProtuStrankaListFormatedWithAdressOIB_1">
      <item>OAZA LJEPOTE jednostavno društvo s ograničenom odgovornošću za trgovinu i usluge, OIB 24863476586, Varaždinska 19, 40000 Ivanovec zastupanog po punomoćniku Sanja Kosi</item>
    </derivirana_varijabla>
  </DomainObject.Predmet.ProtuStrankaListFormatedWithAdressOIB>
  <DomainObject.Predmet.ProtuStrankaListNazivFormated>
    <izvorni_sadrzaj>
      <item>OAZA LJEPOTE jednostavno društvo s ograničenom odgovornošću za trgovinu i usluge</item>
    </izvorni_sadrzaj>
    <derivirana_varijabla naziv="DomainObject.Predmet.ProtuStrankaListNazivFormated_1">
      <item>OAZA LJEPOTE jednostavno društvo s ograničenom odgovornošću za trgovinu i usluge</item>
    </derivirana_varijabla>
  </DomainObject.Predmet.ProtuStrankaListNazivFormated>
  <DomainObject.Predmet.ProtuStrankaListNazivFormatedOIB>
    <izvorni_sadrzaj>
      <item>OAZA LJEPOTE jednostavno društvo s ograničenom odgovornošću za trgovinu i usluge, OIB 24863476586</item>
    </izvorni_sadrzaj>
    <derivirana_varijabla naziv="DomainObject.Predmet.ProtuStrankaListNazivFormatedOIB_1">
      <item>OAZA LJEPOTE jednostavno društvo s ograničenom odgovornošću za trgovinu i usluge, OIB 24863476586</item>
    </derivirana_varijabla>
  </DomainObject.Predmet.ProtuStrankaListNazivFormatedOIB>
  <DomainObject.Predmet.OstaliListFormated>
    <izvorni_sadrzaj>
      <item>Sudski registar</item>
      <item>Sanja Kosi punomoćnik sudionika u postupku OAZA LJEPOTE jednostavno društvo s ograničenom odgovornošću za trgovinu i usluge</item>
      <item>Porezna uprava - Područni ured Čakovec</item>
      <item>Županijsko državno odvjetništvo</item>
    </izvorni_sadrzaj>
    <derivirana_varijabla naziv="DomainObject.Predmet.OstaliListFormated_1">
      <item>Sudski registar</item>
      <item>Sanja Kosi punomoćnik sudionika u postupku OAZA LJEPOTE jednostavno društvo s ograničenom odgovornošću za trgovinu i usluge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Sanja Kosi, OIB 31101955189 punomoćnik sudionika u postupku OAZA LJEPOTE jednostavno društvo s ograničenom odgovornošću za trgovinu i usluge</item>
      <item>Porezna uprava - Područni ured Čakovec</item>
      <item>Županijsko državno odvjetništvo</item>
    </izvorni_sadrzaj>
    <derivirana_varijabla naziv="DomainObject.Predmet.OstaliListFormatedOIB_1">
      <item>Sudski registar</item>
      <item>Sanja Kosi, OIB 31101955189 punomoćnik sudionika u postupku OAZA LJEPOTE jednostavno društvo s ograničenom odgovornošću za trgovinu i usluge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Sanja Kosi, Varaždinska 19, 40000 Ivanovec punomoćnik sudionika u postupku OAZA LJEPOTE jednostavno društvo s ograničenom odgovornošću za trgovinu i usluge</item>
      <item>Porezna uprava - Područni ured Čakovec, O. Keršovanija 11, 40000 Čakovec</item>
      <item>Županijsko državno odvjetništvo</item>
    </izvorni_sadrzaj>
    <derivirana_varijabla naziv="DomainObject.Predmet.OstaliListFormatedWithAdress_1">
      <item>Sudski registar</item>
      <item>Sanja Kosi, Varaždinska 19, 40000 Ivanovec punomoćnik sudionika u postupku OAZA LJEPOTE jednostavno društvo s ograničenom odgovornošću za trgovinu i usluge</item>
      <item>Porezna uprava - Područni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Sanja Kosi, OIB 31101955189, Varaždinska 19, 40000 Ivanovec punomoćnik sudionika u postupku OAZA LJEPOTE jednostavno društvo s ograničenom odgovornošću za trgovinu i usluge</item>
      <item>Porezna uprava - Područni ured Čakovec, O. Keršovanija 11, 40000 Čakovec</item>
      <item>Županijsko državno odvjetništvo</item>
    </izvorni_sadrzaj>
    <derivirana_varijabla naziv="DomainObject.Predmet.OstaliListFormatedWithAdressOIB_1">
      <item>Sudski registar</item>
      <item>Sanja Kosi, OIB 31101955189, Varaždinska 19, 40000 Ivanovec punomoćnik sudionika u postupku OAZA LJEPOTE jednostavno društvo s ograničenom odgovornošću za trgovinu i usluge</item>
      <item>Porezna uprava - Područni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Sanja Kosi</item>
      <item>Porezna uprava - Područni ured Čakovec</item>
      <item>Županijsko državno odvjetništvo</item>
    </izvorni_sadrzaj>
    <derivirana_varijabla naziv="DomainObject.Predmet.OstaliListNazivFormated_1">
      <item>Sudski registar</item>
      <item>Sanja Kosi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Sanja Kosi, OIB 31101955189</item>
      <item>Porezna uprava - Područni ured Čakovec</item>
      <item>Županijsko državno odvjetništvo</item>
    </izvorni_sadrzaj>
    <derivirana_varijabla naziv="DomainObject.Predmet.OstaliListNazivFormatedOIB_1">
      <item>Sudski registar</item>
      <item>Sanja Kosi, OIB 31101955189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LJEPOTE jednostavno društvo s ograničenom odgovornošću za trgovinu i usluge</izvorni_sadrzaj>
    <derivirana_varijabla naziv="DomainObject.Predmet.ProtustrankaIDrugi_1">OAZA LJEPOTE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OAZA LJEPOTE jednostavno društvo s ograničenom odgovornošću za trgovinu i usluge, OIB 24863476586, Varaždinska 19, 40000 Ivanovec</izvorni_sadrzaj>
    <derivirana_varijabla naziv="DomainObject.Predmet.ProtustrankaIDrugiAdressOIB_1">OAZA LJEPOTE jednostavno društvo s ograničenom odgovornošću za trgovinu i usluge, OIB 24863476586, Varaždinska 19,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OAZA LJEPOTE jednostavno društvo s ograničenom odgovornošću za trgovinu i usluge</item>
      <item>Sudski registar</item>
      <item>Sanja Kosi</item>
      <item>Porezna uprava - Područni ured Čakovec</item>
      <item>Županijsko državno odvjetništvo</item>
    </izvorni_sadrzaj>
    <derivirana_varijabla naziv="DomainObject.Predmet.SudioniciListNaziv_1">
      <item>Financijska agencija</item>
      <item>OAZA LJEPOTE jednostavno društvo s ograničenom odgovornošću za trgovinu i usluge</item>
      <item>Sudski registar</item>
      <item>Sanja Kosi</item>
      <item>Porezna uprava - Područni ured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OAZA LJEPOTE jednostavno društvo s ograničenom odgovornošću za trgovinu i usluge, OIB 24863476586, Varaždinska 19,40000 Ivanovec</item>
      <item>Sudski registar</item>
      <item>Sanja Kosi, OIB 31101955189, Varaždinska 19,40000 Ivanovec</item>
      <item>Porezna uprava - Područni ured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OAZA LJEPOTE jednostavno društvo s ograničenom odgovornošću za trgovinu i usluge, OIB 24863476586, Varaždinska 19,40000 Ivanovec</item>
      <item>Sudski registar</item>
      <item>Sanja Kosi, OIB 31101955189, Varaždinska 19,40000 Ivanovec</item>
      <item>Porezna uprava - Područni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24863476586</item>
      <item>, OIB null</item>
      <item>, OIB 31101955189</item>
      <item>, OIB null</item>
      <item>, OIB null</item>
    </izvorni_sadrzaj>
    <derivirana_varijabla naziv="DomainObject.Predmet.SudioniciListNazivOIB_1">
      <item>, OIB 85821130368</item>
      <item>, OIB 24863476586</item>
      <item>, OIB null</item>
      <item>, OIB 31101955189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1AB26-82FC-4B2A-98A5-C171E9058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2797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2018-05-14T05:44:00Z</dcterms:created>
  <dc:creator>Mirjana Mlinarić</dc:creator>
  <cp:lastModifiedBy>Nevenka Vuković</cp:lastModifiedBy>
  <cp:lastPrinted>2018-05-14T06:03:00Z</cp:lastPrinted>
  <dcterms:modified xmlns:xsi="http://www.w3.org/2001/XMLSchema-instance" xsi:type="dcterms:W3CDTF">2018-05-14T06:03:00Z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(St-91-18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