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440a" w14:paraId="170440a" w:rsidRDefault="00D06919" w:rsidP="00D06919" w:rsidR="00D06919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919" w:rsidP="00D06919" w:rsidR="00D06919" w:rsidRPr="008379A6">
      <w:r w:rsidRPr="008379A6">
        <w:t>REPUBLIKA HRVATSKA</w:t>
      </w:r>
    </w:p>
    <w:p w:rsidRDefault="00D06919" w:rsidP="00D06919" w:rsidR="00D06919" w:rsidRPr="008379A6">
      <w:r w:rsidRPr="008379A6">
        <w:t>TRGOVAČKI SUD U ZAGREBU</w:t>
      </w:r>
    </w:p>
    <w:p w:rsidRDefault="00D06919" w:rsidP="00D06919" w:rsidR="00D06919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>
        <w:t xml:space="preserve">     </w:t>
      </w:r>
      <w:r w:rsidR="003C49E9">
        <w:rPr>
          <w:lang w:eastAsia="en-US"/>
        </w:rPr>
        <w:t>72. St-1</w:t>
      </w:r>
      <w:r w:rsidR="002D74A3">
        <w:rPr>
          <w:lang w:eastAsia="en-US"/>
        </w:rPr>
        <w:t>541/2018</w:t>
      </w:r>
      <w:r w:rsidR="00725480">
        <w:rPr>
          <w:lang w:eastAsia="en-US"/>
        </w:rPr>
        <w:t>-14</w:t>
      </w:r>
      <w:bookmarkStart w:name="_GoBack" w:id="0"/>
      <w:bookmarkEnd w:id="0"/>
    </w:p>
    <w:p w:rsidRDefault="00D06919" w:rsidP="00D06919" w:rsidR="00D06919" w:rsidRPr="008379A6">
      <w:pPr>
        <w:jc w:val="center"/>
      </w:pPr>
      <w:r w:rsidRPr="008379A6">
        <w:t>REPUBLIKA HRVATSKA</w:t>
      </w:r>
    </w:p>
    <w:p w:rsidRDefault="00D06919" w:rsidP="00D06919" w:rsidR="00D06919">
      <w:pPr>
        <w:jc w:val="center"/>
      </w:pPr>
      <w:r>
        <w:t>R J E Š E NJ E</w:t>
      </w:r>
    </w:p>
    <w:p w:rsidRDefault="003C49E9" w:rsidP="00D06919" w:rsidR="003C49E9">
      <w:pPr>
        <w:jc w:val="center"/>
      </w:pPr>
    </w:p>
    <w:p w:rsidRDefault="002D74A3" w:rsidP="002D74A3" w:rsidR="002D74A3">
      <w:pPr>
        <w:autoSpaceDE w:val="false"/>
        <w:autoSpaceDN w:val="false"/>
        <w:adjustRightInd w:val="false"/>
        <w:jc w:val="both"/>
      </w:pPr>
      <w:r w:rsidRPr="003A469E">
        <w:t xml:space="preserve">Trgovački sud u Zagrebu, po sucu Nikoli Ribariću, u postupku predstečajne nagodbe u povodu prijedloga dužnika </w:t>
      </w:r>
      <w:r w:rsidRPr="004715C3">
        <w:t>DUBOVICA 7 d.o.o. za ugostiteljstvo, trgovinu i usluge</w:t>
      </w:r>
      <w:r>
        <w:t xml:space="preserve">, </w:t>
      </w:r>
      <w:r w:rsidRPr="004715C3">
        <w:t>Zagreb, Gundulićeva ulica 18</w:t>
      </w:r>
      <w:r>
        <w:t xml:space="preserve">, OIB: </w:t>
      </w:r>
      <w:r w:rsidRPr="004715C3">
        <w:t>61190072891</w:t>
      </w:r>
      <w:r>
        <w:t>, dana 31</w:t>
      </w:r>
      <w:r w:rsidRPr="00695A97">
        <w:t>.</w:t>
      </w:r>
      <w:r>
        <w:t xml:space="preserve"> kolovoza</w:t>
      </w:r>
      <w:r w:rsidRPr="00695A97">
        <w:t xml:space="preserve"> 201</w:t>
      </w:r>
      <w:r>
        <w:t>8</w:t>
      </w:r>
      <w:r w:rsidRPr="00695A97">
        <w:t xml:space="preserve">. godine </w:t>
      </w: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2D74A3" w:rsidP="00A73AF6" w:rsidR="00471994" w:rsidRPr="001E5B92">
      <w:r w:rsidRPr="004715C3">
        <w:t>DUBOVICA 7 d.o.o. za ugostiteljstvo, trgovinu i usluge</w:t>
      </w:r>
      <w:r>
        <w:t xml:space="preserve">, </w:t>
      </w:r>
      <w:r w:rsidRPr="004715C3">
        <w:t>Zagreb, Gundulićeva ulica 18</w:t>
      </w:r>
      <w:r>
        <w:t xml:space="preserve">, OIB: </w:t>
      </w:r>
      <w:r w:rsidRPr="004715C3">
        <w:t>61190072891</w:t>
      </w:r>
      <w:r w:rsidR="003C49E9" w:rsidRPr="00695A97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2D74A3" w:rsidP="00471994" w:rsidR="00471994" w:rsidRPr="006208CC">
      <w:pPr>
        <w:rPr>
          <w:b/>
        </w:rPr>
      </w:pPr>
      <w:r>
        <w:rPr>
          <w:b/>
        </w:rPr>
        <w:t>21</w:t>
      </w:r>
      <w:r w:rsidR="000E4173" w:rsidRPr="006208CC">
        <w:rPr>
          <w:b/>
        </w:rPr>
        <w:t>.</w:t>
      </w:r>
      <w:r>
        <w:rPr>
          <w:b/>
        </w:rPr>
        <w:t xml:space="preserve"> </w:t>
      </w:r>
      <w:r w:rsidR="003C49E9">
        <w:rPr>
          <w:b/>
        </w:rPr>
        <w:t>rujna</w:t>
      </w:r>
      <w:r w:rsidR="001E5B92" w:rsidRPr="006208CC">
        <w:rPr>
          <w:b/>
        </w:rPr>
        <w:t xml:space="preserve"> 201</w:t>
      </w:r>
      <w:r w:rsidR="00265AAB">
        <w:rPr>
          <w:b/>
        </w:rPr>
        <w:t>8</w:t>
      </w:r>
      <w:r w:rsidR="00797E94" w:rsidRPr="006208CC">
        <w:rPr>
          <w:b/>
        </w:rPr>
        <w:t>.</w:t>
      </w:r>
      <w:r w:rsidR="00471994" w:rsidRPr="006208CC">
        <w:rPr>
          <w:b/>
        </w:rPr>
        <w:t xml:space="preserve"> u</w:t>
      </w:r>
      <w:r w:rsidR="00E91103" w:rsidRPr="006208CC">
        <w:rPr>
          <w:b/>
        </w:rPr>
        <w:t xml:space="preserve">  </w:t>
      </w:r>
      <w:r w:rsidR="00B2227D">
        <w:rPr>
          <w:b/>
        </w:rPr>
        <w:t>1</w:t>
      </w:r>
      <w:r>
        <w:rPr>
          <w:b/>
        </w:rPr>
        <w:t>0</w:t>
      </w:r>
      <w:r w:rsidR="00E84329" w:rsidRPr="006208CC">
        <w:rPr>
          <w:b/>
        </w:rPr>
        <w:t>,</w:t>
      </w:r>
      <w:r w:rsidR="00265AAB">
        <w:rPr>
          <w:b/>
        </w:rPr>
        <w:t>3</w:t>
      </w:r>
      <w:r w:rsidR="000E4173" w:rsidRPr="006208CC">
        <w:rPr>
          <w:b/>
        </w:rPr>
        <w:t>0</w:t>
      </w:r>
      <w:r w:rsidR="00017AC5" w:rsidRPr="006208CC">
        <w:rPr>
          <w:b/>
        </w:rPr>
        <w:t xml:space="preserve"> </w:t>
      </w:r>
      <w:r w:rsidR="00471994" w:rsidRPr="006208CC">
        <w:rPr>
          <w:b/>
        </w:rPr>
        <w:t xml:space="preserve">sati u zgradi Trgovačkog suda Zagreb, Petrinjska  8, </w:t>
      </w:r>
      <w:r w:rsidR="006208CC" w:rsidRPr="006208CC">
        <w:rPr>
          <w:b/>
        </w:rPr>
        <w:t xml:space="preserve"> dvorana 96</w:t>
      </w:r>
      <w:r w:rsidR="00C45812" w:rsidRPr="006208CC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D15B09">
      <w:pPr>
        <w:jc w:val="center"/>
      </w:pPr>
      <w:r w:rsidRPr="00D15B09">
        <w:t xml:space="preserve">U Zagrebu </w:t>
      </w:r>
      <w:r w:rsidR="002D74A3">
        <w:t>31</w:t>
      </w:r>
      <w:r w:rsidR="00471994" w:rsidRPr="00D15B09">
        <w:t>.</w:t>
      </w:r>
      <w:r w:rsidR="002D74A3">
        <w:t xml:space="preserve"> kolovoza</w:t>
      </w:r>
      <w:r w:rsidR="00471994" w:rsidRPr="00D15B09">
        <w:t xml:space="preserve"> 201</w:t>
      </w:r>
      <w:r w:rsidR="00265AAB">
        <w:t>8</w:t>
      </w:r>
      <w:r w:rsidR="00471994" w:rsidRPr="00D15B09">
        <w:t>.</w:t>
      </w:r>
    </w:p>
    <w:p w:rsidRDefault="00471994" w:rsidP="00471994" w:rsidR="00471994" w:rsidRPr="001E5B92"/>
    <w:p w:rsidRDefault="00F93F5C" w:rsidP="00E91121" w:rsidR="00F93F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93F5C" w:rsidP="00E91121" w:rsidR="00F93F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93F5C" w:rsidP="00E91121" w:rsidR="00F93F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93F5C" w:rsidP="00E91121" w:rsidR="00F93F5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93F5C" w:rsidP="00E91121" w:rsidR="00F93F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77AC" w:rsidP="00265AAB" w:rsidR="00471994" w:rsidRPr="001E5B92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93F5C" w:rsidP="00471994" w:rsidR="00F93F5C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p w:rsidRDefault="00F93F5C" w:rsidP="001E5B92" w:rsidR="00F93F5C"/>
    <w:sectPr w:rsidR="00F93F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E4173"/>
    <w:rsid w:val="00116549"/>
    <w:rsid w:val="001E5B92"/>
    <w:rsid w:val="00226B99"/>
    <w:rsid w:val="00265AAB"/>
    <w:rsid w:val="002A35AF"/>
    <w:rsid w:val="002A61CA"/>
    <w:rsid w:val="002B77AC"/>
    <w:rsid w:val="002D6522"/>
    <w:rsid w:val="002D74A3"/>
    <w:rsid w:val="003C49E9"/>
    <w:rsid w:val="003D3D20"/>
    <w:rsid w:val="00414027"/>
    <w:rsid w:val="00424AA3"/>
    <w:rsid w:val="00471994"/>
    <w:rsid w:val="005456F7"/>
    <w:rsid w:val="005F5D4A"/>
    <w:rsid w:val="006208CC"/>
    <w:rsid w:val="00664C85"/>
    <w:rsid w:val="0067259B"/>
    <w:rsid w:val="006D0FC9"/>
    <w:rsid w:val="00725480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B2227D"/>
    <w:rsid w:val="00B64242"/>
    <w:rsid w:val="00C45812"/>
    <w:rsid w:val="00CB529F"/>
    <w:rsid w:val="00CE06E8"/>
    <w:rsid w:val="00D06919"/>
    <w:rsid w:val="00D15B09"/>
    <w:rsid w:val="00DA5C01"/>
    <w:rsid w:val="00DD7206"/>
    <w:rsid w:val="00E30FE1"/>
    <w:rsid w:val="00E41604"/>
    <w:rsid w:val="00E46643"/>
    <w:rsid w:val="00E7455B"/>
    <w:rsid w:val="00E84329"/>
    <w:rsid w:val="00E91103"/>
    <w:rsid w:val="00EB1183"/>
    <w:rsid w:val="00ED388F"/>
    <w:rsid w:val="00F45CE5"/>
    <w:rsid w:val="00F93F5C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165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6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165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6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St-1541/2018-14</izvorni_sadrzaj>
    <derivirana_varijabla naziv="DomainObject.Oznaka_1">St-1541/2018-14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St-1541/2018</izvorni_sadrzaj>
    <derivirana_varijabla naziv="DomainObject.Predmet.OznakaBroj_1">St-1541/2018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DUBOVICA 7 d.o.o. za ugostiteljstvo, trgovinu i usluge</izvorni_sadrzaj>
    <derivirana_varijabla naziv="DomainObject.Predmet.ProtustrankaFormated_1">  DUBOVICA 7 d.o.o. za ugostiteljstvo, trgovinu i usluge</derivirana_varijabla>
  </DomainObject.Predmet.ProtustrankaFormated>
  <DomainObject.Predmet.ProtustrankaFormatedOIB>
    <izvorni_sadrzaj>  DUBOVICA 7 d.o.o. za ugostiteljstvo, trgovinu i usluge, OIB 61190072891</izvorni_sadrzaj>
    <derivirana_varijabla naziv="DomainObject.Predmet.ProtustrankaFormatedOIB_1">  DUBOVICA 7 d.o.o. za ugostiteljstvo, trgovinu i usluge, OIB 61190072891</derivirana_varijabla>
  </DomainObject.Predmet.ProtustrankaFormatedOIB>
  <DomainObject.Predmet.ProtustrankaFormatedWithAdress>
    <izvorni_sadrzaj> DUBOVICA 7 d.o.o. za ugostiteljstvo, trgovinu i usluge, Avenija Dubrava 70, 10000 Zagreb</izvorni_sadrzaj>
    <derivirana_varijabla naziv="DomainObject.Predmet.ProtustrankaFormatedWithAdress_1"> DUBOVICA 7 d.o.o. za ugostiteljstvo, trgovinu i usluge, Avenija Dubrava 70, 10000 Zagreb</derivirana_varijabla>
  </DomainObject.Predmet.ProtustrankaFormatedWithAdress>
  <DomainObject.Predmet.ProtustrankaFormatedWithAdressOIB>
    <izvorni_sadrzaj> DUBOVICA 7 d.o.o. za ugostiteljstvo, trgovinu i usluge, OIB 61190072891, Avenija Dubrava 70, 10000 Zagreb</izvorni_sadrzaj>
    <derivirana_varijabla naziv="DomainObject.Predmet.ProtustrankaFormatedWithAdressOIB_1"> DUBOVICA 7 d.o.o. za ugostiteljstvo, trgovinu i usluge, OIB 61190072891, Avenija Dubrava 70, 10000 Zagreb</derivirana_varijabla>
  </DomainObject.Predmet.ProtustrankaFormatedWithAdressOIB>
  <DomainObject.Predmet.ProtustrankaWithAdress>
    <izvorni_sadrzaj>DUBOVICA 7 d.o.o. za ugostiteljstvo, trgovinu i usluge Avenija Dubrava 70, 10000 Zagreb</izvorni_sadrzaj>
    <derivirana_varijabla naziv="DomainObject.Predmet.ProtustrankaWithAdress_1">DUBOVICA 7 d.o.o. za ugostiteljstvo, trgovinu i usluge Avenija Dubrava 70, 10000 Zagreb</derivirana_varijabla>
  </DomainObject.Predmet.ProtustrankaWithAdress>
  <DomainObject.Predmet.ProtustrankaWithAdressOIB>
    <izvorni_sadrzaj>DUBOVICA 7 d.o.o. za ugostiteljstvo, trgovinu i usluge, OIB 61190072891, Avenija Dubrava 70, 10000 Zagreb</izvorni_sadrzaj>
    <derivirana_varijabla naziv="DomainObject.Predmet.ProtustrankaWithAdressOIB_1">DUBOVICA 7 d.o.o. za ugostiteljstvo, trgovinu i usluge, OIB 61190072891, Avenija Dubrava 70, 10000 Zagreb</derivirana_varijabla>
  </DomainObject.Predmet.ProtustrankaWithAdressOIB>
  <DomainObject.Predmet.ProtustrankaNazivFormated>
    <izvorni_sadrzaj>DUBOVICA 7 d.o.o. za ugostiteljstvo, trgovinu i usluge</izvorni_sadrzaj>
    <derivirana_varijabla naziv="DomainObject.Predmet.ProtustrankaNazivFormated_1">DUBOVICA 7 d.o.o. za ugostiteljstvo, trgovinu i usluge</derivirana_varijabla>
  </DomainObject.Predmet.ProtustrankaNazivFormated>
  <DomainObject.Predmet.ProtustrankaNazivFormatedOIB>
    <izvorni_sadrzaj>DUBOVICA 7 d.o.o. za ugostiteljstvo, trgovinu i usluge, OIB 61190072891</izvorni_sadrzaj>
    <derivirana_varijabla naziv="DomainObject.Predmet.ProtustrankaNazivFormatedOIB_1">DUBOVICA 7 d.o.o. za ugostiteljstvo, trgovinu i usluge, OIB 61190072891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DUBOVICA 7 d.o.o. za ugostiteljstvo, trgovinu i usluge</izvorni_sadrzaj>
    <derivirana_varijabla naziv="DomainObject.Predmet.StrankaFormated_1">  DUBOVICA 7 d.o.o. za ugostiteljstvo, trgovinu i usluge</derivirana_varijabla>
  </DomainObject.Predmet.StrankaFormated>
  <DomainObject.Predmet.StrankaFormatedOIB>
    <izvorni_sadrzaj>  DUBOVICA 7 d.o.o. za ugostiteljstvo, trgovinu i usluge, OIB 61190072891</izvorni_sadrzaj>
    <derivirana_varijabla naziv="DomainObject.Predmet.StrankaFormatedOIB_1">  DUBOVICA 7 d.o.o. za ugostiteljstvo, trgovinu i usluge, OIB 61190072891</derivirana_varijabla>
  </DomainObject.Predmet.StrankaFormatedOIB>
  <DomainObject.Predmet.StrankaFormatedWithAdress>
    <izvorni_sadrzaj> DUBOVICA 7 d.o.o. za ugostiteljstvo, trgovinu i usluge, Avenija Dubrava 70, 10000 Zagreb</izvorni_sadrzaj>
    <derivirana_varijabla naziv="DomainObject.Predmet.StrankaFormatedWithAdress_1"> DUBOVICA 7 d.o.o. za ugostiteljstvo, trgovinu i usluge, Avenija Dubrava 70, 10000 Zagreb</derivirana_varijabla>
  </DomainObject.Predmet.StrankaFormatedWithAdress>
  <DomainObject.Predmet.StrankaFormatedWithAdressOIB>
    <izvorni_sadrzaj> DUBOVICA 7 d.o.o. za ugostiteljstvo, trgovinu i usluge, OIB 61190072891, Avenija Dubrava 70, 10000 Zagreb</izvorni_sadrzaj>
    <derivirana_varijabla naziv="DomainObject.Predmet.StrankaFormatedWithAdressOIB_1"> DUBOVICA 7 d.o.o. za ugostiteljstvo, trgovinu i usluge, OIB 61190072891, Avenija Dubrava 70, 10000 Zagreb</derivirana_varijabla>
  </DomainObject.Predmet.StrankaFormatedWithAdressOIB>
  <DomainObject.Predmet.StrankaWithAdress>
    <izvorni_sadrzaj>DUBOVICA 7 d.o.o. za ugostiteljstvo, trgovinu i usluge Avenija Dubrava 70,10000 Zagreb</izvorni_sadrzaj>
    <derivirana_varijabla naziv="DomainObject.Predmet.StrankaWithAdress_1">DUBOVICA 7 d.o.o. za ugostiteljstvo, trgovinu i usluge Avenija Dubrava 70,10000 Zagreb</derivirana_varijabla>
  </DomainObject.Predmet.StrankaWithAdress>
  <DomainObject.Predmet.StrankaWithAdressOIB>
    <izvorni_sadrzaj>DUBOVICA 7 d.o.o. za ugostiteljstvo, trgovinu i usluge, OIB 61190072891, Avenija Dubrava 70,10000 Zagreb</izvorni_sadrzaj>
    <derivirana_varijabla naziv="DomainObject.Predmet.StrankaWithAdressOIB_1">DUBOVICA 7 d.o.o. za ugostiteljstvo, trgovinu i usluge, OIB 61190072891, Avenija Dubrava 70,10000 Zagreb</derivirana_varijabla>
  </DomainObject.Predmet.StrankaWithAdressOIB>
  <DomainObject.Predmet.StrankaNazivFormated>
    <izvorni_sadrzaj>DUBOVICA 7 d.o.o. za ugostiteljstvo, trgovinu i usluge</izvorni_sadrzaj>
    <derivirana_varijabla naziv="DomainObject.Predmet.StrankaNazivFormated_1">DUBOVICA 7 d.o.o. za ugostiteljstvo, trgovinu i usluge</derivirana_varijabla>
  </DomainObject.Predmet.StrankaNazivFormated>
  <DomainObject.Predmet.StrankaNazivFormatedOIB>
    <izvorni_sadrzaj>DUBOVICA 7 d.o.o. za ugostiteljstvo, trgovinu i usluge, OIB 61190072891</izvorni_sadrzaj>
    <derivirana_varijabla naziv="DomainObject.Predmet.StrankaNazivFormatedOIB_1">DUBOVICA 7 d.o.o. za ugostiteljstvo, trgovinu i usluge, OIB 61190072891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DUBOVICA 7 d.o.o. za ugostiteljstvo, trgovinu i usluge</item>
    </izvorni_sadrzaj>
    <derivirana_varijabla naziv="DomainObject.Predmet.StrankaListFormated_1">
      <item>DUBOVICA 7 d.o.o. za ugostiteljstvo, trgovinu i usluge</item>
    </derivirana_varijabla>
  </DomainObject.Predmet.StrankaListFormated>
  <DomainObject.Predmet.StrankaListFormatedOIB>
    <izvorni_sadrzaj>
      <item>DUBOVICA 7 d.o.o. za ugostiteljstvo, trgovinu i usluge, OIB 61190072891</item>
    </izvorni_sadrzaj>
    <derivirana_varijabla naziv="DomainObject.Predmet.StrankaListFormatedOIB_1">
      <item>DUBOVICA 7 d.o.o. za ugostiteljstvo, trgovinu i usluge, OIB 61190072891</item>
    </derivirana_varijabla>
  </DomainObject.Predmet.StrankaListFormatedOIB>
  <DomainObject.Predmet.StrankaListFormatedWithAdress>
    <izvorni_sadrzaj>
      <item>DUBOVICA 7 d.o.o. za ugostiteljstvo, trgovinu i usluge, Avenija Dubrava 70, 10000 Zagreb</item>
    </izvorni_sadrzaj>
    <derivirana_varijabla naziv="DomainObject.Predmet.StrankaListFormatedWithAdress_1">
      <item>DUBOVICA 7 d.o.o. za ugostiteljstvo, trgovinu i usluge, Avenija Dubrava 70, 10000 Zagreb</item>
    </derivirana_varijabla>
  </DomainObject.Predmet.StrankaListFormatedWithAdress>
  <DomainObject.Predmet.StrankaListFormatedWithAdressOIB>
    <izvorni_sadrzaj>
      <item>DUBOVICA 7 d.o.o. za ugostiteljstvo, trgovinu i usluge, OIB 61190072891, Avenija Dubrava 70, 10000 Zagreb</item>
    </izvorni_sadrzaj>
    <derivirana_varijabla naziv="DomainObject.Predmet.StrankaListFormatedWithAdressOIB_1">
      <item>DUBOVICA 7 d.o.o. za ugostiteljstvo, trgovinu i usluge, OIB 61190072891, Avenija Dubrava 70, 10000 Zagreb</item>
    </derivirana_varijabla>
  </DomainObject.Predmet.StrankaListFormatedWithAdressOIB>
  <DomainObject.Predmet.StrankaListNazivFormated>
    <izvorni_sadrzaj>
      <item>DUBOVICA 7 d.o.o. za ugostiteljstvo, trgovinu i usluge</item>
    </izvorni_sadrzaj>
    <derivirana_varijabla naziv="DomainObject.Predmet.StrankaListNazivFormated_1">
      <item>DUBOVICA 7 d.o.o. za ugostiteljstvo, trgovinu i usluge</item>
    </derivirana_varijabla>
  </DomainObject.Predmet.StrankaListNazivFormated>
  <DomainObject.Predmet.StrankaListNazivFormatedOIB>
    <izvorni_sadrzaj>
      <item>DUBOVICA 7 d.o.o. za ugostiteljstvo, trgovinu i usluge, OIB 61190072891</item>
    </izvorni_sadrzaj>
    <derivirana_varijabla naziv="DomainObject.Predmet.StrankaListNazivFormatedOIB_1">
      <item>DUBOVICA 7 d.o.o. za ugostiteljstvo, trgovinu i usluge, OIB 61190072891</item>
    </derivirana_varijabla>
  </DomainObject.Predmet.StrankaListNazivFormatedOIB>
  <DomainObject.Predmet.ProtuStrankaListFormated>
    <izvorni_sadrzaj>
      <item>DUBOVICA 7 d.o.o. za ugostiteljstvo, trgovinu i usluge</item>
    </izvorni_sadrzaj>
    <derivirana_varijabla naziv="DomainObject.Predmet.ProtuStrankaListFormated_1">
      <item>DUBOVICA 7 d.o.o. za ugostiteljstvo, trgovinu i usluge</item>
    </derivirana_varijabla>
  </DomainObject.Predmet.ProtuStrankaListFormated>
  <DomainObject.Predmet.ProtuStrankaListFormatedOIB>
    <izvorni_sadrzaj>
      <item>DUBOVICA 7 d.o.o. za ugostiteljstvo, trgovinu i usluge, OIB 61190072891</item>
    </izvorni_sadrzaj>
    <derivirana_varijabla naziv="DomainObject.Predmet.ProtuStrankaListFormatedOIB_1">
      <item>DUBOVICA 7 d.o.o. za ugostiteljstvo, trgovinu i usluge, OIB 61190072891</item>
    </derivirana_varijabla>
  </DomainObject.Predmet.ProtuStrankaListFormatedOIB>
  <DomainObject.Predmet.ProtuStrankaListFormatedWithAdress>
    <izvorni_sadrzaj>
      <item>DUBOVICA 7 d.o.o. za ugostiteljstvo, trgovinu i usluge, Avenija Dubrava 70, 10000 Zagreb</item>
    </izvorni_sadrzaj>
    <derivirana_varijabla naziv="DomainObject.Predmet.ProtuStrankaListFormatedWithAdress_1">
      <item>DUBOVICA 7 d.o.o. za ugostiteljstvo, trgovinu i usluge, Avenija Dubrava 70, 10000 Zagreb</item>
    </derivirana_varijabla>
  </DomainObject.Predmet.ProtuStrankaListFormatedWithAdress>
  <DomainObject.Predmet.ProtuStrankaListFormatedWithAdressOIB>
    <izvorni_sadrzaj>
      <item>DUBOVICA 7 d.o.o. za ugostiteljstvo, trgovinu i usluge, OIB 61190072891, Avenija Dubrava 70, 10000 Zagreb</item>
    </izvorni_sadrzaj>
    <derivirana_varijabla naziv="DomainObject.Predmet.ProtuStrankaListFormatedWithAdressOIB_1">
      <item>DUBOVICA 7 d.o.o. za ugostiteljstvo, trgovinu i usluge, OIB 61190072891, Avenija Dubrava 70, 10000 Zagreb</item>
    </derivirana_varijabla>
  </DomainObject.Predmet.ProtuStrankaListFormatedWithAdressOIB>
  <DomainObject.Predmet.ProtuStrankaListNazivFormated>
    <izvorni_sadrzaj>
      <item>DUBOVICA 7 d.o.o. za ugostiteljstvo, trgovinu i usluge</item>
    </izvorni_sadrzaj>
    <derivirana_varijabla naziv="DomainObject.Predmet.ProtuStrankaListNazivFormated_1">
      <item>DUBOVICA 7 d.o.o. za ugostiteljstvo, trgovinu i usluge</item>
    </derivirana_varijabla>
  </DomainObject.Predmet.ProtuStrankaListNazivFormated>
  <DomainObject.Predmet.ProtuStrankaListNazivFormatedOIB>
    <izvorni_sadrzaj>
      <item>DUBOVICA 7 d.o.o. za ugostiteljstvo, trgovinu i usluge, OIB 61190072891</item>
    </izvorni_sadrzaj>
    <derivirana_varijabla naziv="DomainObject.Predmet.ProtuStrankaListNazivFormatedOIB_1">
      <item>DUBOVICA 7 d.o.o. za ugostiteljstvo, trgovinu i usluge, OIB 61190072891</item>
    </derivirana_varijabla>
  </DomainObject.Predmet.ProtuStrankaListNazivFormatedOIB>
  <DomainObject.Predmet.OstaliListFormated>
    <izvorni_sadrzaj>
      <item>MARKO GRACIN</item>
    </izvorni_sadrzaj>
    <derivirana_varijabla naziv="DomainObject.Predmet.OstaliListFormated_1">
      <item>MARKO GRACIN</item>
    </derivirana_varijabla>
  </DomainObject.Predmet.OstaliListFormated>
  <DomainObject.Predmet.OstaliListFormatedOIB>
    <izvorni_sadrzaj>
      <item>MARKO GRACIN</item>
    </izvorni_sadrzaj>
    <derivirana_varijabla naziv="DomainObject.Predmet.OstaliListFormatedOIB_1">
      <item>MARKO GRACIN</item>
    </derivirana_varijabla>
  </DomainObject.Predmet.OstaliListFormatedOIB>
  <DomainObject.Predmet.OstaliListFormatedWithAdress>
    <izvorni_sadrzaj>
      <item>MARKO GRACIN, FRA ANDRIJE KAČIĆA MIOŠIĆA 12, 10000 Zagreb</item>
    </izvorni_sadrzaj>
    <derivirana_varijabla naziv="DomainObject.Predmet.OstaliListFormatedWithAdress_1">
      <item>MARKO GRACIN, FRA ANDRIJE KAČIĆA MIOŠIĆA 12, 10000 Zagreb</item>
    </derivirana_varijabla>
  </DomainObject.Predmet.OstaliListFormatedWithAdress>
  <DomainObject.Predmet.OstaliListFormatedWithAdressOIB>
    <izvorni_sadrzaj>
      <item>MARKO GRACIN, FRA ANDRIJE KAČIĆA MIOŠIĆA 12, 10000 Zagreb</item>
    </izvorni_sadrzaj>
    <derivirana_varijabla naziv="DomainObject.Predmet.OstaliListFormatedWithAdressOIB_1">
      <item>MARKO GRACIN, FRA ANDRIJE KAČIĆA MIOŠIĆA 12, 10000 Zagreb</item>
    </derivirana_varijabla>
  </DomainObject.Predmet.OstaliListFormatedWithAdressOIB>
  <DomainObject.Predmet.OstaliListNazivFormated>
    <izvorni_sadrzaj>
      <item>MARKO GRACIN</item>
    </izvorni_sadrzaj>
    <derivirana_varijabla naziv="DomainObject.Predmet.OstaliListNazivFormated_1">
      <item>MARKO GRACIN</item>
    </derivirana_varijabla>
  </DomainObject.Predmet.OstaliListNazivFormated>
  <DomainObject.Predmet.OstaliListNazivFormatedOIB>
    <izvorni_sadrzaj>
      <item>MARKO GRACIN</item>
    </izvorni_sadrzaj>
    <derivirana_varijabla naziv="DomainObject.Predmet.OstaliListNazivFormatedOIB_1">
      <item>MARKO GRACIN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St-1541/2018-14</izvorni_sadrzaj>
    <derivirana_varijabla naziv="DomainObject.PoslovniBrojDokumenta_1">St-1541/2018-14</derivirana_varijabla>
  </DomainObject.PoslovniBrojDokumenta>
  <DomainObject.Predmet.StrankaIDrugi>
    <izvorni_sadrzaj>DUBOVICA 7 d.o.o. za ugostiteljstvo, trgovinu i usluge</izvorni_sadrzaj>
    <derivirana_varijabla naziv="DomainObject.Predmet.StrankaIDrugi_1">DUBOVICA 7 d.o.o. za ugostiteljstvo, trgovinu i usluge</derivirana_varijabla>
  </DomainObject.Predmet.StrankaIDrugi>
  <DomainObject.Predmet.ProtustrankaIDrugi>
    <izvorni_sadrzaj>DUBOVICA 7 d.o.o. za ugostiteljstvo, trgovinu i usluge</izvorni_sadrzaj>
    <derivirana_varijabla naziv="DomainObject.Predmet.ProtustrankaIDrugi_1">DUBOVICA 7 d.o.o. za ugostiteljstvo, trgovinu i usluge</derivirana_varijabla>
  </DomainObject.Predmet.ProtustrankaIDrugi>
  <DomainObject.Predmet.StrankaIDrugiAdressOIB>
    <izvorni_sadrzaj>DUBOVICA 7 d.o.o. za ugostiteljstvo, trgovinu i usluge, OIB 61190072891, Avenija Dubrava 70, 10000 Zagreb</izvorni_sadrzaj>
    <derivirana_varijabla naziv="DomainObject.Predmet.StrankaIDrugiAdressOIB_1">DUBOVICA 7 d.o.o. za ugostiteljstvo, trgovinu i usluge, OIB 61190072891, Avenija Dubrava 70, 10000 Zagreb</derivirana_varijabla>
  </DomainObject.Predmet.StrankaIDrugiAdressOIB>
  <DomainObject.Predmet.ProtustrankaIDrugiAdressOIB>
    <izvorni_sadrzaj>DUBOVICA 7 d.o.o. za ugostiteljstvo, trgovinu i usluge, OIB 61190072891, Avenija Dubrava 70, 10000 Zagreb</izvorni_sadrzaj>
    <derivirana_varijabla naziv="DomainObject.Predmet.ProtustrankaIDrugiAdressOIB_1">DUBOVICA 7 d.o.o. za ugostiteljstvo, trgovinu i usluge, OIB 61190072891,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DUBOVICA 7 d.o.o. za ugostiteljstvo, trgovinu i usluge</item>
      <item>DUBOVICA 7 d.o.o. za ugostiteljstvo, trgovinu i usluge</item>
      <item>MARKO GRACIN</item>
    </izvorni_sadrzaj>
    <derivirana_varijabla naziv="DomainObject.Predmet.SudioniciListNaziv_1">
      <item>DUBOVICA 7 d.o.o. za ugostiteljstvo, trgovinu i usluge</item>
      <item>DUBOVICA 7 d.o.o. za ugostiteljstvo, trgovinu i usluge</item>
      <item>MARKO GRACIN</item>
    </derivirana_varijabla>
  </DomainObject.Predmet.SudioniciListNaziv>
  <DomainObject.Predmet.SudioniciListAdressOIB>
    <izvorni_sadrzaj>
      <item>DUBOVICA 7 d.o.o. za ugostiteljstvo, trgovinu i usluge, OIB 61190072891, Avenija Dubrava 70,10000 Zagreb</item>
      <item>DUBOVICA 7 d.o.o. za ugostiteljstvo, trgovinu i usluge, OIB 61190072891, Avenija Dubrava 70,10000 Zagreb</item>
      <item>MARKO GRACIN, FRA ANDRIJE KAČIĆA MIOŠIĆA 12,10000 Zagreb</item>
    </izvorni_sadrzaj>
    <derivirana_varijabla naziv="DomainObject.Predmet.SudioniciListAdressOIB_1">
      <item>DUBOVICA 7 d.o.o. za ugostiteljstvo, trgovinu i usluge, OIB 61190072891, Avenija Dubrava 70,10000 Zagreb</item>
      <item>DUBOVICA 7 d.o.o. za ugostiteljstvo, trgovinu i usluge, OIB 61190072891, Avenija Dubrava 70,10000 Zagreb</item>
      <item>MARKO GRACIN, FRA ANDRIJE KAČIĆA MIOŠIĆA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61190072891</item>
      <item>, OIB 61190072891</item>
      <item>, OIB null</item>
    </izvorni_sadrzaj>
    <derivirana_varijabla naziv="DomainObject.Predmet.SudioniciListNazivOIB_1">
      <item>, OIB 61190072891</item>
      <item>, OIB 61190072891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183</properties:Words>
  <properties:Characters>955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2018-09-03T08:55:00Z</dcterms:created>
  <dc:creator>nribaric</dc:creator>
  <cp:lastModifiedBy>Jadranka Zelić</cp:lastModifiedBy>
  <cp:lastPrinted>2018-09-03T08:55:00Z</cp:lastPrinted>
  <dcterms:modified xmlns:xsi="http://www.w3.org/2001/XMLSchema-instance" xsi:type="dcterms:W3CDTF">2018-09-03T08:59:00Z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St-1541/2018-14 / Odluka - Rješenje (Rješenje_zakazivanje_ročišta_dubovica_7_31.8.2018.2018)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