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a4e87" w14:paraId="10a4e87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542343">
        <w:rPr>
          <w:sz w:val="24"/>
          <w:szCs w:val="24"/>
        </w:rPr>
        <w:t>59</w:t>
      </w:r>
      <w:r w:rsidR="00EA3F6C">
        <w:rPr>
          <w:sz w:val="24"/>
          <w:szCs w:val="24"/>
        </w:rPr>
        <w:t>1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542343">
        <w:rPr>
          <w:sz w:val="24"/>
          <w:szCs w:val="24"/>
        </w:rPr>
        <w:t>9. studenoga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EA3F6C">
        <w:rPr>
          <w:sz w:val="24"/>
          <w:szCs w:val="24"/>
        </w:rPr>
        <w:t>BILOŠ d.o.o. Ika, Primorska ulica 28, OIB: 00584676357, MBS: 040030459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E417CD">
        <w:rPr>
          <w:color w:val="000000"/>
          <w:sz w:val="24"/>
          <w:szCs w:val="24"/>
        </w:rPr>
        <w:t xml:space="preserve">dan </w:t>
      </w:r>
      <w:r w:rsidR="00542343">
        <w:rPr>
          <w:color w:val="000000"/>
          <w:sz w:val="24"/>
          <w:szCs w:val="24"/>
        </w:rPr>
        <w:t>6</w:t>
      </w:r>
      <w:r w:rsidR="00E837E8">
        <w:rPr>
          <w:color w:val="000000"/>
          <w:sz w:val="24"/>
          <w:szCs w:val="24"/>
        </w:rPr>
        <w:t xml:space="preserve">. </w:t>
      </w:r>
      <w:r w:rsidR="007D5DC2">
        <w:rPr>
          <w:color w:val="000000"/>
          <w:sz w:val="24"/>
          <w:szCs w:val="24"/>
        </w:rPr>
        <w:t>listopada</w:t>
      </w:r>
      <w:r w:rsidR="005F3D7C">
        <w:rPr>
          <w:color w:val="000000"/>
          <w:sz w:val="24"/>
          <w:szCs w:val="24"/>
        </w:rPr>
        <w:t xml:space="preserve">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EA3F6C">
        <w:rPr>
          <w:color w:val="000000"/>
          <w:sz w:val="24"/>
          <w:szCs w:val="24"/>
        </w:rPr>
        <w:t>6.323,64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542343">
      <w:rPr>
        <w:sz w:val="24"/>
        <w:szCs w:val="24"/>
      </w:rPr>
      <w:t>59</w:t>
    </w:r>
    <w:r w:rsidR="00EA3F6C">
      <w:rPr>
        <w:sz w:val="24"/>
        <w:szCs w:val="24"/>
      </w:rPr>
      <w:t>1</w:t>
    </w:r>
    <w:r w:rsidR="00BF239B">
      <w:rPr>
        <w:sz w:val="24"/>
        <w:szCs w:val="24"/>
      </w:rPr>
      <w:t>/</w:t>
    </w:r>
    <w:r w:rsidR="00AE0181">
      <w:rPr>
        <w:sz w:val="24"/>
        <w:szCs w:val="24"/>
      </w:rPr>
      <w:t>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1298F"/>
    <w:rsid w:val="000335DC"/>
    <w:rsid w:val="00040CC6"/>
    <w:rsid w:val="00093128"/>
    <w:rsid w:val="000B1146"/>
    <w:rsid w:val="000E7C3E"/>
    <w:rsid w:val="0013337A"/>
    <w:rsid w:val="00133C94"/>
    <w:rsid w:val="00185574"/>
    <w:rsid w:val="0018571E"/>
    <w:rsid w:val="001A0450"/>
    <w:rsid w:val="001A1804"/>
    <w:rsid w:val="001C290E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2928"/>
    <w:rsid w:val="002A65B9"/>
    <w:rsid w:val="002D50BC"/>
    <w:rsid w:val="003009ED"/>
    <w:rsid w:val="00316716"/>
    <w:rsid w:val="00323A37"/>
    <w:rsid w:val="00343E4E"/>
    <w:rsid w:val="003662E5"/>
    <w:rsid w:val="00372DF6"/>
    <w:rsid w:val="00384C70"/>
    <w:rsid w:val="003961B2"/>
    <w:rsid w:val="003E2728"/>
    <w:rsid w:val="003E52C0"/>
    <w:rsid w:val="004551E8"/>
    <w:rsid w:val="00460A27"/>
    <w:rsid w:val="00465C8E"/>
    <w:rsid w:val="00467E3D"/>
    <w:rsid w:val="00486AFF"/>
    <w:rsid w:val="00494FDE"/>
    <w:rsid w:val="004A534D"/>
    <w:rsid w:val="004C0134"/>
    <w:rsid w:val="004F50CE"/>
    <w:rsid w:val="0053523B"/>
    <w:rsid w:val="00542343"/>
    <w:rsid w:val="00554482"/>
    <w:rsid w:val="00577293"/>
    <w:rsid w:val="00577FF6"/>
    <w:rsid w:val="005D28DE"/>
    <w:rsid w:val="005D5B67"/>
    <w:rsid w:val="005E37EB"/>
    <w:rsid w:val="005F3D7C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B4B1E"/>
    <w:rsid w:val="006B516A"/>
    <w:rsid w:val="006B5B6E"/>
    <w:rsid w:val="006F476F"/>
    <w:rsid w:val="00702721"/>
    <w:rsid w:val="00713D79"/>
    <w:rsid w:val="0073096D"/>
    <w:rsid w:val="00734967"/>
    <w:rsid w:val="00751FD2"/>
    <w:rsid w:val="00780CD9"/>
    <w:rsid w:val="00795B95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54878"/>
    <w:rsid w:val="00864CD4"/>
    <w:rsid w:val="00874B38"/>
    <w:rsid w:val="00895FC5"/>
    <w:rsid w:val="00897D8E"/>
    <w:rsid w:val="008B04AE"/>
    <w:rsid w:val="008B5D36"/>
    <w:rsid w:val="008B635C"/>
    <w:rsid w:val="008C0FCE"/>
    <w:rsid w:val="008D1A1A"/>
    <w:rsid w:val="008D4FE6"/>
    <w:rsid w:val="008D598A"/>
    <w:rsid w:val="008E1AA1"/>
    <w:rsid w:val="008F1B9E"/>
    <w:rsid w:val="008F3444"/>
    <w:rsid w:val="00955B0C"/>
    <w:rsid w:val="00957323"/>
    <w:rsid w:val="009A3207"/>
    <w:rsid w:val="009B423E"/>
    <w:rsid w:val="009C7A2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F24AF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B3DC6"/>
    <w:rsid w:val="00DB775C"/>
    <w:rsid w:val="00DC571B"/>
    <w:rsid w:val="00DF4DEE"/>
    <w:rsid w:val="00E01A4B"/>
    <w:rsid w:val="00E15D91"/>
    <w:rsid w:val="00E17A55"/>
    <w:rsid w:val="00E26934"/>
    <w:rsid w:val="00E417CD"/>
    <w:rsid w:val="00E424F4"/>
    <w:rsid w:val="00E43BBC"/>
    <w:rsid w:val="00E4571C"/>
    <w:rsid w:val="00E623D9"/>
    <w:rsid w:val="00E66B63"/>
    <w:rsid w:val="00E837E8"/>
    <w:rsid w:val="00E94CED"/>
    <w:rsid w:val="00EA3F6C"/>
    <w:rsid w:val="00EB42FA"/>
    <w:rsid w:val="00EC5971"/>
    <w:rsid w:val="00EF1580"/>
    <w:rsid w:val="00EF4D53"/>
    <w:rsid w:val="00F01ADE"/>
    <w:rsid w:val="00F2442F"/>
    <w:rsid w:val="00F24F69"/>
    <w:rsid w:val="00F67396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29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9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9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9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9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29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9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9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9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9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St-591/2017</izvorni_sadrzaj>
    <derivirana_varijabla naziv="DomainObject.Predmet.OznakaBroj_1">St-591/2017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BILOŠ d.o.o.</izvorni_sadrzaj>
    <derivirana_varijabla naziv="DomainObject.Predmet.ProtustrankaFormated_1">  BILOŠ d.o.o.</derivirana_varijabla>
  </DomainObject.Predmet.ProtustrankaFormated>
  <DomainObject.Predmet.ProtustrankaFormatedOIB>
    <izvorni_sadrzaj>  BILOŠ d.o.o., OIB 00584676357</izvorni_sadrzaj>
    <derivirana_varijabla naziv="DomainObject.Predmet.ProtustrankaFormatedOIB_1">  BILOŠ d.o.o., OIB 00584676357</derivirana_varijabla>
  </DomainObject.Predmet.ProtustrankaFormatedOIB>
  <DomainObject.Predmet.ProtustrankaFormatedWithAdress>
    <izvorni_sadrzaj> BILOŠ d.o.o., Primorska 28, 51414 Ičići</izvorni_sadrzaj>
    <derivirana_varijabla naziv="DomainObject.Predmet.ProtustrankaFormatedWithAdress_1"> BILOŠ d.o.o., Primorska 28, 51414 Ičići</derivirana_varijabla>
  </DomainObject.Predmet.ProtustrankaFormatedWithAdress>
  <DomainObject.Predmet.ProtustrankaFormatedWithAdressOIB>
    <izvorni_sadrzaj> BILOŠ d.o.o., OIB 00584676357, Primorska 28, 51414 Ičići</izvorni_sadrzaj>
    <derivirana_varijabla naziv="DomainObject.Predmet.ProtustrankaFormatedWithAdressOIB_1"> BILOŠ d.o.o., OIB 00584676357, Primorska 28, 51414 Ičići</derivirana_varijabla>
  </DomainObject.Predmet.ProtustrankaFormatedWithAdressOIB>
  <DomainObject.Predmet.ProtustrankaWithAdress>
    <izvorni_sadrzaj>BILOŠ d.o.o. Primorska 28, 51414 Ičići</izvorni_sadrzaj>
    <derivirana_varijabla naziv="DomainObject.Predmet.ProtustrankaWithAdress_1">BILOŠ d.o.o. Primorska 28, 51414 Ičići</derivirana_varijabla>
  </DomainObject.Predmet.ProtustrankaWithAdress>
  <DomainObject.Predmet.ProtustrankaWithAdressOIB>
    <izvorni_sadrzaj>BILOŠ d.o.o., OIB 00584676357, Primorska 28, 51414 Ičići</izvorni_sadrzaj>
    <derivirana_varijabla naziv="DomainObject.Predmet.ProtustrankaWithAdressOIB_1">BILOŠ d.o.o., OIB 00584676357, Primorska 28, 51414 Ičići</derivirana_varijabla>
  </DomainObject.Predmet.ProtustrankaWithAdressOIB>
  <DomainObject.Predmet.ProtustrankaNazivFormated>
    <izvorni_sadrzaj>BILOŠ d.o.o.</izvorni_sadrzaj>
    <derivirana_varijabla naziv="DomainObject.Predmet.ProtustrankaNazivFormated_1">BILOŠ d.o.o.</derivirana_varijabla>
  </DomainObject.Predmet.ProtustrankaNazivFormated>
  <DomainObject.Predmet.ProtustrankaNazivFormatedOIB>
    <izvorni_sadrzaj>BILOŠ d.o.o., OIB 00584676357</izvorni_sadrzaj>
    <derivirana_varijabla naziv="DomainObject.Predmet.ProtustrankaNazivFormatedOIB_1">BILOŠ d.o.o., OIB 00584676357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BILOŠ d.o.o.</item>
    </izvorni_sadrzaj>
    <derivirana_varijabla naziv="DomainObject.Predmet.ProtuStrankaListFormated_1">
      <item>BILOŠ d.o.o.</item>
    </derivirana_varijabla>
  </DomainObject.Predmet.ProtuStrankaListFormated>
  <DomainObject.Predmet.ProtuStrankaListFormatedOIB>
    <izvorni_sadrzaj>
      <item>BILOŠ d.o.o., OIB 00584676357</item>
    </izvorni_sadrzaj>
    <derivirana_varijabla naziv="DomainObject.Predmet.ProtuStrankaListFormatedOIB_1">
      <item>BILOŠ d.o.o., OIB 00584676357</item>
    </derivirana_varijabla>
  </DomainObject.Predmet.ProtuStrankaListFormatedOIB>
  <DomainObject.Predmet.ProtuStrankaListFormatedWithAdress>
    <izvorni_sadrzaj>
      <item>BILOŠ d.o.o., Primorska 28, 51414 Ičići</item>
    </izvorni_sadrzaj>
    <derivirana_varijabla naziv="DomainObject.Predmet.ProtuStrankaListFormatedWithAdress_1">
      <item>BILOŠ d.o.o., Primorska 28, 51414 Ičići</item>
    </derivirana_varijabla>
  </DomainObject.Predmet.ProtuStrankaListFormatedWithAdress>
  <DomainObject.Predmet.ProtuStrankaListFormatedWithAdressOIB>
    <izvorni_sadrzaj>
      <item>BILOŠ d.o.o., OIB 00584676357, Primorska 28, 51414 Ičići</item>
    </izvorni_sadrzaj>
    <derivirana_varijabla naziv="DomainObject.Predmet.ProtuStrankaListFormatedWithAdressOIB_1">
      <item>BILOŠ d.o.o., OIB 00584676357, Primorska 28, 51414 Ičići</item>
    </derivirana_varijabla>
  </DomainObject.Predmet.ProtuStrankaListFormatedWithAdressOIB>
  <DomainObject.Predmet.ProtuStrankaListNazivFormated>
    <izvorni_sadrzaj>
      <item>BILOŠ d.o.o.</item>
    </izvorni_sadrzaj>
    <derivirana_varijabla naziv="DomainObject.Predmet.ProtuStrankaListNazivFormated_1">
      <item>BILOŠ d.o.o.</item>
    </derivirana_varijabla>
  </DomainObject.Predmet.ProtuStrankaListNazivFormated>
  <DomainObject.Predmet.ProtuStrankaListNazivFormatedOIB>
    <izvorni_sadrzaj>
      <item>BILOŠ d.o.o., OIB 00584676357</item>
    </izvorni_sadrzaj>
    <derivirana_varijabla naziv="DomainObject.Predmet.ProtuStrankaListNazivFormatedOIB_1">
      <item>BILOŠ d.o.o., OIB 00584676357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BILOŠ d.o.o.</izvorni_sadrzaj>
    <derivirana_varijabla naziv="DomainObject.Predmet.ProtustrankaIDrugi_1">BILOŠ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BILOŠ d.o.o., OIB 00584676357, Primorska 28, 51414 Ičići</izvorni_sadrzaj>
    <derivirana_varijabla naziv="DomainObject.Predmet.ProtustrankaIDrugiAdressOIB_1">BILOŠ d.o.o., OIB 00584676357, Primorska 28,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BILOŠ d.o.o.</item>
    </izvorni_sadrzaj>
    <derivirana_varijabla naziv="DomainObject.Predmet.SudioniciListNaziv_1">
      <item>FINA  Rijeka</item>
      <item>BILOŠ d.o.o.</item>
    </derivirana_varijabla>
  </DomainObject.Predmet.SudioniciListNaziv>
  <DomainObject.Predmet.SudioniciListAdressOIB>
    <izvorni_sadrzaj>
      <item>FINA  Rijeka, OIB 85821130368, Frana Kurelca 8,51000 Rijeka</item>
      <item>BILOŠ d.o.o., OIB 00584676357, Primorska 28,51414 Ičići</item>
    </izvorni_sadrzaj>
    <derivirana_varijabla naziv="DomainObject.Predmet.SudioniciListAdressOIB_1">
      <item>FINA  Rijeka, OIB 85821130368, Frana Kurelca 8,51000 Rijeka</item>
      <item>BILOŠ d.o.o., OIB 00584676357, Primorska 28,51414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00584676357</item>
    </izvorni_sadrzaj>
    <derivirana_varijabla naziv="DomainObject.Predmet.SudioniciListNazivOIB_1">
      <item>, OIB 85821130368</item>
      <item>, OIB 00584676357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1386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2017-11-09T08:41:00Z</dcterms:created>
  <dc:creator>Barbara Slavujević</dc:creator>
  <cp:lastModifiedBy>Barbara Slavujević</cp:lastModifiedBy>
  <cp:lastPrinted>2017-11-09T08:41:00Z</cp:lastPrinted>
  <dcterms:modified xmlns:xsi="http://www.w3.org/2001/XMLSchema-instance" xsi:type="dcterms:W3CDTF">2017-11-09T12:38:00Z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