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731b" w14:paraId="8ab731b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2C5F3B">
        <w:t>8</w:t>
      </w:r>
      <w:r w:rsidR="005C7BEA">
        <w:t>66</w:t>
      </w:r>
      <w:r w:rsidR="00104777">
        <w:t>/</w:t>
      </w:r>
      <w:r w:rsidR="006F26CB">
        <w:t>20</w:t>
      </w:r>
      <w:r w:rsidR="002F1438">
        <w:t>1</w:t>
      </w:r>
      <w:r w:rsidR="000430D5">
        <w:t>7</w:t>
      </w:r>
      <w:r w:rsidR="000A7F45">
        <w:t>-</w:t>
      </w:r>
      <w:r w:rsidR="00433B22">
        <w:t>10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D03EBB">
        <w:t>BENESCIO INFORMATIKA j.d.o.o., Zagreb, Ljudevita Gaja 19, OIB 60815696396</w:t>
      </w:r>
      <w:r w:rsidR="004B6701">
        <w:t xml:space="preserve">, </w:t>
      </w:r>
      <w:r w:rsidR="00295F32" w:rsidRPr="0053264E">
        <w:t xml:space="preserve">dana </w:t>
      </w:r>
      <w:r w:rsidR="006F26CB">
        <w:t>1</w:t>
      </w:r>
      <w:r w:rsidR="00D03EBB">
        <w:t>1</w:t>
      </w:r>
      <w:r w:rsidR="006F26CB">
        <w:t>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 w:rsidR="001C3313">
        <w:t>9. studenog</w:t>
      </w:r>
      <w:r w:rsidR="0085757B">
        <w:t xml:space="preserve"> 2017. godine</w:t>
      </w:r>
      <w:r w:rsidR="002F1438">
        <w:t xml:space="preserve"> u </w:t>
      </w:r>
      <w:r w:rsidR="001C3313">
        <w:t>12</w:t>
      </w:r>
      <w:r w:rsidR="002F1438">
        <w:t>,</w:t>
      </w:r>
      <w:r w:rsidR="001C3313">
        <w:t>15</w:t>
      </w:r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r w:rsidRPr="006F26CB">
        <w:rPr>
          <w:b/>
        </w:rPr>
        <w:t xml:space="preserve">prelaže se za dan </w:t>
      </w:r>
      <w:r w:rsidR="00D379B0">
        <w:rPr>
          <w:b/>
        </w:rPr>
        <w:t>21. prosinca</w:t>
      </w:r>
      <w:r w:rsidRPr="006F26CB">
        <w:rPr>
          <w:b/>
        </w:rPr>
        <w:t xml:space="preserve"> 2017. godine u </w:t>
      </w:r>
      <w:r w:rsidR="00010169">
        <w:rPr>
          <w:b/>
        </w:rPr>
        <w:t>12</w:t>
      </w:r>
      <w:r w:rsidRPr="006F26CB">
        <w:rPr>
          <w:b/>
        </w:rPr>
        <w:t>,</w:t>
      </w:r>
      <w:r w:rsidR="00D379B0">
        <w:rPr>
          <w:b/>
        </w:rPr>
        <w:t>15</w:t>
      </w:r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</w:t>
      </w:r>
      <w:r w:rsidR="00D03EBB">
        <w:t>1</w:t>
      </w:r>
      <w:r w:rsidR="006F26CB">
        <w:t>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>Za točnost otpravka-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33D" w:rsidR="0098333D">
      <w:r>
        <w:separator/>
      </w:r>
    </w:p>
  </w:endnote>
  <w:endnote w:id="0" w:type="continuationSeparator">
    <w:p w:rsidRDefault="0098333D" w:rsidR="00983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33D" w:rsidR="0098333D">
      <w:r>
        <w:separator/>
      </w:r>
    </w:p>
  </w:footnote>
  <w:footnote w:id="0" w:type="continuationSeparator">
    <w:p w:rsidRDefault="0098333D" w:rsidR="009833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169"/>
    <w:rsid w:val="0001067B"/>
    <w:rsid w:val="000229C0"/>
    <w:rsid w:val="000345E7"/>
    <w:rsid w:val="00040A0F"/>
    <w:rsid w:val="00042C11"/>
    <w:rsid w:val="000430D5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2A59"/>
    <w:rsid w:val="00114FF9"/>
    <w:rsid w:val="00121733"/>
    <w:rsid w:val="00122195"/>
    <w:rsid w:val="00124BD0"/>
    <w:rsid w:val="00143098"/>
    <w:rsid w:val="001570A9"/>
    <w:rsid w:val="00157F70"/>
    <w:rsid w:val="0017084D"/>
    <w:rsid w:val="001740AB"/>
    <w:rsid w:val="00176154"/>
    <w:rsid w:val="001775C9"/>
    <w:rsid w:val="0019063D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3313"/>
    <w:rsid w:val="001C462D"/>
    <w:rsid w:val="001C559F"/>
    <w:rsid w:val="001E08E7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4E3A"/>
    <w:rsid w:val="003652C7"/>
    <w:rsid w:val="003746BE"/>
    <w:rsid w:val="00375F51"/>
    <w:rsid w:val="003810B2"/>
    <w:rsid w:val="0038234F"/>
    <w:rsid w:val="00391C11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3B22"/>
    <w:rsid w:val="004356A2"/>
    <w:rsid w:val="004565E0"/>
    <w:rsid w:val="00482F92"/>
    <w:rsid w:val="00492DEC"/>
    <w:rsid w:val="004A10F2"/>
    <w:rsid w:val="004A58C4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4F61DF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260E"/>
    <w:rsid w:val="00592682"/>
    <w:rsid w:val="0059752C"/>
    <w:rsid w:val="005A0F14"/>
    <w:rsid w:val="005C0539"/>
    <w:rsid w:val="005C7BEA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237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261B"/>
    <w:rsid w:val="00977334"/>
    <w:rsid w:val="0098333D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7F1A"/>
    <w:rsid w:val="00C71077"/>
    <w:rsid w:val="00C82C2F"/>
    <w:rsid w:val="00C84611"/>
    <w:rsid w:val="00C86D88"/>
    <w:rsid w:val="00C90CD4"/>
    <w:rsid w:val="00C92DA2"/>
    <w:rsid w:val="00C92E59"/>
    <w:rsid w:val="00CA165A"/>
    <w:rsid w:val="00CB2CAC"/>
    <w:rsid w:val="00CB6C29"/>
    <w:rsid w:val="00CC408D"/>
    <w:rsid w:val="00CE17CB"/>
    <w:rsid w:val="00CE2079"/>
    <w:rsid w:val="00CE6EAF"/>
    <w:rsid w:val="00CF123F"/>
    <w:rsid w:val="00D03EBB"/>
    <w:rsid w:val="00D124F5"/>
    <w:rsid w:val="00D15253"/>
    <w:rsid w:val="00D20B64"/>
    <w:rsid w:val="00D21672"/>
    <w:rsid w:val="00D32B14"/>
    <w:rsid w:val="00D33D76"/>
    <w:rsid w:val="00D379B0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B08"/>
    <w:rsid w:val="00F73D03"/>
    <w:rsid w:val="00F746A9"/>
    <w:rsid w:val="00F775AF"/>
    <w:rsid w:val="00F83076"/>
    <w:rsid w:val="00F86FC3"/>
    <w:rsid w:val="00F8732C"/>
    <w:rsid w:val="00F93D98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6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2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6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St-866/2017-10</izvorni_sadrzaj>
    <derivirana_varijabla naziv="DomainObject.Oznaka_1">St-866/2017-10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St-866/2017</izvorni_sadrzaj>
    <derivirana_varijabla naziv="DomainObject.Predmet.OznakaBroj_1">St-866/2017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BENESCIO INFORMATIKA jednostavno društvo s ograničenom odgovornošću za usluge zastupanog po punomoćniku Nikola Ivančić</izvorni_sadrzaj>
    <derivirana_varijabla naziv="DomainObject.Predmet.ProtustrankaFormated_1">  BENESCIO INFORMATIKA jednostavno društvo s ograničenom odgovornošću za usluge zastupanog po punomoćniku Nikola Ivančić</derivirana_varijabla>
  </DomainObject.Predmet.ProtustrankaFormated>
  <DomainObject.Predmet.ProtustrankaFormatedOIB>
    <izvorni_sadrzaj>  BENESCIO INFORMATIKA jednostavno društvo s ograničenom odgovornošću za usluge, OIB 60815696396 zastupanog po punomoćniku Nikola Ivančić</izvorni_sadrzaj>
    <derivirana_varijabla naziv="DomainObject.Predmet.ProtustrankaFormatedOIB_1">  BENESCIO INFORMATIKA jednostavno društvo s ograničenom odgovornošću za usluge, OIB 60815696396 zastupanog po punomoćniku Nikola Ivančić</derivirana_varijabla>
  </DomainObject.Predmet.ProtustrankaFormatedOIB>
  <DomainObject.Predmet.ProtustrankaFormatedWithAdress>
    <izvorni_sadrzaj> BENESCIO INFORMATIKA jednostavno društvo s ograničenom odgovornošću za usluge, Ljudevita Gaja  19 , 10000 Zagreb zastupanog po punomoćniku Nikola Ivančić</izvorni_sadrzaj>
    <derivirana_varijabla naziv="DomainObject.Predmet.ProtustrankaFormatedWithAdress_1"> BENESCIO INFORMATIKA jednostavno društvo s ograničenom odgovornošću za usluge, Ljudevita Gaja  19 , 10000 Zagreb zastupanog po punomoćniku Nikola Ivančić</derivirana_varijabla>
  </DomainObject.Predmet.ProtustrankaFormatedWithAdress>
  <DomainObject.Predmet.ProtustrankaFormatedWithAdressOIB>
    <izvorni_sadrzaj> BENESCIO INFORMATIKA jednostavno društvo s ograničenom odgovornošću za usluge, OIB 60815696396, Ljudevita Gaja  19 , 10000 Zagreb zastupanog po punomoćniku Nikola Ivančić</izvorni_sadrzaj>
    <derivirana_varijabla naziv="DomainObject.Predmet.ProtustrankaFormatedWithAdressOIB_1"> BENESCIO INFORMATIKA jednostavno društvo s ograničenom odgovornošću za usluge, OIB 60815696396, Ljudevita Gaja  19 , 10000 Zagreb zastupanog po punomoćniku Nikola Ivančić</derivirana_varijabla>
  </DomainObject.Predmet.ProtustrankaFormatedWithAdressOIB>
  <DomainObject.Predmet.ProtustrankaWithAdress>
    <izvorni_sadrzaj>BENESCIO INFORMATIKA jednostavno društvo s ograničenom odgovornošću za usluge Ljudevita Gaja  19 , 10000 Zagreb</izvorni_sadrzaj>
    <derivirana_varijabla naziv="DomainObject.Predmet.ProtustrankaWithAdress_1">BENESCIO INFORMATIKA jednostavno društvo s ograničenom odgovornošću za usluge Ljudevita Gaja  19 , 10000 Zagreb</derivirana_varijabla>
  </DomainObject.Predmet.ProtustrankaWithAdress>
  <DomainObject.Predmet.ProtustrankaWithAdressOIB>
    <izvorni_sadrzaj>BENESCIO INFORMATIKA jednostavno društvo s ograničenom odgovornošću za usluge, OIB 60815696396, Ljudevita Gaja  19 , 10000 Zagreb</izvorni_sadrzaj>
    <derivirana_varijabla naziv="DomainObject.Predmet.ProtustrankaWithAdressOIB_1">BENESCIO INFORMATIKA jednostavno društvo s ograničenom odgovornošću za usluge, OIB 60815696396, Ljudevita Gaja  19 , 10000 Zagreb</derivirana_varijabla>
  </DomainObject.Predmet.ProtustrankaWithAdressOIB>
  <DomainObject.Predmet.ProtustrankaNazivFormated>
    <izvorni_sadrzaj>BENESCIO INFORMATIKA jednostavno društvo s ograničenom odgovornošću za usluge</izvorni_sadrzaj>
    <derivirana_varijabla naziv="DomainObject.Predmet.ProtustrankaNazivFormated_1">BENESCIO INFORMATIKA jednostavno društvo s ograničenom odgovornošću za usluge</derivirana_varijabla>
  </DomainObject.Predmet.ProtustrankaNazivFormated>
  <DomainObject.Predmet.ProtustrankaNazivFormatedOIB>
    <izvorni_sadrzaj>BENESCIO INFORMATIKA jednostavno društvo s ograničenom odgovornošću za usluge, OIB 60815696396</izvorni_sadrzaj>
    <derivirana_varijabla naziv="DomainObject.Predmet.ProtustrankaNazivFormatedOIB_1">BENESCIO INFORMATIKA jednostavno društvo s ograničenom odgovornošću za usluge, OIB 60815696396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BENESCIO INFORMATIKA jednostavno društvo s ograničenom odgovornošću za usluge zastupanog po punomoćniku Nikola Ivančić</item>
    </izvorni_sadrzaj>
    <derivirana_varijabla naziv="DomainObject.Predmet.ProtuStrankaListFormated_1">
      <item>BENESCIO INFORMATIKA jednostavno društvo s ograničenom odgovornošću za usluge zastupanog po punomoćniku Nikola Ivančić</item>
    </derivirana_varijabla>
  </DomainObject.Predmet.ProtuStrankaListFormated>
  <DomainObject.Predmet.ProtuStrankaListFormatedOIB>
    <izvorni_sadrzaj>
      <item>BENESCIO INFORMATIKA jednostavno društvo s ograničenom odgovornošću za usluge, OIB 60815696396 zastupanog po punomoćniku Nikola Ivančić</item>
    </izvorni_sadrzaj>
    <derivirana_varijabla naziv="DomainObject.Predmet.ProtuStrankaListFormatedOIB_1">
      <item>BENESCIO INFORMATIKA jednostavno društvo s ograničenom odgovornošću za usluge, OIB 60815696396 zastupanog po punomoćniku Nikola Ivančić</item>
    </derivirana_varijabla>
  </DomainObject.Predmet.ProtuStrankaListFormatedOIB>
  <DomainObject.Predmet.ProtuStrankaListFormatedWithAdress>
    <izvorni_sadrzaj>
      <item>BENESCIO INFORMATIKA jednostavno društvo s ograničenom odgovornošću za usluge, Ljudevita Gaja  19 , 10000 Zagreb zastupanog po punomoćniku Nikola Ivančić</item>
    </izvorni_sadrzaj>
    <derivirana_varijabla naziv="DomainObject.Predmet.ProtuStrankaListFormatedWithAdress_1">
      <item>BENESCIO INFORMATIKA jednostavno društvo s ograničenom odgovornošću za usluge, Ljudevita Gaja  19 , 10000 Zagreb zastupanog po punomoćniku Nikola Ivančić</item>
    </derivirana_varijabla>
  </DomainObject.Predmet.ProtuStrankaListFormatedWithAdress>
  <DomainObject.Predmet.ProtuStrankaListFormatedWithAdressOIB>
    <izvorni_sadrzaj>
      <item>BENESCIO INFORMATIKA jednostavno društvo s ograničenom odgovornošću za usluge, OIB 60815696396, Ljudevita Gaja  19 , 10000 Zagreb zastupanog po punomoćniku Nikola Ivančić</item>
    </izvorni_sadrzaj>
    <derivirana_varijabla naziv="DomainObject.Predmet.ProtuStrankaListFormatedWithAdressOIB_1">
      <item>BENESCIO INFORMATIKA jednostavno društvo s ograničenom odgovornošću za usluge, OIB 60815696396, Ljudevita Gaja  19 , 10000 Zagreb zastupanog po punomoćniku Nikola Ivančić</item>
    </derivirana_varijabla>
  </DomainObject.Predmet.ProtuStrankaListFormatedWithAdressOIB>
  <DomainObject.Predmet.ProtuStrankaListNazivFormated>
    <izvorni_sadrzaj>
      <item>BENESCIO INFORMATIKA jednostavno društvo s ograničenom odgovornošću za usluge</item>
    </izvorni_sadrzaj>
    <derivirana_varijabla naziv="DomainObject.Predmet.ProtuStrankaListNazivFormated_1">
      <item>BENESCIO INFORMATIKA jednostavno društvo s ograničenom odgovornošću za usluge</item>
    </derivirana_varijabla>
  </DomainObject.Predmet.ProtuStrankaListNazivFormated>
  <DomainObject.Predmet.ProtuStrankaListNazivFormatedOIB>
    <izvorni_sadrzaj>
      <item>BENESCIO INFORMATIKA jednostavno društvo s ograničenom odgovornošću za usluge, OIB 60815696396</item>
    </izvorni_sadrzaj>
    <derivirana_varijabla naziv="DomainObject.Predmet.ProtuStrankaListNazivFormatedOIB_1">
      <item>BENESCIO INFORMATIKA jednostavno društvo s ograničenom odgovornošću za usluge, OIB 60815696396</item>
    </derivirana_varijabla>
  </DomainObject.Predmet.ProtuStrankaListNazivFormatedOIB>
  <DomainObject.Predmet.OstaliListFormated>
    <izvorni_sadrzaj>
      <item>Nikola Ivančić punomoćnik sudionika u postupku BENESCIO INFORMATIKA jednostavno društvo s ograničenom odgovornošću za usluge</item>
    </izvorni_sadrzaj>
    <derivirana_varijabla naziv="DomainObject.Predmet.OstaliListFormated_1">
      <item>Nikola Ivančić punomoćnik sudionika u postupku BENESCIO INFORMATIKA jednostavno društvo s ograničenom odgovornošću za usluge</item>
    </derivirana_varijabla>
  </DomainObject.Predmet.OstaliListFormated>
  <DomainObject.Predmet.OstaliListFormatedOIB>
    <izvorni_sadrzaj>
      <item>Nikola Ivančić, OIB 12529326237 punomoćnik sudionika u postupku BENESCIO INFORMATIKA jednostavno društvo s ograničenom odgovornošću za usluge</item>
    </izvorni_sadrzaj>
    <derivirana_varijabla naziv="DomainObject.Predmet.OstaliListFormatedOIB_1">
      <item>Nikola Ivančić, OIB 12529326237 punomoćnik sudionika u postupku BENESCIO INFORMATIKA jednostavno društvo s ograničenom odgovornošću za usluge</item>
    </derivirana_varijabla>
  </DomainObject.Predmet.OstaliListFormatedOIB>
  <DomainObject.Predmet.OstaliListFormatedWithAdress>
    <izvorni_sadrzaj>
      <item>Nikola Ivančić, Ljudevita Gaja 19, 10000 Zagreb punomoćnik sudionika u postupku BENESCIO INFORMATIKA jednostavno društvo s ograničenom odgovornošću za usluge</item>
    </izvorni_sadrzaj>
    <derivirana_varijabla naziv="DomainObject.Predmet.OstaliListFormatedWithAdress_1">
      <item>Nikola Ivančić, Ljudevita Gaja 19, 10000 Zagreb punomoćnik sudionika u postupku BENESCIO INFORMATIKA jednostavno društvo s ograničenom odgovornošću za usluge</item>
    </derivirana_varijabla>
  </DomainObject.Predmet.OstaliListFormatedWithAdress>
  <DomainObject.Predmet.OstaliListFormatedWithAdressOIB>
    <izvorni_sadrzaj>
      <item>Nikola Ivančić, OIB 12529326237, Ljudevita Gaja 19, 10000 Zagreb punomoćnik sudionika u postupku BENESCIO INFORMATIKA jednostavno društvo s ograničenom odgovornošću za usluge</item>
    </izvorni_sadrzaj>
    <derivirana_varijabla naziv="DomainObject.Predmet.OstaliListFormatedWithAdressOIB_1">
      <item>Nikola Ivančić, OIB 12529326237, Ljudevita Gaja 19, 10000 Zagreb punomoćnik sudionika u postupku BENESCIO INFORMATIKA jednostavno društvo s ograničenom odgovornošću za usluge</item>
    </derivirana_varijabla>
  </DomainObject.Predmet.OstaliListFormatedWithAdressOIB>
  <DomainObject.Predmet.OstaliListNazivFormated>
    <izvorni_sadrzaj>
      <item>Nikola Ivančić</item>
    </izvorni_sadrzaj>
    <derivirana_varijabla naziv="DomainObject.Predmet.OstaliListNazivFormated_1">
      <item>Nikola Ivančić</item>
    </derivirana_varijabla>
  </DomainObject.Predmet.OstaliListNazivFormated>
  <DomainObject.Predmet.OstaliListNazivFormatedOIB>
    <izvorni_sadrzaj>
      <item>Nikola Ivančić, OIB 12529326237</item>
    </izvorni_sadrzaj>
    <derivirana_varijabla naziv="DomainObject.Predmet.OstaliListNazivFormatedOIB_1">
      <item>Nikola Ivančić, OIB 12529326237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St-866/2017-10</izvorni_sadrzaj>
    <derivirana_varijabla naziv="DomainObject.PoslovniBrojDokumenta_1">St-866/2017-10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BENESCIO INFORMATIKA jednostavno društvo s ograničenom odgovornošću za usluge</izvorni_sadrzaj>
    <derivirana_varijabla naziv="DomainObject.Predmet.ProtustrankaIDrugi_1">BENESCIO INFORMATIKA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BENESCIO INFORMATIKA jednostavno društvo s ograničenom odgovornošću za usluge, OIB 60815696396, Ljudevita Gaja  19 , 10000 Zagreb</izvorni_sadrzaj>
    <derivirana_varijabla naziv="DomainObject.Predmet.ProtustrankaIDrugiAdressOIB_1">BENESCIO INFORMATIKA jednostavno društvo s ograničenom odgovornošću za usluge, OIB 60815696396, Ljudevita Gaja  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BENESCIO INFORMATIKA jednostavno društvo s ograničenom odgovornošću za usluge</item>
      <item>Nikola Ivančić</item>
    </izvorni_sadrzaj>
    <derivirana_varijabla naziv="DomainObject.Predmet.SudioniciListNaziv_1">
      <item>FINA Regionalni centar Zagreb</item>
      <item>BENESCIO INFORMATIKA jednostavno društvo s ograničenom odgovornošću za usluge</item>
      <item>Nikola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BENESCIO INFORMATIKA jednostavno društvo s ograničenom odgovornošću za usluge, OIB 60815696396, Ljudevita Gaja  19 ,10000 Zagreb</item>
      <item>Nikola Ivančić, OIB 12529326237, Ljudevita Gaja 19,10000 Zagreb</item>
    </izvorni_sadrzaj>
    <derivirana_varijabla naziv="DomainObject.Predmet.SudioniciListAdressOIB_1">
      <item>FINA Regionalni centar Zagreb, OIB 85821130368, Trg svibanjskih žrtava 1995. br. 1,10000 Zagreb</item>
      <item>BENESCIO INFORMATIKA jednostavno društvo s ograničenom odgovornošću za usluge, OIB 60815696396, Ljudevita Gaja  19 ,10000 Zagreb</item>
      <item>Nikola Ivančić, OIB 12529326237, Ljudevita Gaja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60815696396</item>
      <item>, OIB 12529326237</item>
    </izvorni_sadrzaj>
    <derivirana_varijabla naziv="DomainObject.Predmet.SudioniciListNazivOIB_1">
      <item>, OIB 85821130368</item>
      <item>, OIB 60815696396</item>
      <item>, OIB 12529326237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685C1-7402-4364-97CC-14C29FE01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709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2017-10-11T05:15:00Z</dcterms:created>
  <dc:creator>gboljkovac</dc:creator>
  <cp:lastModifiedBy>Marina Markić</cp:lastModifiedBy>
  <cp:lastPrinted>2017-10-11T05:19:00Z</cp:lastPrinted>
  <dcterms:modified xmlns:xsi="http://www.w3.org/2001/XMLSchema-instance" xsi:type="dcterms:W3CDTF">2017-10-11T05:20:00Z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