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5c48" w14:paraId="c9c5c4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4328F4">
        <w:rPr>
          <w:szCs w:val="24"/>
        </w:rPr>
        <w:t>19</w:t>
      </w:r>
      <w:r w:rsidR="0090293D">
        <w:rPr>
          <w:szCs w:val="24"/>
        </w:rPr>
        <w:t xml:space="preserve">. </w:t>
      </w:r>
      <w:r w:rsidR="005E6681">
        <w:rPr>
          <w:szCs w:val="24"/>
        </w:rPr>
        <w:t>svibnja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A619D2">
        <w:rPr>
          <w:szCs w:val="24"/>
        </w:rPr>
        <w:t>ZADAR MEDIA IN</w:t>
      </w:r>
      <w:r w:rsidR="007400CC">
        <w:rPr>
          <w:szCs w:val="24"/>
        </w:rPr>
        <w:t xml:space="preserve"> </w:t>
      </w:r>
      <w:r w:rsidR="005E6681">
        <w:rPr>
          <w:szCs w:val="24"/>
        </w:rPr>
        <w:t>j.</w:t>
      </w:r>
      <w:r w:rsidR="000632F8" w:rsidRPr="000632F8">
        <w:rPr>
          <w:szCs w:val="24"/>
        </w:rPr>
        <w:t>d.o.o.</w:t>
      </w:r>
      <w:r w:rsidR="004328F4">
        <w:rPr>
          <w:szCs w:val="24"/>
        </w:rPr>
        <w:t xml:space="preserve"> za </w:t>
      </w:r>
      <w:r w:rsidR="00A619D2">
        <w:rPr>
          <w:szCs w:val="24"/>
        </w:rPr>
        <w:t>poslovne usluge</w:t>
      </w:r>
      <w:r w:rsidR="000632F8" w:rsidRPr="000632F8">
        <w:rPr>
          <w:szCs w:val="24"/>
        </w:rPr>
        <w:t xml:space="preserve">, </w:t>
      </w:r>
      <w:r w:rsidR="0025435B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r w:rsidR="00A619D2">
        <w:rPr>
          <w:szCs w:val="24"/>
        </w:rPr>
        <w:t>Bedemi zadarskih pobuna 5</w:t>
      </w:r>
      <w:r w:rsidR="000632F8" w:rsidRPr="000632F8">
        <w:rPr>
          <w:szCs w:val="24"/>
        </w:rPr>
        <w:t xml:space="preserve">, OIB: </w:t>
      </w:r>
      <w:r w:rsidR="00A619D2">
        <w:rPr>
          <w:szCs w:val="24"/>
        </w:rPr>
        <w:t>86347491534</w:t>
      </w:r>
      <w:r w:rsidR="0090293D">
        <w:rPr>
          <w:szCs w:val="24"/>
        </w:rPr>
        <w:t xml:space="preserve">, </w:t>
      </w:r>
      <w:r w:rsidR="00E73B68" w:rsidRPr="00E73B68">
        <w:rPr>
          <w:color w:themeColor="text1" w:val="000000"/>
          <w:szCs w:val="24"/>
        </w:rPr>
        <w:t>21. kolovoza</w:t>
      </w:r>
      <w:r w:rsidR="009B665E" w:rsidRPr="00E73B68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E73B6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3B6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21. kolovoza 2017.</w:t>
      </w:r>
      <w:r w:rsidR="00255E5D" w:rsidRPr="00E73B6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A619D2">
      <w:rPr>
        <w:rFonts w:cs="Times New Roman" w:eastAsia="Times New Roman" w:hAnsi="Times New Roman" w:ascii="Times New Roman"/>
        <w:sz w:val="24"/>
        <w:szCs w:val="24"/>
        <w:lang w:eastAsia="hr-HR"/>
      </w:rPr>
      <w:t>234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5E6681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A6B93"/>
    <w:rsid w:val="001E1706"/>
    <w:rsid w:val="00223D57"/>
    <w:rsid w:val="0025435B"/>
    <w:rsid w:val="00255E5D"/>
    <w:rsid w:val="00301978"/>
    <w:rsid w:val="00302F28"/>
    <w:rsid w:val="0033150E"/>
    <w:rsid w:val="003C5A7A"/>
    <w:rsid w:val="00406EFC"/>
    <w:rsid w:val="00425277"/>
    <w:rsid w:val="004328F4"/>
    <w:rsid w:val="00462226"/>
    <w:rsid w:val="004F4026"/>
    <w:rsid w:val="0058023C"/>
    <w:rsid w:val="005E6681"/>
    <w:rsid w:val="00674740"/>
    <w:rsid w:val="006F6AED"/>
    <w:rsid w:val="00705AA6"/>
    <w:rsid w:val="007400CC"/>
    <w:rsid w:val="00850DC5"/>
    <w:rsid w:val="00901178"/>
    <w:rsid w:val="0090293D"/>
    <w:rsid w:val="009B665E"/>
    <w:rsid w:val="00A619D2"/>
    <w:rsid w:val="00B035C2"/>
    <w:rsid w:val="00B15343"/>
    <w:rsid w:val="00C62D30"/>
    <w:rsid w:val="00C77EBB"/>
    <w:rsid w:val="00C975B0"/>
    <w:rsid w:val="00CE25E2"/>
    <w:rsid w:val="00CF09D9"/>
    <w:rsid w:val="00D82D63"/>
    <w:rsid w:val="00DA0ECD"/>
    <w:rsid w:val="00DB5451"/>
    <w:rsid w:val="00E063F9"/>
    <w:rsid w:val="00E73B6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3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53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53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53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3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53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53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53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MEDIA IN jednostavno društvo s ograničenom odgovornošću za poslovne usluge</izvorni_sadrzaj>
    <derivirana_varijabla naziv="DomainObject.Predmet.ProtustrankaFormated_1">  ZADAR MEDIA IN jednostavno društvo s ograničenom odgovornošću za poslovne usluge</derivirana_varijabla>
  </DomainObject.Predmet.ProtustrankaFormated>
  <DomainObject.Predmet.ProtustrankaFormatedOIB>
    <izvorni_sadrzaj>  ZADAR MEDIA IN jednostavno društvo s ograničenom odgovornošću za poslovne usluge, OIB 86347491534</izvorni_sadrzaj>
    <derivirana_varijabla naziv="DomainObject.Predmet.ProtustrankaFormatedOIB_1">  ZADAR MEDIA IN jednostavno društvo s ograničenom odgovornošću za poslovne usluge, OIB 86347491534</derivirana_varijabla>
  </DomainObject.Predmet.ProtustrankaFormatedOIB>
  <DomainObject.Predmet.ProtustrankaFormatedWithAdress>
    <izvorni_sadrzaj> ZADAR MEDIA IN jednostavno društvo s ograničenom odgovornošću za poslovne usluge, Bedemi zadarskih pobuna 5, 23000 Zadar</izvorni_sadrzaj>
    <derivirana_varijabla naziv="DomainObject.Predmet.ProtustrankaFormatedWithAdress_1"> ZADAR MEDIA IN jednostavno društvo s ograničenom odgovornošću za poslovne usluge, Bedemi zadarskih pobuna 5, 23000 Zadar</derivirana_varijabla>
  </DomainObject.Predmet.ProtustrankaFormatedWithAdress>
  <DomainObject.Predmet.ProtustrankaFormatedWithAdressOIB>
    <izvorni_sadrzaj> ZADAR MEDIA IN jednostavno društvo s ograničenom odgovornošću za poslovne usluge, OIB 86347491534, Bedemi zadarskih pobuna 5, 23000 Zadar</izvorni_sadrzaj>
    <derivirana_varijabla naziv="DomainObject.Predmet.ProtustrankaFormatedWithAdressOIB_1"> ZADAR MEDIA IN jednostavno društvo s ograničenom odgovornošću za poslovne usluge, OIB 86347491534, Bedemi zadarskih pobuna 5, 23000 Zadar</derivirana_varijabla>
  </DomainObject.Predmet.ProtustrankaFormatedWithAdressOIB>
  <DomainObject.Predmet.ProtustrankaWithAdress>
    <izvorni_sadrzaj>ZADAR MEDIA IN jednostavno društvo s ograničenom odgovornošću za poslovne usluge Bedemi zadarskih pobuna 5, 23000 Zadar</izvorni_sadrzaj>
    <derivirana_varijabla naziv="DomainObject.Predmet.ProtustrankaWithAdress_1">ZADAR MEDIA IN jednostavno društvo s ograničenom odgovornošću za poslovne usluge Bedemi zadarskih pobuna 5, 23000 Zadar</derivirana_varijabla>
  </DomainObject.Predmet.ProtustrankaWithAdress>
  <DomainObject.Predmet.ProtustrankaWithAdressOIB>
    <izvorni_sadrzaj>ZADAR MEDIA IN jednostavno društvo s ograničenom odgovornošću za poslovne usluge, OIB 86347491534, Bedemi zadarskih pobuna 5, 23000 Zadar</izvorni_sadrzaj>
    <derivirana_varijabla naziv="DomainObject.Predmet.ProtustrankaWithAdressOIB_1">ZADAR MEDIA IN jednostavno društvo s ograničenom odgovornošću za poslovne usluge, OIB 86347491534, Bedemi zadarskih pobuna 5, 23000 Zadar</derivirana_varijabla>
  </DomainObject.Predmet.ProtustrankaWithAdressOIB>
  <DomainObject.Predmet.ProtustrankaNazivFormated>
    <izvorni_sadrzaj>ZADAR MEDIA IN jednostavno društvo s ograničenom odgovornošću za poslovne usluge</izvorni_sadrzaj>
    <derivirana_varijabla naziv="DomainObject.Predmet.ProtustrankaNazivFormated_1">ZADAR MEDIA IN jednostavno društvo s ograničenom odgovornošću za poslovne usluge</derivirana_varijabla>
  </DomainObject.Predmet.ProtustrankaNazivFormated>
  <DomainObject.Predmet.ProtustrankaNazivFormatedOIB>
    <izvorni_sadrzaj>ZADAR MEDIA IN jednostavno društvo s ograničenom odgovornošću za poslovne usluge, OIB 86347491534</izvorni_sadrzaj>
    <derivirana_varijabla naziv="DomainObject.Predmet.ProtustrankaNazivFormatedOIB_1">ZADAR MEDIA IN jednostavno društvo s ograničenom odgovornošću za poslovne usluge, OIB 86347491534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MEDIA IN jednostavno društvo s ograničenom odgovornošću za poslovne usluge</item>
    </izvorni_sadrzaj>
    <derivirana_varijabla naziv="DomainObject.Predmet.ProtuStrankaListFormated_1">
      <item>ZADAR MEDIA IN jednostavno društvo s ograničenom odgovornošću za poslovne usluge</item>
    </derivirana_varijabla>
  </DomainObject.Predmet.ProtuStrankaListFormated>
  <DomainObject.Predmet.ProtuStrankaListFormatedOIB>
    <izvorni_sadrzaj>
      <item>ZADAR MEDIA IN jednostavno društvo s ograničenom odgovornošću za poslovne usluge, OIB 86347491534</item>
    </izvorni_sadrzaj>
    <derivirana_varijabla naziv="DomainObject.Predmet.ProtuStrankaListFormatedOIB_1">
      <item>ZADAR MEDIA IN jednostavno društvo s ograničenom odgovornošću za poslovne usluge, OIB 86347491534</item>
    </derivirana_varijabla>
  </DomainObject.Predmet.ProtuStrankaListFormatedOIB>
  <DomainObject.Predmet.ProtuStrankaListFormatedWithAdress>
    <izvorni_sadrzaj>
      <item>ZADAR MEDIA IN jednostavno društvo s ograničenom odgovornošću za poslovne usluge, Bedemi zadarskih pobuna 5, 23000 Zadar</item>
    </izvorni_sadrzaj>
    <derivirana_varijabla naziv="DomainObject.Predmet.ProtuStrankaListFormatedWithAdress_1">
      <item>ZADAR MEDIA IN jednostavno društvo s ograničenom odgovornošću za poslovne usluge, Bedemi zadarskih pobuna 5, 23000 Zadar</item>
    </derivirana_varijabla>
  </DomainObject.Predmet.ProtuStrankaListFormatedWithAdress>
  <DomainObject.Predmet.ProtuStrankaListFormatedWithAdressOIB>
    <izvorni_sadrzaj>
      <item>ZADAR MEDIA IN jednostavno društvo s ograničenom odgovornošću za poslovne usluge, OIB 86347491534, Bedemi zadarskih pobuna 5, 23000 Zadar</item>
    </izvorni_sadrzaj>
    <derivirana_varijabla naziv="DomainObject.Predmet.ProtuStrankaListFormatedWithAdressOIB_1">
      <item>ZADAR MEDIA IN jednostavno društvo s ograničenom odgovornošću za poslovne usluge, OIB 86347491534, Bedemi zadarskih pobuna 5, 23000 Zadar</item>
    </derivirana_varijabla>
  </DomainObject.Predmet.ProtuStrankaListFormatedWithAdressOIB>
  <DomainObject.Predmet.ProtuStrankaListNazivFormated>
    <izvorni_sadrzaj>
      <item>ZADAR MEDIA IN jednostavno društvo s ograničenom odgovornošću za poslovne usluge</item>
    </izvorni_sadrzaj>
    <derivirana_varijabla naziv="DomainObject.Predmet.ProtuStrankaListNazivFormated_1">
      <item>ZADAR MEDIA IN jednostavno društvo s ograničenom odgovornošću za poslovne usluge</item>
    </derivirana_varijabla>
  </DomainObject.Predmet.ProtuStrankaListNazivFormated>
  <DomainObject.Predmet.ProtuStrankaListNazivFormatedOIB>
    <izvorni_sadrzaj>
      <item>ZADAR MEDIA IN jednostavno društvo s ograničenom odgovornošću za poslovne usluge, OIB 86347491534</item>
    </izvorni_sadrzaj>
    <derivirana_varijabla naziv="DomainObject.Predmet.ProtuStrankaListNazivFormatedOIB_1">
      <item>ZADAR MEDIA IN jednostavno društvo s ograničenom odgovornošću za poslovne usluge, OIB 86347491534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MEDIA IN jednostavno društvo s ograničenom odgovornošću za poslovne usluge</izvorni_sadrzaj>
    <derivirana_varijabla naziv="DomainObject.Predmet.ProtustrankaIDrugi_1">ZADAR MEDIA IN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MEDIA IN jednostavno društvo s ograničenom odgovornošću za poslovne usluge, OIB 86347491534, Bedemi zadarskih pobuna 5, 23000 Zadar</izvorni_sadrzaj>
    <derivirana_varijabla naziv="DomainObject.Predmet.ProtustrankaIDrugiAdressOIB_1">ZADAR MEDIA IN jednostavno društvo s ograničenom odgovornošću za poslovne usluge, OIB 86347491534, Bedemi zadarskih pobuna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MEDIA IN jednostavno društvo s ograničenom odgovornošću za poslovne usluge</item>
    </izvorni_sadrzaj>
    <derivirana_varijabla naziv="DomainObject.Predmet.SudioniciListNaziv_1">
      <item>FINA</item>
      <item>ZADAR MEDIA IN jednostavno društvo s ograničenom odgovornošću za poslovne usluge</item>
    </derivirana_varijabla>
  </DomainObject.Predmet.SudioniciListNaziv>
  <DomainObject.Predmet.SudioniciListAdressOIB>
    <izvorni_sadrzaj>
      <item>FINA, OIB 85821130368</item>
      <item>ZADAR MEDIA IN jednostavno društvo s ograničenom odgovornošću za poslovne usluge, OIB 86347491534, Bedemi zadarskih pobuna 5,23000 Zadar</item>
    </izvorni_sadrzaj>
    <derivirana_varijabla naziv="DomainObject.Predmet.SudioniciListAdressOIB_1">
      <item>FINA, OIB 85821130368</item>
      <item>ZADAR MEDIA IN jednostavno društvo s ograničenom odgovornošću za poslovne usluge, OIB 86347491534, Bedemi zadarskih pobuna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86347491534</item>
    </izvorni_sadrzaj>
    <derivirana_varijabla naziv="DomainObject.Predmet.SudioniciListNazivOIB_1">
      <item>, OIB 85821130368</item>
      <item>, OIB 86347491534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1006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2017-07-25T06:25:00Z</dcterms:created>
  <dc:creator>Krešimir Torbarina</dc:creator>
  <cp:lastModifiedBy>wsadmin</cp:lastModifiedBy>
  <cp:lastPrinted>2017-02-17T13:44:00Z</cp:lastPrinted>
  <dcterms:modified xmlns:xsi="http://www.w3.org/2001/XMLSchema-instance" xsi:type="dcterms:W3CDTF">2017-08-21T09:08:00Z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