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4705" w14:paraId="70b4705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5D6592" w:rsidRPr="00CA2213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  <w:t xml:space="preserve">       </w:t>
      </w:r>
    </w:p>
    <w:p w:rsidRDefault="005D6592" w:rsidP="005D6592" w:rsidR="005D6592" w:rsidRPr="00CA2213">
      <w:pPr>
        <w:jc w:val="both"/>
      </w:pPr>
      <w:r w:rsidRPr="00CA2213">
        <w:tab/>
      </w:r>
    </w:p>
    <w:p w:rsidRDefault="005D6592" w:rsidP="005D65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790552">
        <w:rPr>
          <w:bCs/>
        </w:rPr>
        <w:t>STAR TEX d.o.o. Poreč, Frane Glavinića 5, OIB: 22733021990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790552">
        <w:rPr>
          <w:bCs/>
        </w:rPr>
        <w:t>STAR TEX d.o.o. Poreč, Frane Glavinića 5, OIB: 22733021990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>
      <w:pPr>
        <w:ind w:firstLine="720"/>
        <w:jc w:val="both"/>
      </w:pPr>
      <w:r w:rsidRPr="00CA2213">
        <w:t xml:space="preserve">II. Za stečajnog upravitelja imenuje se </w:t>
      </w:r>
      <w:r w:rsidR="00790552">
        <w:t>Lovorka Juranović</w:t>
      </w:r>
      <w:r w:rsidRPr="00CA2213">
        <w:t>,</w:t>
      </w:r>
      <w:r w:rsidR="00E34EC8" w:rsidRPr="00CA2213">
        <w:t xml:space="preserve"> </w:t>
      </w:r>
      <w:r w:rsidR="00AF33CF" w:rsidRPr="00CA2213">
        <w:t>Rijeka</w:t>
      </w:r>
      <w:r w:rsidRPr="00CA2213">
        <w:t>,</w:t>
      </w:r>
      <w:r w:rsidR="00AF33CF" w:rsidRPr="00CA2213">
        <w:t xml:space="preserve"> </w:t>
      </w:r>
      <w:r w:rsidR="00790552">
        <w:t>Verdieva 6/III</w:t>
      </w:r>
      <w:r w:rsidR="00AF33CF" w:rsidRPr="00CA2213">
        <w:t xml:space="preserve">, </w:t>
      </w:r>
      <w:r w:rsidRPr="00CA2213">
        <w:t xml:space="preserve">OIB: </w:t>
      </w:r>
      <w:r w:rsidR="00790552">
        <w:t>83481633615</w:t>
      </w:r>
      <w:r w:rsidR="00AF33CF" w:rsidRPr="00CA2213">
        <w:t>.</w:t>
      </w:r>
      <w:r w:rsidR="00E34EC8" w:rsidRPr="00CA2213">
        <w:t xml:space="preserve"> </w:t>
      </w:r>
    </w:p>
    <w:p w:rsidRDefault="00283B66" w:rsidP="00133797" w:rsidR="00283B66" w:rsidRPr="00CA2213">
      <w:pPr>
        <w:ind w:firstLine="720"/>
        <w:jc w:val="both"/>
      </w:pPr>
    </w:p>
    <w:p w:rsidRDefault="000E327D" w:rsidP="00436CA9" w:rsidR="0012578E" w:rsidRPr="00CA2213">
      <w:pPr>
        <w:spacing w:lineRule="atLeast" w:line="240"/>
        <w:ind w:firstLine="720"/>
        <w:jc w:val="both"/>
      </w:pPr>
      <w:r>
        <w:t>III</w:t>
      </w:r>
      <w:r w:rsidR="005D6592" w:rsidRPr="00CA2213">
        <w:t xml:space="preserve">. Zaključuje se stečajni postupak nad dužnikom </w:t>
      </w:r>
      <w:r w:rsidR="00790552">
        <w:rPr>
          <w:bCs/>
        </w:rPr>
        <w:t>STAR TEX d.o.o. Poreč, Frane Glavinića 5, OIB: 22733021990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790552">
        <w:t>217</w:t>
      </w:r>
      <w:r w:rsidR="00B36931" w:rsidRPr="00CA2213">
        <w:t>/</w:t>
      </w:r>
      <w:r w:rsidR="00790552">
        <w:t>20</w:t>
      </w:r>
      <w:r w:rsidR="00B36931" w:rsidRPr="00CA2213">
        <w:t>18</w:t>
      </w:r>
      <w:r w:rsidR="00EC0EC5" w:rsidRPr="00CA2213">
        <w:t>-</w:t>
      </w:r>
      <w:r w:rsidR="00436CA9" w:rsidRPr="00CA2213">
        <w:t>3</w:t>
      </w:r>
      <w:r w:rsidR="00EC0EC5" w:rsidRPr="00CA2213">
        <w:t xml:space="preserve"> </w:t>
      </w:r>
      <w:r w:rsidR="0028256D" w:rsidRPr="00CA2213">
        <w:t xml:space="preserve">od </w:t>
      </w:r>
      <w:r w:rsidR="00790552">
        <w:t>19. lipnja</w:t>
      </w:r>
      <w:r w:rsidR="00436CA9" w:rsidRPr="00CA2213">
        <w:t xml:space="preserve">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790552">
        <w:t>19. lipnja</w:t>
      </w:r>
      <w:r w:rsidR="00436CA9" w:rsidRPr="00CA2213">
        <w:t xml:space="preserve">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790552">
        <w:t>217</w:t>
      </w:r>
      <w:r w:rsidR="00C15C73" w:rsidRPr="00CA2213">
        <w:t>/</w:t>
      </w:r>
      <w:r w:rsidR="00790552">
        <w:t>20</w:t>
      </w:r>
      <w:r w:rsidR="00C15C73" w:rsidRPr="00CA2213">
        <w:t>18</w:t>
      </w:r>
      <w:r w:rsidR="0028256D" w:rsidRPr="00CA2213">
        <w:t>-</w:t>
      </w:r>
      <w:r w:rsidR="000E327D">
        <w:t>1</w:t>
      </w:r>
      <w:r w:rsidR="00790552">
        <w:t>1</w:t>
      </w:r>
      <w:r w:rsidR="00B81A5B" w:rsidRPr="00CA2213">
        <w:t xml:space="preserve"> </w:t>
      </w:r>
      <w:r w:rsidRPr="00CA2213">
        <w:t xml:space="preserve">od </w:t>
      </w:r>
      <w:r w:rsidR="00790552">
        <w:t>16</w:t>
      </w:r>
      <w:r w:rsidR="000E327D">
        <w:t>. listopada</w:t>
      </w:r>
      <w:r w:rsidR="00BB6097" w:rsidRPr="00CA2213">
        <w:t xml:space="preserve">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lastRenderedPageBreak/>
        <w:tab/>
        <w:t xml:space="preserve">Navedeno rješenje objavljeno je na e-oglasnoj ploči suda </w:t>
      </w:r>
      <w:r w:rsidR="00790552">
        <w:t>16</w:t>
      </w:r>
      <w:r w:rsidR="000E327D">
        <w:t>. listopada</w:t>
      </w:r>
      <w:r w:rsidR="00BB6097" w:rsidRPr="00CA2213">
        <w:t xml:space="preserve">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790552">
        <w:t>25</w:t>
      </w:r>
      <w:r w:rsidR="000E327D">
        <w:t>. listopada</w:t>
      </w:r>
      <w:r w:rsidR="000266DA" w:rsidRPr="00CA2213">
        <w:t xml:space="preserve"> 2018</w:t>
      </w:r>
      <w:r w:rsidRPr="00CA2213">
        <w:t xml:space="preserve">. U roku od 15 dana, koji rok je istekao </w:t>
      </w:r>
      <w:r w:rsidR="00790552">
        <w:t>8</w:t>
      </w:r>
      <w:r w:rsidR="000E327D">
        <w:t xml:space="preserve">. </w:t>
      </w:r>
      <w:r w:rsidR="00460F44">
        <w:t>studenog</w:t>
      </w:r>
      <w:r w:rsidR="000266DA" w:rsidRPr="00CA2213">
        <w:t xml:space="preserve">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790552">
        <w:t>26</w:t>
      </w:r>
      <w:r w:rsidR="000E327D">
        <w:t>. studenog</w:t>
      </w:r>
      <w:r w:rsidR="00BA2339" w:rsidRPr="00CA2213">
        <w:t xml:space="preserve"> </w:t>
      </w:r>
      <w:r w:rsidRPr="00CA2213">
        <w:t>201</w:t>
      </w:r>
      <w:r w:rsidR="000F4D2C" w:rsidRPr="00CA2213">
        <w:t>8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790552" w:rsidP="005D6592" w:rsidR="005D6592" w:rsidRPr="00CA2213">
      <w:pPr>
        <w:ind w:firstLine="720" w:left="5652"/>
        <w:jc w:val="both"/>
      </w:pPr>
      <w:r>
        <w:t xml:space="preserve">  </w:t>
      </w:r>
      <w:r w:rsidR="000E327D">
        <w:t>Damir Rabar</w:t>
      </w:r>
      <w:r w:rsidR="00F72241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8013C3" w:rsidRPr="00CA2213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6B422D" w:rsidRPr="00CA2213">
        <w:t xml:space="preserve">dužniku </w:t>
      </w:r>
      <w:r w:rsidR="00790552">
        <w:rPr>
          <w:bCs/>
        </w:rPr>
        <w:t>STAR TEX d.o.o. Poreč, Frane Glavinića 5</w:t>
      </w:r>
      <w:r w:rsidR="005A4D78" w:rsidRPr="00CA2213">
        <w:t>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D6592" w:rsidRPr="00CA2213">
        <w:t>- predlagatelju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714879">
        <w:t>i</w:t>
      </w:r>
      <w:r w:rsidR="00397CB5" w:rsidRPr="00CA2213">
        <w:t xml:space="preserve"> </w:t>
      </w:r>
      <w:r w:rsidRPr="00CA2213">
        <w:t>upravitelj</w:t>
      </w:r>
      <w:r w:rsidR="00621F87" w:rsidRPr="00CA2213">
        <w:t xml:space="preserve"> </w:t>
      </w:r>
      <w:r w:rsidR="00790552">
        <w:t>Lovorka Juranović</w:t>
      </w:r>
      <w:r w:rsidR="00790552" w:rsidRPr="00CA2213">
        <w:t xml:space="preserve">, Rijeka, </w:t>
      </w:r>
      <w:r w:rsidR="00790552">
        <w:t>Verdieva 6/III</w:t>
      </w:r>
      <w:r w:rsidR="00AF33CF" w:rsidRPr="00CA2213">
        <w:t>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283B66" w:rsidR="00283B66" w:rsidRPr="00F305A9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p w:rsidRDefault="005D6592" w:rsidP="005D6592" w:rsidR="005D6592" w:rsidRPr="00CA2213">
      <w:pPr>
        <w:jc w:val="both"/>
      </w:pP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51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0552" w:rsidR="00790552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790552" w:rsidRPr="00530514">
      <w:rPr>
        <w:sz w:val="23"/>
        <w:szCs w:val="23"/>
      </w:rPr>
      <w:t>1 St-</w:t>
    </w:r>
    <w:r w:rsidR="00790552">
      <w:rPr>
        <w:sz w:val="23"/>
        <w:szCs w:val="23"/>
      </w:rPr>
      <w:t>217</w:t>
    </w:r>
    <w:r w:rsidR="00790552" w:rsidRPr="00530514">
      <w:rPr>
        <w:sz w:val="23"/>
        <w:szCs w:val="23"/>
      </w:rPr>
      <w:t>/</w:t>
    </w:r>
    <w:r w:rsidR="00790552">
      <w:rPr>
        <w:sz w:val="23"/>
        <w:szCs w:val="23"/>
      </w:rPr>
      <w:t>20</w:t>
    </w:r>
    <w:r w:rsidR="00790552" w:rsidRPr="00530514">
      <w:rPr>
        <w:sz w:val="23"/>
        <w:szCs w:val="23"/>
      </w:rPr>
      <w:t>1</w:t>
    </w:r>
    <w:r w:rsidR="00790552">
      <w:rPr>
        <w:sz w:val="23"/>
        <w:szCs w:val="23"/>
      </w:rPr>
      <w:t>8</w:t>
    </w:r>
    <w:r w:rsidR="00790552" w:rsidRPr="00530514">
      <w:rPr>
        <w:sz w:val="23"/>
        <w:szCs w:val="23"/>
      </w:rPr>
      <w:t>-</w:t>
    </w:r>
    <w:r w:rsidR="00790552">
      <w:rPr>
        <w:sz w:val="23"/>
        <w:szCs w:val="23"/>
      </w:rPr>
      <w:t>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790552">
      <w:rPr>
        <w:sz w:val="23"/>
        <w:szCs w:val="23"/>
      </w:rPr>
      <w:t>217</w:t>
    </w:r>
    <w:r w:rsidRPr="00530514">
      <w:rPr>
        <w:sz w:val="23"/>
        <w:szCs w:val="23"/>
      </w:rPr>
      <w:t>/</w:t>
    </w:r>
    <w:r w:rsidR="00283B66">
      <w:rPr>
        <w:sz w:val="23"/>
        <w:szCs w:val="23"/>
      </w:rPr>
      <w:t>20</w:t>
    </w:r>
    <w:r w:rsidRPr="00530514">
      <w:rPr>
        <w:sz w:val="23"/>
        <w:szCs w:val="23"/>
      </w:rPr>
      <w:t>1</w:t>
    </w:r>
    <w:r w:rsidR="00E90909">
      <w:rPr>
        <w:sz w:val="23"/>
        <w:szCs w:val="23"/>
      </w:rPr>
      <w:t>8</w:t>
    </w:r>
    <w:r w:rsidRPr="00530514">
      <w:rPr>
        <w:sz w:val="23"/>
        <w:szCs w:val="23"/>
      </w:rPr>
      <w:t>-</w:t>
    </w:r>
    <w:r w:rsidR="006E151A">
      <w:rPr>
        <w:sz w:val="23"/>
        <w:szCs w:val="23"/>
      </w:rPr>
      <w:t>1</w:t>
    </w:r>
    <w:r w:rsidR="00790552">
      <w:rPr>
        <w:sz w:val="23"/>
        <w:szCs w:val="23"/>
      </w:rPr>
      <w:t>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E327D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87511"/>
    <w:rsid w:val="00297ADE"/>
    <w:rsid w:val="002D4B34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D0BE3"/>
    <w:rsid w:val="003D4980"/>
    <w:rsid w:val="003F7798"/>
    <w:rsid w:val="00431310"/>
    <w:rsid w:val="00436CA9"/>
    <w:rsid w:val="00443EF4"/>
    <w:rsid w:val="00460740"/>
    <w:rsid w:val="00460F44"/>
    <w:rsid w:val="00475D6D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A4D78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6E151A"/>
    <w:rsid w:val="00714879"/>
    <w:rsid w:val="00717458"/>
    <w:rsid w:val="0076431D"/>
    <w:rsid w:val="00766400"/>
    <w:rsid w:val="00790552"/>
    <w:rsid w:val="007926B9"/>
    <w:rsid w:val="007C334E"/>
    <w:rsid w:val="007F1B9B"/>
    <w:rsid w:val="007F3F4B"/>
    <w:rsid w:val="008013C3"/>
    <w:rsid w:val="00864E52"/>
    <w:rsid w:val="00872608"/>
    <w:rsid w:val="00873AA7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523E0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66FE4"/>
    <w:rsid w:val="00F72241"/>
    <w:rsid w:val="00F92A06"/>
    <w:rsid w:val="00FA23B9"/>
    <w:rsid w:val="00FA302E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TEX d.o.o. Poreč</izvorni_sadrzaj>
    <derivirana_varijabla naziv="DomainObject.Predmet.ProtustrankaFormated_1">  STAR TEX d.o.o. Poreč</derivirana_varijabla>
  </DomainObject.Predmet.ProtustrankaFormated>
  <DomainObject.Predmet.ProtustrankaFormatedOIB>
    <izvorni_sadrzaj>  STAR TEX d.o.o. Poreč, OIB 22733021990</izvorni_sadrzaj>
    <derivirana_varijabla naziv="DomainObject.Predmet.ProtustrankaFormatedOIB_1">  STAR TEX d.o.o. Poreč, OIB 22733021990</derivirana_varijabla>
  </DomainObject.Predmet.ProtustrankaFormatedOIB>
  <DomainObject.Predmet.ProtustrankaFormatedWithAdress>
    <izvorni_sadrzaj> STAR TEX d.o.o. Poreč, Frane Glavinića 5, 52440 Poreč</izvorni_sadrzaj>
    <derivirana_varijabla naziv="DomainObject.Predmet.ProtustrankaFormatedWithAdress_1"> STAR TEX d.o.o. Poreč, Frane Glavinića 5, 52440 Poreč</derivirana_varijabla>
  </DomainObject.Predmet.ProtustrankaFormatedWithAdress>
  <DomainObject.Predmet.ProtustrankaFormatedWithAdressOIB>
    <izvorni_sadrzaj> STAR TEX d.o.o. Poreč, OIB 22733021990, Frane Glavinića 5, 52440 Poreč</izvorni_sadrzaj>
    <derivirana_varijabla naziv="DomainObject.Predmet.ProtustrankaFormatedWithAdressOIB_1"> STAR TEX d.o.o. Poreč, OIB 22733021990, Frane Glavinića 5, 52440 Poreč</derivirana_varijabla>
  </DomainObject.Predmet.ProtustrankaFormatedWithAdressOIB>
  <DomainObject.Predmet.ProtustrankaWithAdress>
    <izvorni_sadrzaj>STAR TEX d.o.o. Poreč Frane Glavinića 5, 52440 Poreč</izvorni_sadrzaj>
    <derivirana_varijabla naziv="DomainObject.Predmet.ProtustrankaWithAdress_1">STAR TEX d.o.o. Poreč Frane Glavinića 5, 52440 Poreč</derivirana_varijabla>
  </DomainObject.Predmet.ProtustrankaWithAdress>
  <DomainObject.Predmet.ProtustrankaWithAdressOIB>
    <izvorni_sadrzaj>STAR TEX d.o.o. Poreč, OIB 22733021990, Frane Glavinića 5, 52440 Poreč</izvorni_sadrzaj>
    <derivirana_varijabla naziv="DomainObject.Predmet.ProtustrankaWithAdressOIB_1">STAR TEX d.o.o. Poreč, OIB 22733021990, Frane Glavinića 5, 52440 Poreč</derivirana_varijabla>
  </DomainObject.Predmet.ProtustrankaWithAdressOIB>
  <DomainObject.Predmet.ProtustrankaNazivFormated>
    <izvorni_sadrzaj>STAR TEX d.o.o. Poreč</izvorni_sadrzaj>
    <derivirana_varijabla naziv="DomainObject.Predmet.ProtustrankaNazivFormated_1">STAR TEX d.o.o. Poreč</derivirana_varijabla>
  </DomainObject.Predmet.ProtustrankaNazivFormated>
  <DomainObject.Predmet.ProtustrankaNazivFormatedOIB>
    <izvorni_sadrzaj>STAR TEX d.o.o. Poreč, OIB 22733021990</izvorni_sadrzaj>
    <derivirana_varijabla naziv="DomainObject.Predmet.ProtustrankaNazivFormatedOIB_1">STAR TEX d.o.o. Poreč, OIB 22733021990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11683.32</izvorni_sadrzaj>
    <derivirana_varijabla naziv="DomainObject.Predmet.TrenutnaVrijednost_1">11683.32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TEX d.o.o. Poreč</item>
    </izvorni_sadrzaj>
    <derivirana_varijabla naziv="DomainObject.Predmet.ProtuStrankaListFormated_1">
      <item>STAR TEX d.o.o. Poreč</item>
    </derivirana_varijabla>
  </DomainObject.Predmet.ProtuStrankaListFormated>
  <DomainObject.Predmet.ProtuStrankaListFormatedOIB>
    <izvorni_sadrzaj>
      <item>STAR TEX d.o.o. Poreč, OIB 22733021990</item>
    </izvorni_sadrzaj>
    <derivirana_varijabla naziv="DomainObject.Predmet.ProtuStrankaListFormatedOIB_1">
      <item>STAR TEX d.o.o. Poreč, OIB 22733021990</item>
    </derivirana_varijabla>
  </DomainObject.Predmet.ProtuStrankaListFormatedOIB>
  <DomainObject.Predmet.ProtuStrankaListFormatedWithAdress>
    <izvorni_sadrzaj>
      <item>STAR TEX d.o.o. Poreč, Frane Glavinića 5, 52440 Poreč</item>
    </izvorni_sadrzaj>
    <derivirana_varijabla naziv="DomainObject.Predmet.ProtuStrankaListFormatedWithAdress_1">
      <item>STAR TEX d.o.o. Poreč, Frane Glavinića 5, 52440 Poreč</item>
    </derivirana_varijabla>
  </DomainObject.Predmet.ProtuStrankaListFormatedWithAdress>
  <DomainObject.Predmet.ProtuStrankaListFormatedWithAdressOIB>
    <izvorni_sadrzaj>
      <item>STAR TEX d.o.o. Poreč, OIB 22733021990, Frane Glavinića 5, 52440 Poreč</item>
    </izvorni_sadrzaj>
    <derivirana_varijabla naziv="DomainObject.Predmet.ProtuStrankaListFormatedWithAdressOIB_1">
      <item>STAR TEX d.o.o. Poreč, OIB 22733021990, Frane Glavinića 5, 52440 Poreč</item>
    </derivirana_varijabla>
  </DomainObject.Predmet.ProtuStrankaListFormatedWithAdressOIB>
  <DomainObject.Predmet.ProtuStrankaListNazivFormated>
    <izvorni_sadrzaj>
      <item>STAR TEX d.o.o. Poreč</item>
    </izvorni_sadrzaj>
    <derivirana_varijabla naziv="DomainObject.Predmet.ProtuStrankaListNazivFormated_1">
      <item>STAR TEX d.o.o. Poreč</item>
    </derivirana_varijabla>
  </DomainObject.Predmet.ProtuStrankaListNazivFormated>
  <DomainObject.Predmet.ProtuStrankaListNazivFormatedOIB>
    <izvorni_sadrzaj>
      <item>STAR TEX d.o.o. Poreč, OIB 22733021990</item>
    </izvorni_sadrzaj>
    <derivirana_varijabla naziv="DomainObject.Predmet.ProtuStrankaListNazivFormatedOIB_1">
      <item>STAR TEX d.o.o. Poreč, OIB 22733021990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TEX d.o.o. Poreč</izvorni_sadrzaj>
    <derivirana_varijabla naziv="DomainObject.Predmet.ProtustrankaIDrugi_1">STAR TEX 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STAR TEX d.o.o. Poreč, OIB 22733021990, Frane Glavinića 5, 52440 Poreč</izvorni_sadrzaj>
    <derivirana_varijabla naziv="DomainObject.Predmet.ProtustrankaIDrugiAdressOIB_1">STAR TEX d.o.o. Poreč, OIB 22733021990, Frane Glavinića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TEX d.o.o. Poreč</item>
    </izvorni_sadrzaj>
    <derivirana_varijabla naziv="DomainObject.Predmet.SudioniciListNaziv_1">
      <item>FINANCIJSKA AGENCIJA, RC RIJEKA, PODRUŽNICA PULA, PULA</item>
      <item>STAR TEX 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STAR TEX d.o.o. Poreč, OIB 22733021990, Frane Glavinića 5,52440 Poreč</item>
    </izvorni_sadrzaj>
    <derivirana_varijabla naziv="DomainObject.Predmet.SudioniciListAdressOIB_1">
      <item>FINANCIJSKA AGENCIJA, RC RIJEKA, PODRUŽNICA PULA, PULA, OIB 85821130368, F.KURELCA 8,51000 Rijeka</item>
      <item>STAR TEX d.o.o. Poreč, OIB 22733021990, Frane Glavinića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22733021990</item>
    </izvorni_sadrzaj>
    <derivirana_varijabla naziv="DomainObject.Predmet.SudioniciListNazivOIB_1">
      <item>, OIB 85821130368</item>
      <item>, OIB 22733021990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St-217/2018-7</izvorni_sadrzaj>
    <derivirana_varijabla naziv="DomainObject.PredzadnjaOdlukaIzPredmeta.Oznaka_1">St-217/2018-7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672E2-BA41-4167-BD4B-527B27AC5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2855</properties:Characters>
  <properties:Lines>80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2018-11-21T12:28:00Z</dcterms:created>
  <dc:creator>Damir Rabar</dc:creator>
  <cp:lastModifiedBy>Lorena Paris Aničić</cp:lastModifiedBy>
  <cp:lastPrinted>2018-11-26T12:57:00Z</cp:lastPrinted>
  <dcterms:modified xmlns:xsi="http://www.w3.org/2001/XMLSchema-instance" xsi:type="dcterms:W3CDTF">2018-11-26T13:00:00Z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St-217-18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